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0AC67" w14:textId="4DADF8CB" w:rsidR="00A6074E" w:rsidRPr="00057A94" w:rsidRDefault="00A6074E">
      <w:pPr>
        <w:pStyle w:val="a9"/>
        <w:jc w:val="both"/>
        <w:rPr>
          <w:rFonts w:eastAsia="宋体" w:cs="Arial"/>
          <w:bCs/>
          <w:sz w:val="22"/>
          <w:szCs w:val="22"/>
          <w:lang w:eastAsia="zh-CN"/>
        </w:rPr>
      </w:pPr>
      <w:r w:rsidRPr="00057A94">
        <w:rPr>
          <w:rFonts w:cs="Arial"/>
          <w:bCs/>
          <w:sz w:val="22"/>
          <w:szCs w:val="22"/>
        </w:rPr>
        <w:t xml:space="preserve">3GPP TSG RAN WG1 </w:t>
      </w:r>
      <w:r w:rsidRPr="00057A94">
        <w:rPr>
          <w:rFonts w:eastAsia="宋体" w:cs="Arial"/>
          <w:bCs/>
          <w:sz w:val="22"/>
          <w:szCs w:val="22"/>
          <w:lang w:eastAsia="zh-CN"/>
        </w:rPr>
        <w:t>#</w:t>
      </w:r>
      <w:r w:rsidR="00AB68C9">
        <w:rPr>
          <w:rFonts w:eastAsia="宋体" w:cs="Arial"/>
          <w:bCs/>
          <w:sz w:val="22"/>
          <w:szCs w:val="22"/>
          <w:lang w:eastAsia="zh-CN"/>
        </w:rPr>
        <w:t>100</w:t>
      </w:r>
      <w:r w:rsidRPr="00057A94">
        <w:rPr>
          <w:rFonts w:eastAsia="宋体" w:cs="Arial"/>
          <w:bCs/>
          <w:sz w:val="22"/>
          <w:szCs w:val="22"/>
          <w:lang w:eastAsia="zh-CN"/>
        </w:rPr>
        <w:t xml:space="preserve">                                </w:t>
      </w:r>
      <w:r w:rsidR="002C2DF2">
        <w:rPr>
          <w:rFonts w:eastAsia="宋体" w:cs="Arial"/>
          <w:bCs/>
          <w:sz w:val="22"/>
          <w:szCs w:val="22"/>
          <w:lang w:eastAsia="zh-CN"/>
        </w:rPr>
        <w:t xml:space="preserve">        </w:t>
      </w:r>
      <w:r w:rsidRPr="00057A94">
        <w:rPr>
          <w:rFonts w:eastAsia="宋体" w:cs="Arial"/>
          <w:bCs/>
          <w:sz w:val="22"/>
          <w:szCs w:val="22"/>
          <w:lang w:eastAsia="zh-CN"/>
        </w:rPr>
        <w:t xml:space="preserve">  </w:t>
      </w:r>
      <w:r w:rsidR="006572D7" w:rsidRPr="00057A94">
        <w:rPr>
          <w:rFonts w:eastAsia="宋体" w:cs="Arial"/>
          <w:bCs/>
          <w:sz w:val="22"/>
          <w:szCs w:val="22"/>
          <w:lang w:eastAsia="zh-CN"/>
        </w:rPr>
        <w:t xml:space="preserve">    </w:t>
      </w:r>
      <w:r w:rsidR="00055C49" w:rsidRPr="00055C49">
        <w:rPr>
          <w:rFonts w:eastAsia="宋体" w:cs="Arial"/>
          <w:bCs/>
          <w:sz w:val="22"/>
          <w:szCs w:val="22"/>
          <w:lang w:eastAsia="zh-CN"/>
        </w:rPr>
        <w:t>R1-2000316</w:t>
      </w:r>
    </w:p>
    <w:p w14:paraId="4A00B336" w14:textId="77777777" w:rsidR="00D72EF7" w:rsidRDefault="00D72EF7" w:rsidP="00D72EF7">
      <w:pPr>
        <w:rPr>
          <w:rFonts w:ascii="Arial" w:hAnsi="Arial" w:cs="Arial"/>
          <w:b/>
          <w:bCs/>
          <w:sz w:val="22"/>
          <w:szCs w:val="22"/>
          <w:lang w:eastAsia="ja-JP"/>
        </w:rPr>
      </w:pPr>
      <w:r>
        <w:rPr>
          <w:rFonts w:ascii="Arial" w:hAnsi="Arial" w:cs="Arial"/>
          <w:b/>
          <w:bCs/>
          <w:sz w:val="22"/>
          <w:szCs w:val="22"/>
          <w:lang w:eastAsia="ja-JP"/>
        </w:rPr>
        <w:t>e-Meeting, February 24</w:t>
      </w:r>
      <w:r>
        <w:rPr>
          <w:rFonts w:ascii="Arial" w:hAnsi="Arial" w:cs="Arial"/>
          <w:b/>
          <w:bCs/>
          <w:sz w:val="22"/>
          <w:szCs w:val="22"/>
          <w:vertAlign w:val="superscript"/>
          <w:lang w:eastAsia="ja-JP"/>
        </w:rPr>
        <w:t>th</w:t>
      </w:r>
      <w:r>
        <w:rPr>
          <w:rFonts w:ascii="Arial" w:hAnsi="Arial" w:cs="Arial"/>
          <w:b/>
          <w:bCs/>
          <w:sz w:val="22"/>
          <w:szCs w:val="22"/>
          <w:lang w:eastAsia="ja-JP"/>
        </w:rPr>
        <w:t xml:space="preserve"> – March 6</w:t>
      </w:r>
      <w:r>
        <w:rPr>
          <w:rFonts w:ascii="Arial" w:hAnsi="Arial" w:cs="Arial"/>
          <w:b/>
          <w:bCs/>
          <w:sz w:val="22"/>
          <w:szCs w:val="22"/>
          <w:vertAlign w:val="superscript"/>
          <w:lang w:eastAsia="ja-JP"/>
        </w:rPr>
        <w:t>th</w:t>
      </w:r>
      <w:r>
        <w:rPr>
          <w:rFonts w:ascii="Arial" w:hAnsi="Arial" w:cs="Arial"/>
          <w:b/>
          <w:bCs/>
          <w:sz w:val="22"/>
          <w:szCs w:val="22"/>
          <w:lang w:eastAsia="ja-JP"/>
        </w:rPr>
        <w:t>, 2020</w:t>
      </w:r>
    </w:p>
    <w:p w14:paraId="7547AC9B" w14:textId="77777777" w:rsidR="00AB68C9" w:rsidRPr="00D72EF7" w:rsidRDefault="00AB68C9">
      <w:pPr>
        <w:pStyle w:val="a9"/>
        <w:tabs>
          <w:tab w:val="clear" w:pos="4536"/>
          <w:tab w:val="left" w:pos="1800"/>
        </w:tabs>
        <w:ind w:left="1800" w:hanging="1800"/>
        <w:rPr>
          <w:rFonts w:eastAsia="宋体" w:cs="Arial"/>
          <w:sz w:val="22"/>
          <w:szCs w:val="22"/>
          <w:lang w:eastAsia="zh-CN"/>
        </w:rPr>
      </w:pPr>
    </w:p>
    <w:p w14:paraId="0CE3084E" w14:textId="77777777" w:rsidR="00A6074E" w:rsidRPr="00057A94" w:rsidRDefault="00A6074E">
      <w:pPr>
        <w:pStyle w:val="a9"/>
        <w:tabs>
          <w:tab w:val="clear" w:pos="4536"/>
          <w:tab w:val="left" w:pos="1800"/>
        </w:tabs>
        <w:ind w:left="1800" w:hanging="1800"/>
        <w:rPr>
          <w:rFonts w:eastAsia="宋体"/>
          <w:sz w:val="22"/>
          <w:szCs w:val="22"/>
          <w:lang w:eastAsia="zh-CN"/>
        </w:rPr>
      </w:pPr>
      <w:r w:rsidRPr="00057A94">
        <w:rPr>
          <w:rFonts w:cs="Arial"/>
          <w:sz w:val="22"/>
          <w:szCs w:val="22"/>
        </w:rPr>
        <w:t>Source:</w:t>
      </w:r>
      <w:r w:rsidRPr="00057A94">
        <w:rPr>
          <w:rFonts w:cs="Arial"/>
          <w:sz w:val="22"/>
          <w:szCs w:val="22"/>
        </w:rPr>
        <w:tab/>
      </w:r>
      <w:r w:rsidRPr="00057A94">
        <w:rPr>
          <w:rFonts w:eastAsia="宋体"/>
          <w:sz w:val="22"/>
          <w:szCs w:val="22"/>
          <w:lang w:eastAsia="zh-CN"/>
        </w:rPr>
        <w:t>vivo</w:t>
      </w:r>
    </w:p>
    <w:p w14:paraId="7CE15BCF" w14:textId="77777777" w:rsidR="00725E90" w:rsidRDefault="00A6074E" w:rsidP="00725E90">
      <w:pPr>
        <w:pStyle w:val="a9"/>
        <w:tabs>
          <w:tab w:val="clear" w:pos="4536"/>
          <w:tab w:val="left" w:pos="1800"/>
        </w:tabs>
        <w:ind w:left="1791" w:hangingChars="814" w:hanging="1791"/>
        <w:rPr>
          <w:rFonts w:cs="Arial"/>
          <w:sz w:val="22"/>
          <w:szCs w:val="22"/>
        </w:rPr>
      </w:pPr>
      <w:r w:rsidRPr="00057A94">
        <w:rPr>
          <w:rFonts w:cs="Arial"/>
          <w:sz w:val="22"/>
          <w:szCs w:val="22"/>
        </w:rPr>
        <w:t>Title:</w:t>
      </w:r>
      <w:bookmarkStart w:id="0" w:name="Title"/>
      <w:bookmarkEnd w:id="0"/>
      <w:r w:rsidRPr="00057A94">
        <w:rPr>
          <w:rFonts w:cs="Arial"/>
          <w:sz w:val="22"/>
          <w:szCs w:val="22"/>
        </w:rPr>
        <w:tab/>
      </w:r>
      <w:r w:rsidR="00725E90" w:rsidRPr="00725E90">
        <w:rPr>
          <w:rFonts w:cs="Arial"/>
          <w:sz w:val="22"/>
          <w:szCs w:val="22"/>
        </w:rPr>
        <w:t xml:space="preserve">Remaining issues on mode 1 resource allocation mechanism </w:t>
      </w:r>
    </w:p>
    <w:p w14:paraId="43734CCA" w14:textId="311E925A" w:rsidR="00A6074E" w:rsidRPr="00057A94" w:rsidRDefault="00A6074E" w:rsidP="00725E90">
      <w:pPr>
        <w:pStyle w:val="a9"/>
        <w:tabs>
          <w:tab w:val="clear" w:pos="4536"/>
          <w:tab w:val="left" w:pos="1800"/>
        </w:tabs>
        <w:ind w:left="1791" w:hangingChars="814" w:hanging="1791"/>
        <w:rPr>
          <w:rFonts w:eastAsia="宋体"/>
          <w:sz w:val="22"/>
          <w:szCs w:val="22"/>
          <w:lang w:eastAsia="zh-CN"/>
        </w:rPr>
      </w:pPr>
      <w:r w:rsidRPr="00057A94">
        <w:rPr>
          <w:rFonts w:cs="Arial"/>
          <w:sz w:val="22"/>
          <w:szCs w:val="22"/>
        </w:rPr>
        <w:t>Agenda Item:</w:t>
      </w:r>
      <w:bookmarkStart w:id="1" w:name="Source"/>
      <w:bookmarkEnd w:id="1"/>
      <w:r w:rsidRPr="00057A94">
        <w:rPr>
          <w:rFonts w:cs="Arial"/>
          <w:sz w:val="22"/>
          <w:szCs w:val="22"/>
        </w:rPr>
        <w:tab/>
      </w:r>
      <w:r w:rsidRPr="00057A94">
        <w:rPr>
          <w:rFonts w:eastAsia="宋体" w:cs="Arial"/>
          <w:sz w:val="22"/>
          <w:szCs w:val="22"/>
          <w:lang w:eastAsia="zh-CN"/>
        </w:rPr>
        <w:t>7.2.4.2.1</w:t>
      </w:r>
    </w:p>
    <w:p w14:paraId="3955B155" w14:textId="77777777" w:rsidR="00A6074E" w:rsidRPr="00057A94" w:rsidRDefault="00A6074E">
      <w:pPr>
        <w:pStyle w:val="a9"/>
        <w:tabs>
          <w:tab w:val="left" w:pos="1800"/>
        </w:tabs>
        <w:rPr>
          <w:rFonts w:eastAsia="宋体" w:cs="Arial"/>
          <w:sz w:val="22"/>
          <w:szCs w:val="22"/>
          <w:lang w:eastAsia="zh-CN"/>
        </w:rPr>
      </w:pPr>
      <w:r w:rsidRPr="00057A94">
        <w:rPr>
          <w:rFonts w:cs="Arial"/>
          <w:sz w:val="22"/>
          <w:szCs w:val="22"/>
        </w:rPr>
        <w:t>Document for:</w:t>
      </w:r>
      <w:r w:rsidRPr="00057A94">
        <w:rPr>
          <w:rFonts w:cs="Arial"/>
          <w:sz w:val="22"/>
          <w:szCs w:val="22"/>
        </w:rPr>
        <w:tab/>
      </w:r>
      <w:bookmarkStart w:id="2" w:name="DocumentFor"/>
      <w:bookmarkEnd w:id="2"/>
      <w:r w:rsidRPr="00057A94">
        <w:rPr>
          <w:rFonts w:cs="Arial"/>
          <w:sz w:val="22"/>
          <w:szCs w:val="22"/>
        </w:rPr>
        <w:t>Discussion</w:t>
      </w:r>
      <w:r w:rsidRPr="00057A94">
        <w:rPr>
          <w:rFonts w:eastAsia="宋体" w:cs="Arial"/>
          <w:sz w:val="22"/>
          <w:szCs w:val="22"/>
          <w:lang w:eastAsia="zh-CN"/>
        </w:rPr>
        <w:t xml:space="preserve"> and Decision</w:t>
      </w:r>
    </w:p>
    <w:p w14:paraId="2780DC74" w14:textId="77777777" w:rsidR="00A6074E" w:rsidRPr="00057A94"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sidRPr="00057A94">
        <w:rPr>
          <w:rFonts w:cs="Times New Roman"/>
          <w:b w:val="0"/>
          <w:bCs w:val="0"/>
          <w:kern w:val="0"/>
          <w:sz w:val="36"/>
          <w:szCs w:val="20"/>
          <w:lang w:val="en-GB" w:eastAsia="en-GB"/>
        </w:rPr>
        <w:t>Introduction</w:t>
      </w:r>
    </w:p>
    <w:p w14:paraId="15960810" w14:textId="437CDF28" w:rsidR="00A6074E" w:rsidRPr="00560E69" w:rsidRDefault="00A6074E" w:rsidP="00560E69">
      <w:pPr>
        <w:pStyle w:val="a1"/>
        <w:spacing w:before="120"/>
        <w:rPr>
          <w:rFonts w:eastAsia="宋体"/>
          <w:bCs/>
          <w:szCs w:val="20"/>
          <w:lang w:eastAsia="zh-CN"/>
        </w:rPr>
      </w:pPr>
      <w:r w:rsidRPr="00560E69">
        <w:rPr>
          <w:rFonts w:eastAsia="宋体"/>
          <w:bCs/>
          <w:szCs w:val="20"/>
          <w:lang w:val="fr-FR" w:eastAsia="zh-CN"/>
        </w:rPr>
        <w:t xml:space="preserve">Regarding the resource allocation in mode-1 in NR V2X, the following agreements have been achieved in the previous meetings </w:t>
      </w:r>
      <w:r w:rsidRPr="00560E69">
        <w:rPr>
          <w:rFonts w:eastAsia="宋体"/>
          <w:bCs/>
          <w:szCs w:val="20"/>
          <w:lang w:val="fr-FR" w:eastAsia="zh-CN"/>
        </w:rPr>
        <w:fldChar w:fldCharType="begin"/>
      </w:r>
      <w:r w:rsidRPr="00560E69">
        <w:rPr>
          <w:rFonts w:eastAsia="宋体"/>
          <w:bCs/>
          <w:szCs w:val="20"/>
          <w:lang w:val="fr-FR" w:eastAsia="zh-CN"/>
        </w:rPr>
        <w:instrText xml:space="preserve"> REF _Ref1046409 \n \h  \* MERGEFORMAT </w:instrText>
      </w:r>
      <w:r w:rsidRPr="00560E69">
        <w:rPr>
          <w:rFonts w:eastAsia="宋体"/>
          <w:bCs/>
          <w:szCs w:val="20"/>
          <w:lang w:val="fr-FR" w:eastAsia="zh-CN"/>
        </w:rPr>
      </w:r>
      <w:r w:rsidRPr="00560E69">
        <w:rPr>
          <w:rFonts w:eastAsia="宋体"/>
          <w:bCs/>
          <w:szCs w:val="20"/>
          <w:lang w:val="fr-FR" w:eastAsia="zh-CN"/>
        </w:rPr>
        <w:fldChar w:fldCharType="separate"/>
      </w:r>
      <w:r w:rsidR="00E222F1">
        <w:rPr>
          <w:rFonts w:eastAsia="宋体"/>
          <w:bCs/>
          <w:szCs w:val="20"/>
          <w:lang w:val="fr-FR" w:eastAsia="zh-CN"/>
        </w:rPr>
        <w:t>[1]</w:t>
      </w:r>
      <w:r w:rsidRPr="00560E69">
        <w:rPr>
          <w:rFonts w:eastAsia="宋体"/>
          <w:bCs/>
          <w:szCs w:val="20"/>
          <w:lang w:val="fr-FR" w:eastAsia="zh-CN"/>
        </w:rPr>
        <w:fldChar w:fldCharType="end"/>
      </w:r>
      <w:r w:rsidRPr="00560E69">
        <w:rPr>
          <w:rFonts w:eastAsia="宋体"/>
          <w:bCs/>
          <w:szCs w:val="20"/>
          <w:lang w:eastAsia="zh-CN"/>
        </w:rPr>
        <w:t>:</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57A94" w:rsidRPr="00560E69" w14:paraId="27227D13" w14:textId="77777777" w:rsidTr="00AE493B">
        <w:tc>
          <w:tcPr>
            <w:tcW w:w="9286" w:type="dxa"/>
          </w:tcPr>
          <w:p w14:paraId="0FE6F3B3" w14:textId="77777777" w:rsidR="006000F9" w:rsidRPr="00560E69" w:rsidRDefault="006000F9" w:rsidP="00560E69">
            <w:pPr>
              <w:spacing w:before="120" w:after="120"/>
              <w:rPr>
                <w:szCs w:val="20"/>
                <w:lang w:eastAsia="x-none"/>
              </w:rPr>
            </w:pPr>
            <w:r w:rsidRPr="00560E69">
              <w:rPr>
                <w:szCs w:val="20"/>
                <w:highlight w:val="green"/>
                <w:lang w:eastAsia="x-none"/>
              </w:rPr>
              <w:t>Agreements</w:t>
            </w:r>
            <w:r w:rsidRPr="00560E69">
              <w:rPr>
                <w:szCs w:val="20"/>
                <w:lang w:eastAsia="x-none"/>
              </w:rPr>
              <w:t>:</w:t>
            </w:r>
          </w:p>
          <w:p w14:paraId="2A1FE2A2" w14:textId="77777777" w:rsidR="006000F9" w:rsidRPr="00560E69" w:rsidRDefault="006000F9" w:rsidP="00560E69">
            <w:pPr>
              <w:pStyle w:val="ab"/>
              <w:widowControl/>
              <w:numPr>
                <w:ilvl w:val="0"/>
                <w:numId w:val="14"/>
              </w:numPr>
              <w:spacing w:before="120" w:after="120" w:line="256" w:lineRule="auto"/>
              <w:ind w:firstLineChars="0"/>
              <w:jc w:val="left"/>
              <w:rPr>
                <w:rFonts w:ascii="Times New Roman" w:hAnsi="Times New Roman"/>
                <w:bCs/>
                <w:sz w:val="20"/>
                <w:szCs w:val="20"/>
                <w:lang w:eastAsia="ja-JP"/>
              </w:rPr>
            </w:pPr>
            <w:r w:rsidRPr="00560E69">
              <w:rPr>
                <w:rFonts w:ascii="Times New Roman" w:hAnsi="Times New Roman"/>
                <w:bCs/>
                <w:sz w:val="20"/>
                <w:szCs w:val="20"/>
                <w:lang w:eastAsia="ja-JP"/>
              </w:rPr>
              <w:t xml:space="preserve">Existing DCI size budget is maintained when the UE is configured with SL </w:t>
            </w:r>
          </w:p>
          <w:p w14:paraId="3554C954" w14:textId="6E982D9A" w:rsidR="006000F9" w:rsidRPr="00560E69" w:rsidRDefault="006000F9" w:rsidP="00560E69">
            <w:pPr>
              <w:numPr>
                <w:ilvl w:val="0"/>
                <w:numId w:val="14"/>
              </w:numPr>
              <w:spacing w:before="120" w:after="120"/>
              <w:rPr>
                <w:szCs w:val="20"/>
                <w:lang w:eastAsia="x-none"/>
              </w:rPr>
            </w:pPr>
            <w:r w:rsidRPr="00560E69">
              <w:rPr>
                <w:szCs w:val="20"/>
                <w:lang w:eastAsia="x-none"/>
              </w:rPr>
              <w:t>(</w:t>
            </w:r>
            <w:r w:rsidRPr="00560E69">
              <w:rPr>
                <w:szCs w:val="20"/>
                <w:highlight w:val="darkYellow"/>
                <w:lang w:eastAsia="x-none"/>
              </w:rPr>
              <w:t>working assumption</w:t>
            </w:r>
            <w:r w:rsidRPr="00560E69">
              <w:rPr>
                <w:szCs w:val="20"/>
                <w:lang w:eastAsia="x-none"/>
              </w:rPr>
              <w:t>): The size of the new DCI format and the size of one of the existing NR DCI formats are aligned.</w:t>
            </w:r>
          </w:p>
          <w:p w14:paraId="10BC604E" w14:textId="77777777" w:rsidR="006000F9" w:rsidRPr="00560E69" w:rsidRDefault="006000F9" w:rsidP="00560E69">
            <w:pPr>
              <w:spacing w:before="120" w:after="120"/>
              <w:rPr>
                <w:szCs w:val="20"/>
                <w:lang w:eastAsia="x-none"/>
              </w:rPr>
            </w:pPr>
            <w:r w:rsidRPr="00560E69">
              <w:rPr>
                <w:szCs w:val="20"/>
                <w:highlight w:val="green"/>
                <w:lang w:eastAsia="x-none"/>
              </w:rPr>
              <w:t>Agreements</w:t>
            </w:r>
            <w:r w:rsidRPr="00560E69">
              <w:rPr>
                <w:szCs w:val="20"/>
                <w:lang w:eastAsia="x-none"/>
              </w:rPr>
              <w:t>:</w:t>
            </w:r>
          </w:p>
          <w:p w14:paraId="25C73A13" w14:textId="77777777" w:rsidR="006000F9" w:rsidRPr="00560E69" w:rsidRDefault="006000F9" w:rsidP="00560E69">
            <w:pPr>
              <w:pStyle w:val="ab"/>
              <w:widowControl/>
              <w:numPr>
                <w:ilvl w:val="0"/>
                <w:numId w:val="15"/>
              </w:numPr>
              <w:spacing w:before="120" w:after="120" w:line="256" w:lineRule="auto"/>
              <w:ind w:firstLineChars="0"/>
              <w:jc w:val="left"/>
              <w:rPr>
                <w:rFonts w:ascii="Times New Roman" w:hAnsi="Times New Roman"/>
                <w:b/>
                <w:sz w:val="20"/>
                <w:szCs w:val="20"/>
                <w:lang w:eastAsia="ja-JP"/>
              </w:rPr>
            </w:pPr>
            <w:r w:rsidRPr="00560E69">
              <w:rPr>
                <w:rFonts w:ascii="Times New Roman" w:hAnsi="Times New Roman"/>
                <w:sz w:val="20"/>
                <w:szCs w:val="20"/>
                <w:lang w:eastAsia="ja-JP"/>
              </w:rPr>
              <w:t>Use a separate PDCCH monitoring configuration (as configured in Rel-15) for DCI scheduling SL</w:t>
            </w:r>
          </w:p>
          <w:p w14:paraId="670BA50B" w14:textId="77777777" w:rsidR="006000F9" w:rsidRPr="00560E69" w:rsidRDefault="006000F9" w:rsidP="00560E69">
            <w:pPr>
              <w:pStyle w:val="ab"/>
              <w:widowControl/>
              <w:numPr>
                <w:ilvl w:val="1"/>
                <w:numId w:val="15"/>
              </w:numPr>
              <w:spacing w:before="120" w:after="120" w:line="256" w:lineRule="auto"/>
              <w:ind w:firstLineChars="0"/>
              <w:jc w:val="left"/>
              <w:rPr>
                <w:rFonts w:ascii="Times New Roman" w:hAnsi="Times New Roman"/>
                <w:b/>
                <w:sz w:val="20"/>
                <w:szCs w:val="20"/>
                <w:lang w:eastAsia="ja-JP"/>
              </w:rPr>
            </w:pPr>
            <w:r w:rsidRPr="00560E69">
              <w:rPr>
                <w:rFonts w:ascii="Times New Roman" w:hAnsi="Times New Roman"/>
                <w:sz w:val="20"/>
                <w:szCs w:val="20"/>
                <w:lang w:eastAsia="ja-JP"/>
              </w:rPr>
              <w:t>The per-CC and across-CC blind decoding budget and the maximum number of non-overlapped CCEs for channel estimation are not increased.</w:t>
            </w:r>
          </w:p>
          <w:p w14:paraId="44C79566" w14:textId="77777777" w:rsidR="006000F9" w:rsidRPr="00560E69" w:rsidRDefault="006000F9" w:rsidP="00560E69">
            <w:pPr>
              <w:pStyle w:val="ab"/>
              <w:widowControl/>
              <w:numPr>
                <w:ilvl w:val="1"/>
                <w:numId w:val="15"/>
              </w:numPr>
              <w:spacing w:before="120" w:after="120" w:line="256" w:lineRule="auto"/>
              <w:ind w:firstLineChars="0"/>
              <w:jc w:val="left"/>
              <w:rPr>
                <w:rFonts w:ascii="Times New Roman" w:hAnsi="Times New Roman"/>
                <w:b/>
                <w:sz w:val="20"/>
                <w:szCs w:val="20"/>
                <w:lang w:eastAsia="ja-JP"/>
              </w:rPr>
            </w:pPr>
            <w:r w:rsidRPr="00560E69">
              <w:rPr>
                <w:rFonts w:ascii="Times New Roman" w:hAnsi="Times New Roman"/>
                <w:sz w:val="20"/>
                <w:szCs w:val="20"/>
                <w:lang w:eastAsia="ja-JP"/>
              </w:rPr>
              <w:t>The per-CC and across-CC maximum number of search spaces is not increased.</w:t>
            </w:r>
          </w:p>
          <w:p w14:paraId="37BB544E" w14:textId="77777777" w:rsidR="006000F9" w:rsidRPr="00560E69" w:rsidRDefault="006000F9" w:rsidP="00560E69">
            <w:pPr>
              <w:pStyle w:val="ab"/>
              <w:widowControl/>
              <w:numPr>
                <w:ilvl w:val="1"/>
                <w:numId w:val="15"/>
              </w:numPr>
              <w:spacing w:before="120" w:after="120" w:line="256" w:lineRule="auto"/>
              <w:ind w:firstLineChars="0"/>
              <w:jc w:val="left"/>
              <w:rPr>
                <w:rFonts w:ascii="Times New Roman" w:hAnsi="Times New Roman"/>
                <w:b/>
                <w:sz w:val="20"/>
                <w:szCs w:val="20"/>
                <w:lang w:eastAsia="ja-JP"/>
              </w:rPr>
            </w:pPr>
            <w:r w:rsidRPr="00560E69">
              <w:rPr>
                <w:rFonts w:ascii="Times New Roman" w:hAnsi="Times New Roman"/>
                <w:sz w:val="20"/>
                <w:szCs w:val="20"/>
                <w:lang w:eastAsia="ja-JP"/>
              </w:rPr>
              <w:t>The per-CC and across-CC maximum number of CORESETs is not increased</w:t>
            </w:r>
          </w:p>
          <w:p w14:paraId="289DFD8B" w14:textId="77777777" w:rsidR="006000F9" w:rsidRPr="00560E69" w:rsidRDefault="006000F9" w:rsidP="00560E69">
            <w:pPr>
              <w:pStyle w:val="ab"/>
              <w:widowControl/>
              <w:numPr>
                <w:ilvl w:val="1"/>
                <w:numId w:val="15"/>
              </w:numPr>
              <w:spacing w:before="120" w:after="120" w:line="256" w:lineRule="auto"/>
              <w:ind w:firstLineChars="0"/>
              <w:jc w:val="left"/>
              <w:rPr>
                <w:rFonts w:ascii="Times New Roman" w:hAnsi="Times New Roman"/>
                <w:b/>
                <w:strike/>
                <w:color w:val="FF0000"/>
                <w:sz w:val="20"/>
                <w:szCs w:val="20"/>
                <w:lang w:eastAsia="ja-JP"/>
              </w:rPr>
            </w:pPr>
            <w:r w:rsidRPr="00560E69">
              <w:rPr>
                <w:rFonts w:ascii="Times New Roman" w:hAnsi="Times New Roman"/>
                <w:strike/>
                <w:color w:val="FF0000"/>
                <w:sz w:val="20"/>
                <w:szCs w:val="20"/>
                <w:lang w:eastAsia="ja-JP"/>
              </w:rPr>
              <w:t>To down-select:</w:t>
            </w:r>
          </w:p>
          <w:p w14:paraId="501482BB" w14:textId="77777777" w:rsidR="006000F9" w:rsidRPr="00560E69" w:rsidRDefault="006000F9" w:rsidP="00560E69">
            <w:pPr>
              <w:pStyle w:val="ab"/>
              <w:widowControl/>
              <w:numPr>
                <w:ilvl w:val="2"/>
                <w:numId w:val="15"/>
              </w:numPr>
              <w:spacing w:before="120" w:after="120" w:line="256" w:lineRule="auto"/>
              <w:ind w:firstLineChars="0"/>
              <w:jc w:val="left"/>
              <w:rPr>
                <w:rFonts w:ascii="Times New Roman" w:hAnsi="Times New Roman"/>
                <w:bCs/>
                <w:strike/>
                <w:color w:val="FF0000"/>
                <w:sz w:val="20"/>
                <w:szCs w:val="20"/>
                <w:lang w:eastAsia="ja-JP"/>
              </w:rPr>
            </w:pPr>
            <w:r w:rsidRPr="00560E69">
              <w:rPr>
                <w:rFonts w:ascii="Times New Roman" w:hAnsi="Times New Roman"/>
                <w:bCs/>
                <w:strike/>
                <w:color w:val="FF0000"/>
                <w:sz w:val="20"/>
                <w:szCs w:val="20"/>
                <w:lang w:eastAsia="ja-JP"/>
              </w:rPr>
              <w:t>Alt 1: (</w:t>
            </w:r>
            <w:r w:rsidRPr="00560E69">
              <w:rPr>
                <w:rFonts w:ascii="Times New Roman" w:hAnsi="Times New Roman"/>
                <w:bCs/>
                <w:strike/>
                <w:color w:val="FF0000"/>
                <w:sz w:val="20"/>
                <w:szCs w:val="20"/>
                <w:highlight w:val="darkYellow"/>
                <w:lang w:eastAsia="ja-JP"/>
              </w:rPr>
              <w:t>Working assumption</w:t>
            </w:r>
            <w:r w:rsidRPr="00560E69">
              <w:rPr>
                <w:rFonts w:ascii="Times New Roman" w:hAnsi="Times New Roman"/>
                <w:bCs/>
                <w:strike/>
                <w:color w:val="FF0000"/>
                <w:sz w:val="20"/>
                <w:szCs w:val="20"/>
                <w:lang w:eastAsia="ja-JP"/>
              </w:rPr>
              <w:t>) the UE is not expected to be configured such that there is both PDCCH monitoring for Uu and PDCCH monitoring for SL in the same slot</w:t>
            </w:r>
          </w:p>
          <w:p w14:paraId="3DE8137B" w14:textId="77777777" w:rsidR="006000F9" w:rsidRPr="00560E69" w:rsidRDefault="006000F9" w:rsidP="00560E69">
            <w:pPr>
              <w:pStyle w:val="ab"/>
              <w:widowControl/>
              <w:numPr>
                <w:ilvl w:val="2"/>
                <w:numId w:val="15"/>
              </w:numPr>
              <w:spacing w:before="120" w:after="120" w:line="256" w:lineRule="auto"/>
              <w:ind w:firstLineChars="0"/>
              <w:jc w:val="left"/>
              <w:rPr>
                <w:rFonts w:ascii="Times New Roman" w:hAnsi="Times New Roman"/>
                <w:bCs/>
                <w:sz w:val="20"/>
                <w:szCs w:val="20"/>
                <w:lang w:eastAsia="ja-JP"/>
              </w:rPr>
            </w:pPr>
            <w:r w:rsidRPr="00560E69">
              <w:rPr>
                <w:rFonts w:ascii="Times New Roman" w:hAnsi="Times New Roman"/>
                <w:bCs/>
                <w:strike/>
                <w:sz w:val="20"/>
                <w:szCs w:val="20"/>
                <w:lang w:eastAsia="ja-JP"/>
              </w:rPr>
              <w:t xml:space="preserve">Alt 2: </w:t>
            </w:r>
            <w:r w:rsidRPr="00560E69">
              <w:rPr>
                <w:rFonts w:ascii="Times New Roman" w:hAnsi="Times New Roman"/>
                <w:bCs/>
                <w:strike/>
                <w:color w:val="FF0000"/>
                <w:sz w:val="20"/>
                <w:szCs w:val="20"/>
                <w:lang w:eastAsia="ja-JP"/>
              </w:rPr>
              <w:t>(</w:t>
            </w:r>
            <w:r w:rsidRPr="00560E69">
              <w:rPr>
                <w:rFonts w:ascii="Times New Roman" w:hAnsi="Times New Roman"/>
                <w:bCs/>
                <w:strike/>
                <w:color w:val="FF0000"/>
                <w:sz w:val="20"/>
                <w:szCs w:val="20"/>
                <w:highlight w:val="darkYellow"/>
                <w:lang w:eastAsia="ja-JP"/>
              </w:rPr>
              <w:t>Working assumption</w:t>
            </w:r>
            <w:r w:rsidRPr="00560E69">
              <w:rPr>
                <w:rFonts w:ascii="Times New Roman" w:hAnsi="Times New Roman"/>
                <w:bCs/>
                <w:strike/>
                <w:color w:val="FF0000"/>
                <w:sz w:val="20"/>
                <w:szCs w:val="20"/>
                <w:lang w:eastAsia="ja-JP"/>
              </w:rPr>
              <w:t>)</w:t>
            </w:r>
            <w:r w:rsidRPr="00560E69">
              <w:rPr>
                <w:rFonts w:ascii="Times New Roman" w:hAnsi="Times New Roman"/>
                <w:bCs/>
                <w:sz w:val="20"/>
                <w:szCs w:val="20"/>
                <w:lang w:eastAsia="ja-JP"/>
              </w:rPr>
              <w:t xml:space="preserve"> When in the same slot, there is both PDCCH monitoring for Uu and PDCCH monitoring for SL for the same CC, the search space(s) for SL is configured to be the same or a subset of those for Uu for the same CC or vice versa</w:t>
            </w:r>
          </w:p>
          <w:p w14:paraId="0B401D78" w14:textId="77777777" w:rsidR="006000F9" w:rsidRPr="00560E69" w:rsidRDefault="006000F9" w:rsidP="00560E69">
            <w:pPr>
              <w:pStyle w:val="ab"/>
              <w:widowControl/>
              <w:numPr>
                <w:ilvl w:val="3"/>
                <w:numId w:val="15"/>
              </w:numPr>
              <w:spacing w:before="120" w:after="120" w:line="256" w:lineRule="auto"/>
              <w:ind w:firstLineChars="0"/>
              <w:jc w:val="left"/>
              <w:rPr>
                <w:rFonts w:ascii="Times New Roman" w:hAnsi="Times New Roman"/>
                <w:color w:val="FF0000"/>
                <w:sz w:val="20"/>
                <w:szCs w:val="20"/>
                <w:u w:val="single"/>
                <w:lang w:val="x-none" w:eastAsia="ja-JP"/>
              </w:rPr>
            </w:pPr>
            <w:r w:rsidRPr="00560E69">
              <w:rPr>
                <w:rFonts w:ascii="Times New Roman" w:hAnsi="Times New Roman"/>
                <w:color w:val="FF0000"/>
                <w:sz w:val="20"/>
                <w:szCs w:val="20"/>
                <w:u w:val="single"/>
                <w:lang w:eastAsia="ja-JP"/>
              </w:rPr>
              <w:t>A UE does not expect to receive in the same PDCCH monitoring occasion and the same scheduling cell PDCCH carrying a DL grant and PDCCH carrying a SL DG.</w:t>
            </w:r>
          </w:p>
          <w:p w14:paraId="35B73885" w14:textId="77777777" w:rsidR="006000F9" w:rsidRPr="00560E69" w:rsidRDefault="006000F9" w:rsidP="00560E69">
            <w:pPr>
              <w:pStyle w:val="ab"/>
              <w:widowControl/>
              <w:numPr>
                <w:ilvl w:val="4"/>
                <w:numId w:val="15"/>
              </w:numPr>
              <w:spacing w:before="120" w:after="120" w:line="256" w:lineRule="auto"/>
              <w:ind w:firstLineChars="0"/>
              <w:jc w:val="left"/>
              <w:rPr>
                <w:rFonts w:ascii="Times New Roman" w:hAnsi="Times New Roman"/>
                <w:color w:val="FF0000"/>
                <w:sz w:val="20"/>
                <w:szCs w:val="20"/>
                <w:u w:val="single"/>
                <w:lang w:val="x-none" w:eastAsia="ja-JP"/>
              </w:rPr>
            </w:pPr>
            <w:r w:rsidRPr="00560E69">
              <w:rPr>
                <w:rFonts w:ascii="Times New Roman" w:hAnsi="Times New Roman"/>
                <w:color w:val="FF0000"/>
                <w:sz w:val="20"/>
                <w:szCs w:val="20"/>
                <w:u w:val="single"/>
                <w:lang w:eastAsia="ja-JP"/>
              </w:rPr>
              <w:t xml:space="preserve">FFS SL grant is limited to having SL HARQ FB enabled or not.  </w:t>
            </w:r>
          </w:p>
          <w:p w14:paraId="0C29585B" w14:textId="0DD746C5" w:rsidR="006000F9" w:rsidRPr="00560E69" w:rsidRDefault="006000F9" w:rsidP="00560E69">
            <w:pPr>
              <w:pStyle w:val="ab"/>
              <w:widowControl/>
              <w:numPr>
                <w:ilvl w:val="4"/>
                <w:numId w:val="15"/>
              </w:numPr>
              <w:spacing w:before="120" w:after="120" w:line="256" w:lineRule="auto"/>
              <w:ind w:firstLineChars="0"/>
              <w:jc w:val="left"/>
              <w:rPr>
                <w:rFonts w:ascii="Times New Roman" w:hAnsi="Times New Roman"/>
                <w:color w:val="FF0000"/>
                <w:sz w:val="20"/>
                <w:szCs w:val="20"/>
                <w:u w:val="single"/>
                <w:lang w:val="en-GB" w:eastAsia="ja-JP"/>
              </w:rPr>
            </w:pPr>
            <w:r w:rsidRPr="00560E69">
              <w:rPr>
                <w:rFonts w:ascii="Times New Roman" w:hAnsi="Times New Roman"/>
                <w:color w:val="FF0000"/>
                <w:sz w:val="20"/>
                <w:szCs w:val="20"/>
                <w:u w:val="single"/>
                <w:lang w:eastAsia="ja-JP"/>
              </w:rPr>
              <w:t>FFS for CG type-2 activation/deactivation</w:t>
            </w:r>
          </w:p>
          <w:p w14:paraId="292F452C" w14:textId="77777777" w:rsidR="006000F9" w:rsidRPr="00560E69" w:rsidRDefault="006000F9" w:rsidP="00560E69">
            <w:pPr>
              <w:spacing w:before="120" w:after="120"/>
              <w:rPr>
                <w:szCs w:val="20"/>
                <w:lang w:eastAsia="x-none"/>
              </w:rPr>
            </w:pPr>
            <w:r w:rsidRPr="00560E69">
              <w:rPr>
                <w:szCs w:val="20"/>
                <w:highlight w:val="green"/>
                <w:lang w:eastAsia="x-none"/>
              </w:rPr>
              <w:t>Agreements</w:t>
            </w:r>
            <w:r w:rsidRPr="00560E69">
              <w:rPr>
                <w:szCs w:val="20"/>
                <w:lang w:eastAsia="x-none"/>
              </w:rPr>
              <w:t>:</w:t>
            </w:r>
          </w:p>
          <w:p w14:paraId="157D5F9C" w14:textId="77777777" w:rsidR="006000F9" w:rsidRPr="00560E69" w:rsidRDefault="006000F9" w:rsidP="00560E69">
            <w:pPr>
              <w:pStyle w:val="ab"/>
              <w:widowControl/>
              <w:numPr>
                <w:ilvl w:val="0"/>
                <w:numId w:val="16"/>
              </w:numPr>
              <w:spacing w:before="120" w:after="120" w:line="256" w:lineRule="auto"/>
              <w:ind w:firstLineChars="0"/>
              <w:jc w:val="left"/>
              <w:rPr>
                <w:rFonts w:ascii="Times New Roman" w:hAnsi="Times New Roman"/>
                <w:bCs/>
                <w:sz w:val="20"/>
                <w:szCs w:val="20"/>
                <w:lang w:eastAsia="x-none"/>
              </w:rPr>
            </w:pPr>
            <w:r w:rsidRPr="00560E69">
              <w:rPr>
                <w:rFonts w:ascii="Times New Roman" w:hAnsi="Times New Roman"/>
                <w:bCs/>
                <w:sz w:val="20"/>
                <w:szCs w:val="20"/>
              </w:rPr>
              <w:t xml:space="preserve">From RAN1 perspective, a configured grant for SL can carry a TB for which SL HARQ FB is enabled or disabled. </w:t>
            </w:r>
          </w:p>
          <w:p w14:paraId="05C9A71C" w14:textId="77777777" w:rsidR="006000F9" w:rsidRPr="00560E69" w:rsidRDefault="006000F9" w:rsidP="00560E69">
            <w:pPr>
              <w:pStyle w:val="ab"/>
              <w:widowControl/>
              <w:numPr>
                <w:ilvl w:val="1"/>
                <w:numId w:val="16"/>
              </w:numPr>
              <w:spacing w:before="120" w:after="120" w:line="256" w:lineRule="auto"/>
              <w:ind w:firstLineChars="0"/>
              <w:jc w:val="left"/>
              <w:rPr>
                <w:rFonts w:ascii="Times New Roman" w:hAnsi="Times New Roman"/>
                <w:bCs/>
                <w:sz w:val="20"/>
                <w:szCs w:val="20"/>
              </w:rPr>
            </w:pPr>
            <w:r w:rsidRPr="00560E69">
              <w:rPr>
                <w:rFonts w:ascii="Times New Roman" w:hAnsi="Times New Roman"/>
                <w:bCs/>
                <w:sz w:val="20"/>
                <w:szCs w:val="20"/>
              </w:rPr>
              <w:t xml:space="preserve">For any CG, if there is a possibility to carry a TB with SL HARQ FB being enabled, there is always a corresponding PSFCH configuration </w:t>
            </w:r>
          </w:p>
          <w:p w14:paraId="241CA2EF" w14:textId="77777777" w:rsidR="006000F9" w:rsidRPr="00560E69" w:rsidRDefault="006000F9" w:rsidP="00560E69">
            <w:pPr>
              <w:pStyle w:val="ab"/>
              <w:widowControl/>
              <w:numPr>
                <w:ilvl w:val="2"/>
                <w:numId w:val="16"/>
              </w:numPr>
              <w:spacing w:before="120" w:after="120" w:line="256" w:lineRule="auto"/>
              <w:ind w:firstLineChars="0"/>
              <w:jc w:val="left"/>
              <w:rPr>
                <w:rFonts w:ascii="Times New Roman" w:hAnsi="Times New Roman"/>
                <w:bCs/>
                <w:sz w:val="20"/>
                <w:szCs w:val="20"/>
              </w:rPr>
            </w:pPr>
            <w:r w:rsidRPr="00560E69">
              <w:rPr>
                <w:rFonts w:ascii="Times New Roman" w:hAnsi="Times New Roman"/>
                <w:bCs/>
                <w:sz w:val="20"/>
                <w:szCs w:val="20"/>
              </w:rPr>
              <w:t>A TB with SL HARQ FB is enabled can be carried by a CG only if there is a corresponding PSFCH configuration for the CG</w:t>
            </w:r>
          </w:p>
          <w:p w14:paraId="79A3626B" w14:textId="77777777" w:rsidR="006000F9" w:rsidRPr="00560E69" w:rsidRDefault="006000F9" w:rsidP="00560E69">
            <w:pPr>
              <w:pStyle w:val="ab"/>
              <w:widowControl/>
              <w:numPr>
                <w:ilvl w:val="1"/>
                <w:numId w:val="16"/>
              </w:numPr>
              <w:spacing w:before="120" w:after="120" w:line="256" w:lineRule="auto"/>
              <w:ind w:firstLineChars="0"/>
              <w:jc w:val="left"/>
              <w:rPr>
                <w:rFonts w:ascii="Times New Roman" w:hAnsi="Times New Roman"/>
                <w:bCs/>
                <w:sz w:val="20"/>
                <w:szCs w:val="20"/>
              </w:rPr>
            </w:pPr>
            <w:r w:rsidRPr="00560E69">
              <w:rPr>
                <w:rFonts w:ascii="Times New Roman" w:hAnsi="Times New Roman"/>
                <w:bCs/>
                <w:sz w:val="20"/>
                <w:szCs w:val="20"/>
              </w:rPr>
              <w:t>For a TB with SL HARQ FB is disabled, up to RAN2 how to utilize a CG for the transmission</w:t>
            </w:r>
          </w:p>
          <w:p w14:paraId="014C3065" w14:textId="77777777" w:rsidR="006000F9" w:rsidRPr="00560E69" w:rsidRDefault="006000F9" w:rsidP="00560E69">
            <w:pPr>
              <w:spacing w:before="120" w:after="120"/>
              <w:rPr>
                <w:szCs w:val="20"/>
              </w:rPr>
            </w:pPr>
            <w:r w:rsidRPr="00560E69">
              <w:rPr>
                <w:szCs w:val="20"/>
                <w:highlight w:val="green"/>
              </w:rPr>
              <w:t>Agreements</w:t>
            </w:r>
            <w:r w:rsidRPr="00560E69">
              <w:rPr>
                <w:szCs w:val="20"/>
              </w:rPr>
              <w:t>:</w:t>
            </w:r>
          </w:p>
          <w:p w14:paraId="62E95620" w14:textId="77777777" w:rsidR="006000F9" w:rsidRPr="00560E69" w:rsidRDefault="006000F9" w:rsidP="00560E69">
            <w:pPr>
              <w:pStyle w:val="ab"/>
              <w:widowControl/>
              <w:numPr>
                <w:ilvl w:val="0"/>
                <w:numId w:val="17"/>
              </w:numPr>
              <w:spacing w:before="120" w:after="120" w:line="256" w:lineRule="auto"/>
              <w:ind w:firstLineChars="0"/>
              <w:jc w:val="left"/>
              <w:rPr>
                <w:rFonts w:ascii="Times New Roman" w:hAnsi="Times New Roman"/>
                <w:sz w:val="20"/>
                <w:szCs w:val="20"/>
                <w:lang w:val="en-GB" w:eastAsia="ja-JP"/>
              </w:rPr>
            </w:pPr>
            <w:r w:rsidRPr="00560E69">
              <w:rPr>
                <w:rFonts w:ascii="Times New Roman" w:hAnsi="Times New Roman"/>
                <w:sz w:val="20"/>
                <w:szCs w:val="20"/>
                <w:lang w:eastAsia="ja-JP"/>
              </w:rPr>
              <w:t xml:space="preserve">For dynamic grant, DCI contains HARQ ID and NDI. </w:t>
            </w:r>
          </w:p>
          <w:p w14:paraId="2C99F5C0" w14:textId="77777777" w:rsidR="006000F9" w:rsidRPr="00560E69" w:rsidRDefault="006000F9" w:rsidP="00560E69">
            <w:pPr>
              <w:spacing w:before="120" w:after="120"/>
              <w:rPr>
                <w:szCs w:val="20"/>
              </w:rPr>
            </w:pPr>
            <w:r w:rsidRPr="00560E69">
              <w:rPr>
                <w:szCs w:val="20"/>
                <w:highlight w:val="green"/>
              </w:rPr>
              <w:t>Agreements</w:t>
            </w:r>
            <w:r w:rsidRPr="00560E69">
              <w:rPr>
                <w:szCs w:val="20"/>
              </w:rPr>
              <w:t>:</w:t>
            </w:r>
          </w:p>
          <w:p w14:paraId="297589D0" w14:textId="77777777" w:rsidR="006000F9" w:rsidRPr="00560E69" w:rsidRDefault="006000F9" w:rsidP="00560E69">
            <w:pPr>
              <w:pStyle w:val="ab"/>
              <w:widowControl/>
              <w:numPr>
                <w:ilvl w:val="0"/>
                <w:numId w:val="17"/>
              </w:numPr>
              <w:spacing w:before="120" w:after="120" w:line="256" w:lineRule="auto"/>
              <w:ind w:firstLineChars="0"/>
              <w:jc w:val="left"/>
              <w:rPr>
                <w:rFonts w:ascii="Times New Roman" w:hAnsi="Times New Roman"/>
                <w:sz w:val="20"/>
                <w:szCs w:val="20"/>
                <w:lang w:eastAsia="ja-JP"/>
              </w:rPr>
            </w:pPr>
            <w:r w:rsidRPr="00560E69">
              <w:rPr>
                <w:rFonts w:ascii="Times New Roman" w:hAnsi="Times New Roman"/>
                <w:sz w:val="20"/>
                <w:szCs w:val="20"/>
                <w:lang w:eastAsia="ja-JP"/>
              </w:rPr>
              <w:lastRenderedPageBreak/>
              <w:t xml:space="preserve">For dynamic grant, DCI indicates the time-frequency resource allocation with the </w:t>
            </w:r>
            <w:proofErr w:type="spellStart"/>
            <w:r w:rsidRPr="00560E69">
              <w:rPr>
                <w:rFonts w:ascii="Times New Roman" w:hAnsi="Times New Roman"/>
                <w:sz w:val="20"/>
                <w:szCs w:val="20"/>
                <w:lang w:eastAsia="ja-JP"/>
              </w:rPr>
              <w:t>signalling</w:t>
            </w:r>
            <w:proofErr w:type="spellEnd"/>
            <w:r w:rsidRPr="00560E69">
              <w:rPr>
                <w:rFonts w:ascii="Times New Roman" w:hAnsi="Times New Roman"/>
                <w:sz w:val="20"/>
                <w:szCs w:val="20"/>
                <w:lang w:eastAsia="ja-JP"/>
              </w:rPr>
              <w:t xml:space="preserve"> format used for SCI.</w:t>
            </w:r>
          </w:p>
          <w:p w14:paraId="0ACA5FAD" w14:textId="3769E8A7" w:rsidR="006000F9" w:rsidRPr="00560E69" w:rsidRDefault="006000F9" w:rsidP="00560E69">
            <w:pPr>
              <w:pStyle w:val="ab"/>
              <w:widowControl/>
              <w:numPr>
                <w:ilvl w:val="1"/>
                <w:numId w:val="17"/>
              </w:numPr>
              <w:spacing w:before="120" w:after="120" w:line="256" w:lineRule="auto"/>
              <w:ind w:firstLineChars="0"/>
              <w:jc w:val="left"/>
              <w:rPr>
                <w:rFonts w:ascii="Times New Roman" w:hAnsi="Times New Roman"/>
                <w:sz w:val="20"/>
                <w:szCs w:val="20"/>
                <w:lang w:eastAsia="ja-JP"/>
              </w:rPr>
            </w:pPr>
            <w:r w:rsidRPr="00560E69">
              <w:rPr>
                <w:rFonts w:ascii="Times New Roman" w:hAnsi="Times New Roman"/>
                <w:sz w:val="20"/>
                <w:szCs w:val="20"/>
                <w:lang w:eastAsia="ja-JP"/>
              </w:rPr>
              <w:t xml:space="preserve">In addition, the starting sub-channel for initial transmission is </w:t>
            </w:r>
            <w:proofErr w:type="spellStart"/>
            <w:r w:rsidRPr="00560E69">
              <w:rPr>
                <w:rFonts w:ascii="Times New Roman" w:hAnsi="Times New Roman"/>
                <w:sz w:val="20"/>
                <w:szCs w:val="20"/>
                <w:lang w:eastAsia="ja-JP"/>
              </w:rPr>
              <w:t>signalled</w:t>
            </w:r>
            <w:proofErr w:type="spellEnd"/>
            <w:r w:rsidRPr="00560E69">
              <w:rPr>
                <w:rFonts w:ascii="Times New Roman" w:hAnsi="Times New Roman"/>
                <w:sz w:val="20"/>
                <w:szCs w:val="20"/>
                <w:lang w:eastAsia="ja-JP"/>
              </w:rPr>
              <w:t xml:space="preserve"> in DCI.</w:t>
            </w:r>
          </w:p>
          <w:p w14:paraId="10C518E9" w14:textId="77777777" w:rsidR="006000F9" w:rsidRPr="00560E69" w:rsidRDefault="006000F9" w:rsidP="00560E69">
            <w:pPr>
              <w:spacing w:before="120" w:after="120"/>
              <w:rPr>
                <w:szCs w:val="20"/>
              </w:rPr>
            </w:pPr>
            <w:r w:rsidRPr="00560E69">
              <w:rPr>
                <w:szCs w:val="20"/>
                <w:highlight w:val="green"/>
              </w:rPr>
              <w:t>Agreements</w:t>
            </w:r>
            <w:r w:rsidRPr="00560E69">
              <w:rPr>
                <w:szCs w:val="20"/>
              </w:rPr>
              <w:t>:</w:t>
            </w:r>
          </w:p>
          <w:p w14:paraId="74596ACC" w14:textId="77777777" w:rsidR="006000F9" w:rsidRPr="00560E69" w:rsidRDefault="006000F9" w:rsidP="00560E69">
            <w:pPr>
              <w:pStyle w:val="ab"/>
              <w:widowControl/>
              <w:numPr>
                <w:ilvl w:val="0"/>
                <w:numId w:val="16"/>
              </w:numPr>
              <w:spacing w:before="120" w:after="120" w:line="256" w:lineRule="auto"/>
              <w:ind w:firstLineChars="0"/>
              <w:jc w:val="left"/>
              <w:rPr>
                <w:rFonts w:ascii="Times New Roman" w:hAnsi="Times New Roman"/>
                <w:sz w:val="20"/>
                <w:szCs w:val="20"/>
              </w:rPr>
            </w:pPr>
            <w:r w:rsidRPr="00560E69">
              <w:rPr>
                <w:rFonts w:ascii="Times New Roman" w:hAnsi="Times New Roman"/>
                <w:sz w:val="20"/>
                <w:szCs w:val="20"/>
              </w:rPr>
              <w:t>To provide additional resources for retransmission upon receiving a SL NACK report, a dynamic grant is used.</w:t>
            </w:r>
          </w:p>
          <w:p w14:paraId="2563113E" w14:textId="77777777" w:rsidR="006000F9" w:rsidRPr="00560E69" w:rsidRDefault="006000F9" w:rsidP="00560E69">
            <w:pPr>
              <w:pStyle w:val="ab"/>
              <w:widowControl/>
              <w:numPr>
                <w:ilvl w:val="1"/>
                <w:numId w:val="16"/>
              </w:numPr>
              <w:spacing w:before="120" w:after="120" w:line="256" w:lineRule="auto"/>
              <w:ind w:firstLineChars="0"/>
              <w:jc w:val="left"/>
              <w:rPr>
                <w:rFonts w:ascii="Times New Roman" w:hAnsi="Times New Roman"/>
                <w:sz w:val="20"/>
                <w:szCs w:val="20"/>
              </w:rPr>
            </w:pPr>
            <w:r w:rsidRPr="00560E69">
              <w:rPr>
                <w:rFonts w:ascii="Times New Roman" w:hAnsi="Times New Roman"/>
                <w:sz w:val="20"/>
                <w:szCs w:val="20"/>
              </w:rPr>
              <w:t>When the initial transmission of a TB is scheduled by a dynamic grant, the CRC of the DCI carrying the dynamic grant is scrambled using the SL RNTI introduced for DCI for a dynamic grant.</w:t>
            </w:r>
          </w:p>
          <w:p w14:paraId="6499382F" w14:textId="77777777" w:rsidR="006000F9" w:rsidRPr="00560E69" w:rsidRDefault="006000F9" w:rsidP="00560E69">
            <w:pPr>
              <w:pStyle w:val="ab"/>
              <w:widowControl/>
              <w:numPr>
                <w:ilvl w:val="2"/>
                <w:numId w:val="16"/>
              </w:numPr>
              <w:spacing w:before="120" w:after="120" w:line="256" w:lineRule="auto"/>
              <w:ind w:firstLineChars="0"/>
              <w:jc w:val="left"/>
              <w:rPr>
                <w:rFonts w:ascii="Times New Roman" w:hAnsi="Times New Roman"/>
                <w:sz w:val="20"/>
                <w:szCs w:val="20"/>
              </w:rPr>
            </w:pPr>
            <w:r w:rsidRPr="00560E69">
              <w:rPr>
                <w:rFonts w:ascii="Times New Roman" w:hAnsi="Times New Roman"/>
                <w:sz w:val="20"/>
                <w:szCs w:val="20"/>
              </w:rPr>
              <w:t>The interpretation of NDI is the same as for Uu for retransmission scheduled by DCI with CRC scrambled by C-RNTI</w:t>
            </w:r>
          </w:p>
          <w:p w14:paraId="650D59E9" w14:textId="77777777" w:rsidR="006000F9" w:rsidRPr="00560E69" w:rsidRDefault="006000F9" w:rsidP="00560E69">
            <w:pPr>
              <w:pStyle w:val="ab"/>
              <w:widowControl/>
              <w:numPr>
                <w:ilvl w:val="1"/>
                <w:numId w:val="16"/>
              </w:numPr>
              <w:spacing w:before="120" w:after="120" w:line="256" w:lineRule="auto"/>
              <w:ind w:firstLineChars="0"/>
              <w:jc w:val="left"/>
              <w:rPr>
                <w:rFonts w:ascii="Times New Roman" w:hAnsi="Times New Roman"/>
                <w:sz w:val="20"/>
                <w:szCs w:val="20"/>
              </w:rPr>
            </w:pPr>
            <w:r w:rsidRPr="00560E69">
              <w:rPr>
                <w:rFonts w:ascii="Times New Roman" w:hAnsi="Times New Roman"/>
                <w:sz w:val="20"/>
                <w:szCs w:val="20"/>
              </w:rPr>
              <w:t>When the initial transmission of a TB is scheduled by a configured grant (type-1 or type-2), the CRC of the DCI carrying the dynamic grant is scrambled using the SL RNTI introduced for DCI for a configured grant type-2.</w:t>
            </w:r>
          </w:p>
          <w:p w14:paraId="4C3F1CA1" w14:textId="77777777" w:rsidR="006000F9" w:rsidRPr="00560E69" w:rsidRDefault="006000F9" w:rsidP="00560E69">
            <w:pPr>
              <w:pStyle w:val="ab"/>
              <w:widowControl/>
              <w:numPr>
                <w:ilvl w:val="2"/>
                <w:numId w:val="16"/>
              </w:numPr>
              <w:spacing w:before="120" w:after="120" w:line="256" w:lineRule="auto"/>
              <w:ind w:firstLineChars="0"/>
              <w:jc w:val="left"/>
              <w:rPr>
                <w:rFonts w:ascii="Times New Roman" w:hAnsi="Times New Roman"/>
                <w:sz w:val="20"/>
                <w:szCs w:val="20"/>
                <w:lang w:val="x-none"/>
              </w:rPr>
            </w:pPr>
            <w:r w:rsidRPr="00560E69">
              <w:rPr>
                <w:rFonts w:ascii="Times New Roman" w:hAnsi="Times New Roman"/>
                <w:sz w:val="20"/>
                <w:szCs w:val="20"/>
              </w:rPr>
              <w:t>For interpretation of NDI, the Uu behavior for retransmission scheduled by DCI with CRC scrambled by CS-RNTI is reused.</w:t>
            </w:r>
          </w:p>
          <w:p w14:paraId="2C3A364A" w14:textId="77777777" w:rsidR="006000F9" w:rsidRPr="00560E69" w:rsidRDefault="006000F9" w:rsidP="00560E69">
            <w:pPr>
              <w:pStyle w:val="ab"/>
              <w:widowControl/>
              <w:numPr>
                <w:ilvl w:val="1"/>
                <w:numId w:val="16"/>
              </w:numPr>
              <w:spacing w:before="120" w:after="120" w:line="256" w:lineRule="auto"/>
              <w:ind w:firstLineChars="0"/>
              <w:jc w:val="left"/>
              <w:rPr>
                <w:rFonts w:ascii="Times New Roman" w:hAnsi="Times New Roman"/>
                <w:sz w:val="20"/>
                <w:szCs w:val="20"/>
                <w:lang w:val="en-GB"/>
              </w:rPr>
            </w:pPr>
            <w:r w:rsidRPr="00560E69">
              <w:rPr>
                <w:rFonts w:ascii="Times New Roman" w:hAnsi="Times New Roman"/>
                <w:sz w:val="20"/>
                <w:szCs w:val="20"/>
              </w:rPr>
              <w:t>(</w:t>
            </w:r>
            <w:r w:rsidRPr="00560E69">
              <w:rPr>
                <w:rFonts w:ascii="Times New Roman" w:hAnsi="Times New Roman"/>
                <w:sz w:val="20"/>
                <w:szCs w:val="20"/>
                <w:highlight w:val="darkYellow"/>
              </w:rPr>
              <w:t>working assumption</w:t>
            </w:r>
            <w:r w:rsidRPr="00560E69">
              <w:rPr>
                <w:rFonts w:ascii="Times New Roman" w:hAnsi="Times New Roman"/>
                <w:sz w:val="20"/>
                <w:szCs w:val="20"/>
              </w:rPr>
              <w:t>) The HARQ ID is used to identify the TB for which resources for retransmission are provided (subject to the indication of re-transmission via NDI)</w:t>
            </w:r>
          </w:p>
          <w:p w14:paraId="50417AA4" w14:textId="77777777" w:rsidR="006000F9" w:rsidRPr="00560E69" w:rsidRDefault="006000F9" w:rsidP="00560E69">
            <w:pPr>
              <w:spacing w:before="120" w:after="120"/>
              <w:rPr>
                <w:szCs w:val="20"/>
              </w:rPr>
            </w:pPr>
            <w:r w:rsidRPr="00560E69">
              <w:rPr>
                <w:szCs w:val="20"/>
                <w:highlight w:val="green"/>
              </w:rPr>
              <w:t>Agreements</w:t>
            </w:r>
            <w:r w:rsidRPr="00560E69">
              <w:rPr>
                <w:szCs w:val="20"/>
              </w:rPr>
              <w:t>:</w:t>
            </w:r>
          </w:p>
          <w:p w14:paraId="7B0AC389" w14:textId="77777777" w:rsidR="006000F9" w:rsidRPr="00560E69" w:rsidRDefault="006000F9" w:rsidP="00560E69">
            <w:pPr>
              <w:pStyle w:val="ab"/>
              <w:widowControl/>
              <w:numPr>
                <w:ilvl w:val="0"/>
                <w:numId w:val="18"/>
              </w:numPr>
              <w:spacing w:before="120" w:after="120" w:line="256" w:lineRule="auto"/>
              <w:ind w:firstLineChars="0"/>
              <w:jc w:val="left"/>
              <w:rPr>
                <w:rFonts w:ascii="Times New Roman" w:hAnsi="Times New Roman"/>
                <w:sz w:val="20"/>
                <w:szCs w:val="20"/>
                <w:lang w:val="x-none"/>
              </w:rPr>
            </w:pPr>
            <w:r w:rsidRPr="00560E69">
              <w:rPr>
                <w:rFonts w:ascii="Times New Roman" w:hAnsi="Times New Roman"/>
                <w:sz w:val="20"/>
                <w:szCs w:val="20"/>
              </w:rPr>
              <w:t>For dynamic grant, the number of retransmissions of a TB is up to the gNB.</w:t>
            </w:r>
          </w:p>
          <w:p w14:paraId="798C96F2" w14:textId="039AC5C8" w:rsidR="006000F9" w:rsidRPr="00560E69" w:rsidRDefault="006000F9" w:rsidP="00560E69">
            <w:pPr>
              <w:pStyle w:val="ab"/>
              <w:widowControl/>
              <w:numPr>
                <w:ilvl w:val="0"/>
                <w:numId w:val="18"/>
              </w:numPr>
              <w:spacing w:before="120" w:after="120" w:line="256" w:lineRule="auto"/>
              <w:ind w:firstLineChars="0"/>
              <w:jc w:val="left"/>
              <w:rPr>
                <w:rFonts w:ascii="Times New Roman" w:hAnsi="Times New Roman"/>
                <w:sz w:val="20"/>
                <w:szCs w:val="20"/>
                <w:lang w:val="x-none"/>
              </w:rPr>
            </w:pPr>
            <w:r w:rsidRPr="00560E69">
              <w:rPr>
                <w:rFonts w:ascii="Times New Roman" w:hAnsi="Times New Roman"/>
                <w:sz w:val="20"/>
                <w:szCs w:val="20"/>
              </w:rPr>
              <w:t>For configured grant, the maximum number of times that a TB can be retransmitted using the resources provided by the configured grant is configured per priority per configured grant.</w:t>
            </w:r>
          </w:p>
          <w:p w14:paraId="2187ABB7" w14:textId="77777777" w:rsidR="006000F9" w:rsidRPr="00560E69" w:rsidRDefault="006000F9" w:rsidP="00560E69">
            <w:pPr>
              <w:spacing w:before="120" w:after="120"/>
              <w:rPr>
                <w:szCs w:val="20"/>
                <w:highlight w:val="darkYellow"/>
              </w:rPr>
            </w:pPr>
            <w:r w:rsidRPr="00560E69">
              <w:rPr>
                <w:szCs w:val="20"/>
                <w:highlight w:val="darkYellow"/>
              </w:rPr>
              <w:t>Working assumption:</w:t>
            </w:r>
          </w:p>
          <w:p w14:paraId="6CD3513C" w14:textId="77777777" w:rsidR="006000F9" w:rsidRPr="00560E69" w:rsidRDefault="006000F9" w:rsidP="00560E69">
            <w:pPr>
              <w:pStyle w:val="ab"/>
              <w:widowControl/>
              <w:numPr>
                <w:ilvl w:val="0"/>
                <w:numId w:val="14"/>
              </w:numPr>
              <w:spacing w:before="120" w:after="120" w:line="256" w:lineRule="auto"/>
              <w:ind w:firstLineChars="0"/>
              <w:jc w:val="left"/>
              <w:rPr>
                <w:rFonts w:ascii="Times New Roman" w:hAnsi="Times New Roman"/>
                <w:bCs/>
                <w:sz w:val="20"/>
                <w:szCs w:val="20"/>
                <w:lang w:val="en-GB" w:eastAsia="ja-JP"/>
              </w:rPr>
            </w:pPr>
            <w:bookmarkStart w:id="5" w:name="_Hlk25254457"/>
            <w:r w:rsidRPr="00560E69">
              <w:rPr>
                <w:rFonts w:ascii="Times New Roman" w:hAnsi="Times New Roman"/>
                <w:bCs/>
                <w:sz w:val="20"/>
                <w:szCs w:val="20"/>
                <w:lang w:eastAsia="ja-JP"/>
              </w:rPr>
              <w:t xml:space="preserve">The timing of the PUCCH used for conveying SL HARQ is indicated in DCI or RRC (only for transmissions without a DCI) in terms of PSFCH-to-PUCCH physical slots, where the slot duration is defined based on the PUCCH SCS. </w:t>
            </w:r>
          </w:p>
          <w:p w14:paraId="01E06F20" w14:textId="77777777" w:rsidR="006000F9" w:rsidRPr="00560E69" w:rsidRDefault="006000F9" w:rsidP="00560E69">
            <w:pPr>
              <w:pStyle w:val="ab"/>
              <w:widowControl/>
              <w:numPr>
                <w:ilvl w:val="1"/>
                <w:numId w:val="14"/>
              </w:numPr>
              <w:spacing w:before="120" w:after="120" w:line="256" w:lineRule="auto"/>
              <w:ind w:firstLineChars="0"/>
              <w:jc w:val="left"/>
              <w:rPr>
                <w:rFonts w:ascii="Times New Roman" w:hAnsi="Times New Roman"/>
                <w:bCs/>
                <w:sz w:val="20"/>
                <w:szCs w:val="20"/>
                <w:lang w:eastAsia="ja-JP"/>
              </w:rPr>
            </w:pPr>
            <w:r w:rsidRPr="00560E69">
              <w:rPr>
                <w:rFonts w:ascii="Times New Roman" w:hAnsi="Times New Roman"/>
                <w:bCs/>
                <w:sz w:val="20"/>
                <w:szCs w:val="20"/>
                <w:lang w:eastAsia="ja-JP"/>
              </w:rPr>
              <w:t xml:space="preserve">Note: it is not intended to define any new sync requirements for </w:t>
            </w:r>
            <w:proofErr w:type="spellStart"/>
            <w:r w:rsidRPr="00560E69">
              <w:rPr>
                <w:rFonts w:ascii="Times New Roman" w:hAnsi="Times New Roman"/>
                <w:bCs/>
                <w:sz w:val="20"/>
                <w:szCs w:val="20"/>
                <w:lang w:eastAsia="ja-JP"/>
              </w:rPr>
              <w:t>gNBs</w:t>
            </w:r>
            <w:proofErr w:type="spellEnd"/>
          </w:p>
          <w:bookmarkEnd w:id="5"/>
          <w:p w14:paraId="1A13C9B6" w14:textId="77777777" w:rsidR="006000F9" w:rsidRPr="00560E69" w:rsidRDefault="006000F9" w:rsidP="00560E69">
            <w:pPr>
              <w:spacing w:before="120" w:after="120"/>
              <w:rPr>
                <w:szCs w:val="20"/>
              </w:rPr>
            </w:pPr>
            <w:r w:rsidRPr="00560E69">
              <w:rPr>
                <w:b/>
                <w:bCs/>
                <w:szCs w:val="20"/>
                <w:u w:val="single"/>
              </w:rPr>
              <w:t>Conclusion</w:t>
            </w:r>
            <w:r w:rsidRPr="00560E69">
              <w:rPr>
                <w:szCs w:val="20"/>
              </w:rPr>
              <w:t>:</w:t>
            </w:r>
          </w:p>
          <w:p w14:paraId="042E0F9C" w14:textId="77777777" w:rsidR="006000F9" w:rsidRPr="00560E69" w:rsidRDefault="006000F9" w:rsidP="00560E69">
            <w:pPr>
              <w:numPr>
                <w:ilvl w:val="0"/>
                <w:numId w:val="14"/>
              </w:numPr>
              <w:spacing w:before="120" w:after="120"/>
              <w:rPr>
                <w:szCs w:val="20"/>
              </w:rPr>
            </w:pPr>
            <w:r w:rsidRPr="00560E69">
              <w:rPr>
                <w:szCs w:val="20"/>
              </w:rPr>
              <w:t>No support of multiplexing of SL HARQ and Uu UCI on PUCCH or PUSCH in Rel-16</w:t>
            </w:r>
          </w:p>
          <w:p w14:paraId="76197889" w14:textId="77777777" w:rsidR="006000F9" w:rsidRPr="00560E69" w:rsidRDefault="006000F9" w:rsidP="00560E69">
            <w:pPr>
              <w:numPr>
                <w:ilvl w:val="1"/>
                <w:numId w:val="14"/>
              </w:numPr>
              <w:spacing w:before="120" w:after="120"/>
              <w:rPr>
                <w:szCs w:val="20"/>
              </w:rPr>
            </w:pPr>
            <w:r w:rsidRPr="00560E69">
              <w:rPr>
                <w:szCs w:val="20"/>
              </w:rPr>
              <w:t>Note: this reverts the agreements made during RAN1#98b email discussion</w:t>
            </w:r>
          </w:p>
          <w:p w14:paraId="3A0E4BCF" w14:textId="77777777" w:rsidR="006000F9" w:rsidRPr="00560E69" w:rsidRDefault="006000F9" w:rsidP="00560E69">
            <w:pPr>
              <w:spacing w:before="120" w:after="120"/>
              <w:rPr>
                <w:szCs w:val="20"/>
                <w:highlight w:val="green"/>
              </w:rPr>
            </w:pPr>
            <w:r w:rsidRPr="00560E69">
              <w:rPr>
                <w:szCs w:val="20"/>
                <w:highlight w:val="green"/>
              </w:rPr>
              <w:t>Agreements:</w:t>
            </w:r>
          </w:p>
          <w:p w14:paraId="517F145F" w14:textId="77777777" w:rsidR="006000F9" w:rsidRPr="00560E69" w:rsidRDefault="006000F9" w:rsidP="00560E69">
            <w:pPr>
              <w:pStyle w:val="ab"/>
              <w:widowControl/>
              <w:numPr>
                <w:ilvl w:val="0"/>
                <w:numId w:val="16"/>
              </w:numPr>
              <w:spacing w:before="120" w:after="120" w:line="254" w:lineRule="auto"/>
              <w:ind w:firstLineChars="0"/>
              <w:jc w:val="left"/>
              <w:rPr>
                <w:rFonts w:ascii="Times New Roman" w:hAnsi="Times New Roman"/>
                <w:sz w:val="20"/>
                <w:szCs w:val="20"/>
              </w:rPr>
            </w:pPr>
            <w:r w:rsidRPr="00560E69">
              <w:rPr>
                <w:rFonts w:ascii="Times New Roman" w:hAnsi="Times New Roman"/>
                <w:sz w:val="20"/>
                <w:szCs w:val="20"/>
              </w:rPr>
              <w:t>For dynamic grant and CG:</w:t>
            </w:r>
          </w:p>
          <w:p w14:paraId="133D67FE" w14:textId="77777777" w:rsidR="006000F9" w:rsidRPr="00560E69" w:rsidRDefault="006000F9" w:rsidP="00560E69">
            <w:pPr>
              <w:pStyle w:val="ab"/>
              <w:widowControl/>
              <w:numPr>
                <w:ilvl w:val="1"/>
                <w:numId w:val="16"/>
              </w:numPr>
              <w:spacing w:before="120" w:after="120" w:line="254" w:lineRule="auto"/>
              <w:ind w:firstLineChars="0"/>
              <w:jc w:val="left"/>
              <w:rPr>
                <w:rFonts w:ascii="Times New Roman" w:hAnsi="Times New Roman"/>
                <w:sz w:val="20"/>
                <w:szCs w:val="20"/>
              </w:rPr>
            </w:pPr>
            <w:r w:rsidRPr="00560E69">
              <w:rPr>
                <w:rFonts w:ascii="Times New Roman" w:hAnsi="Times New Roman"/>
                <w:sz w:val="20"/>
                <w:szCs w:val="20"/>
              </w:rPr>
              <w:t>If the gNB provides PUCCH resources for feedback, the UE reports SL HARQ FB to the gNB</w:t>
            </w:r>
          </w:p>
          <w:p w14:paraId="35CB28D5" w14:textId="77777777" w:rsidR="006000F9" w:rsidRPr="00560E69" w:rsidRDefault="006000F9" w:rsidP="00560E69">
            <w:pPr>
              <w:pStyle w:val="ab"/>
              <w:widowControl/>
              <w:numPr>
                <w:ilvl w:val="1"/>
                <w:numId w:val="16"/>
              </w:numPr>
              <w:spacing w:before="120" w:after="120" w:line="254" w:lineRule="auto"/>
              <w:ind w:firstLineChars="0"/>
              <w:jc w:val="left"/>
              <w:rPr>
                <w:rFonts w:ascii="Times New Roman" w:hAnsi="Times New Roman"/>
                <w:sz w:val="20"/>
                <w:szCs w:val="20"/>
                <w:lang w:val="x-none"/>
              </w:rPr>
            </w:pPr>
            <w:r w:rsidRPr="00560E69">
              <w:rPr>
                <w:rFonts w:ascii="Times New Roman" w:hAnsi="Times New Roman"/>
                <w:sz w:val="20"/>
                <w:szCs w:val="20"/>
              </w:rPr>
              <w:t>If the gNB does not provides PUCCH resources for feedback, the UE does not report SL HARQ FB to the gNB</w:t>
            </w:r>
          </w:p>
          <w:p w14:paraId="4DEA37A3" w14:textId="77777777" w:rsidR="006000F9" w:rsidRPr="00560E69" w:rsidRDefault="006000F9" w:rsidP="00560E69">
            <w:pPr>
              <w:spacing w:before="120" w:after="120"/>
              <w:rPr>
                <w:szCs w:val="20"/>
                <w:highlight w:val="green"/>
              </w:rPr>
            </w:pPr>
            <w:r w:rsidRPr="00560E69">
              <w:rPr>
                <w:szCs w:val="20"/>
                <w:highlight w:val="green"/>
              </w:rPr>
              <w:t>Agreements:</w:t>
            </w:r>
          </w:p>
          <w:p w14:paraId="2D655443" w14:textId="77777777" w:rsidR="006000F9" w:rsidRPr="00560E69" w:rsidRDefault="006000F9" w:rsidP="00560E69">
            <w:pPr>
              <w:numPr>
                <w:ilvl w:val="0"/>
                <w:numId w:val="19"/>
              </w:numPr>
              <w:spacing w:before="120" w:after="120"/>
              <w:rPr>
                <w:szCs w:val="20"/>
              </w:rPr>
            </w:pPr>
            <w:r w:rsidRPr="00560E69">
              <w:rPr>
                <w:szCs w:val="20"/>
              </w:rPr>
              <w:t>For case of DG and type 2 CG: one combination of “timing and resource for PUCCH” is used to indicate that PUCCH resource is not provided</w:t>
            </w:r>
          </w:p>
          <w:p w14:paraId="7762434B" w14:textId="4F185FED" w:rsidR="006000F9" w:rsidRPr="00560E69" w:rsidRDefault="006000F9" w:rsidP="00560E69">
            <w:pPr>
              <w:numPr>
                <w:ilvl w:val="0"/>
                <w:numId w:val="19"/>
              </w:numPr>
              <w:spacing w:before="120" w:after="120"/>
              <w:rPr>
                <w:szCs w:val="20"/>
              </w:rPr>
            </w:pPr>
            <w:r w:rsidRPr="00560E69">
              <w:rPr>
                <w:szCs w:val="20"/>
              </w:rPr>
              <w:t>For type 1 CG: no RRC configuration of PUCCH resources indicates that PUCCH resource is not provided</w:t>
            </w:r>
          </w:p>
          <w:p w14:paraId="0FBC9726" w14:textId="77777777" w:rsidR="006000F9" w:rsidRPr="00560E69" w:rsidRDefault="006000F9" w:rsidP="00560E69">
            <w:pPr>
              <w:spacing w:before="120" w:after="120"/>
              <w:rPr>
                <w:szCs w:val="20"/>
              </w:rPr>
            </w:pPr>
            <w:r w:rsidRPr="00560E69">
              <w:rPr>
                <w:szCs w:val="20"/>
                <w:highlight w:val="green"/>
              </w:rPr>
              <w:t>Agreements</w:t>
            </w:r>
            <w:r w:rsidRPr="00560E69">
              <w:rPr>
                <w:szCs w:val="20"/>
              </w:rPr>
              <w:t>:</w:t>
            </w:r>
          </w:p>
          <w:p w14:paraId="50FF4CDE" w14:textId="77777777" w:rsidR="006000F9" w:rsidRPr="00560E69" w:rsidRDefault="006000F9" w:rsidP="00560E69">
            <w:pPr>
              <w:pStyle w:val="ab"/>
              <w:widowControl/>
              <w:numPr>
                <w:ilvl w:val="0"/>
                <w:numId w:val="20"/>
              </w:numPr>
              <w:spacing w:before="120" w:after="120" w:line="254" w:lineRule="auto"/>
              <w:ind w:firstLineChars="0"/>
              <w:jc w:val="left"/>
              <w:rPr>
                <w:rFonts w:ascii="Times New Roman" w:hAnsi="Times New Roman"/>
                <w:bCs/>
                <w:sz w:val="20"/>
                <w:szCs w:val="20"/>
                <w:lang w:val="en-GB" w:eastAsia="ja-JP"/>
              </w:rPr>
            </w:pPr>
            <w:r w:rsidRPr="00560E69">
              <w:rPr>
                <w:rFonts w:ascii="Times New Roman" w:hAnsi="Times New Roman"/>
                <w:bCs/>
                <w:sz w:val="20"/>
                <w:szCs w:val="20"/>
                <w:lang w:eastAsia="ja-JP"/>
              </w:rPr>
              <w:t>At least the following parameters are part of a SL configured grant configuration:</w:t>
            </w:r>
          </w:p>
          <w:p w14:paraId="6D34C619" w14:textId="77777777" w:rsidR="006000F9" w:rsidRPr="00560E69" w:rsidRDefault="006000F9" w:rsidP="00560E69">
            <w:pPr>
              <w:pStyle w:val="ab"/>
              <w:widowControl/>
              <w:numPr>
                <w:ilvl w:val="1"/>
                <w:numId w:val="20"/>
              </w:numPr>
              <w:spacing w:before="120" w:after="120" w:line="254" w:lineRule="auto"/>
              <w:ind w:firstLineChars="0"/>
              <w:jc w:val="left"/>
              <w:rPr>
                <w:rFonts w:ascii="Times New Roman" w:hAnsi="Times New Roman"/>
                <w:bCs/>
                <w:sz w:val="20"/>
                <w:szCs w:val="20"/>
                <w:lang w:val="x-none" w:eastAsia="ja-JP"/>
              </w:rPr>
            </w:pPr>
            <w:r w:rsidRPr="00560E69">
              <w:rPr>
                <w:rFonts w:ascii="Times New Roman" w:hAnsi="Times New Roman"/>
                <w:bCs/>
                <w:sz w:val="20"/>
                <w:szCs w:val="20"/>
                <w:lang w:eastAsia="ja-JP"/>
              </w:rPr>
              <w:t xml:space="preserve">Configuration index of the CG </w:t>
            </w:r>
          </w:p>
          <w:p w14:paraId="1CA0AB0A" w14:textId="77777777" w:rsidR="006000F9" w:rsidRPr="00560E69" w:rsidRDefault="006000F9" w:rsidP="00560E69">
            <w:pPr>
              <w:pStyle w:val="ab"/>
              <w:widowControl/>
              <w:numPr>
                <w:ilvl w:val="1"/>
                <w:numId w:val="20"/>
              </w:numPr>
              <w:spacing w:before="120" w:after="120" w:line="254" w:lineRule="auto"/>
              <w:ind w:firstLineChars="0"/>
              <w:jc w:val="left"/>
              <w:rPr>
                <w:rFonts w:ascii="Times New Roman" w:hAnsi="Times New Roman"/>
                <w:bCs/>
                <w:sz w:val="20"/>
                <w:szCs w:val="20"/>
                <w:lang w:val="x-none" w:eastAsia="ja-JP"/>
              </w:rPr>
            </w:pPr>
            <w:r w:rsidRPr="00560E69">
              <w:rPr>
                <w:rFonts w:ascii="Times New Roman" w:hAnsi="Times New Roman"/>
                <w:bCs/>
                <w:sz w:val="20"/>
                <w:szCs w:val="20"/>
                <w:lang w:eastAsia="ja-JP"/>
              </w:rPr>
              <w:lastRenderedPageBreak/>
              <w:t>Time offset (for type-1 only)</w:t>
            </w:r>
          </w:p>
          <w:p w14:paraId="5ACE5F25" w14:textId="77777777" w:rsidR="006000F9" w:rsidRPr="00560E69" w:rsidRDefault="006000F9" w:rsidP="00560E69">
            <w:pPr>
              <w:pStyle w:val="ab"/>
              <w:widowControl/>
              <w:numPr>
                <w:ilvl w:val="1"/>
                <w:numId w:val="20"/>
              </w:numPr>
              <w:spacing w:before="120" w:after="120" w:line="254" w:lineRule="auto"/>
              <w:ind w:firstLineChars="0"/>
              <w:jc w:val="left"/>
              <w:rPr>
                <w:rFonts w:ascii="Times New Roman" w:hAnsi="Times New Roman"/>
                <w:bCs/>
                <w:sz w:val="20"/>
                <w:szCs w:val="20"/>
                <w:lang w:val="x-none" w:eastAsia="ja-JP"/>
              </w:rPr>
            </w:pPr>
            <w:r w:rsidRPr="00560E69">
              <w:rPr>
                <w:rFonts w:ascii="Times New Roman" w:hAnsi="Times New Roman"/>
                <w:bCs/>
                <w:sz w:val="20"/>
                <w:szCs w:val="20"/>
                <w:lang w:eastAsia="ja-JP"/>
              </w:rPr>
              <w:t>Time-frequency allocation (for type-1 only)</w:t>
            </w:r>
          </w:p>
          <w:p w14:paraId="3A24F757" w14:textId="77777777" w:rsidR="006000F9" w:rsidRPr="00560E69" w:rsidRDefault="006000F9" w:rsidP="00560E69">
            <w:pPr>
              <w:pStyle w:val="ab"/>
              <w:widowControl/>
              <w:numPr>
                <w:ilvl w:val="2"/>
                <w:numId w:val="20"/>
              </w:numPr>
              <w:spacing w:before="120" w:after="120" w:line="254" w:lineRule="auto"/>
              <w:ind w:firstLineChars="0"/>
              <w:jc w:val="left"/>
              <w:rPr>
                <w:rFonts w:ascii="Times New Roman" w:hAnsi="Times New Roman"/>
                <w:bCs/>
                <w:sz w:val="20"/>
                <w:szCs w:val="20"/>
                <w:lang w:val="en-GB" w:eastAsia="ja-JP"/>
              </w:rPr>
            </w:pPr>
            <w:r w:rsidRPr="00560E69">
              <w:rPr>
                <w:rFonts w:ascii="Times New Roman" w:hAnsi="Times New Roman"/>
                <w:bCs/>
                <w:sz w:val="20"/>
                <w:szCs w:val="20"/>
                <w:lang w:eastAsia="ja-JP"/>
              </w:rPr>
              <w:t>Using the same format as in DCI.</w:t>
            </w:r>
          </w:p>
          <w:p w14:paraId="3731A9D6" w14:textId="77777777" w:rsidR="006000F9" w:rsidRPr="00560E69" w:rsidRDefault="006000F9" w:rsidP="00560E69">
            <w:pPr>
              <w:pStyle w:val="ab"/>
              <w:widowControl/>
              <w:numPr>
                <w:ilvl w:val="1"/>
                <w:numId w:val="20"/>
              </w:numPr>
              <w:spacing w:before="120" w:after="120" w:line="254" w:lineRule="auto"/>
              <w:ind w:firstLineChars="0"/>
              <w:jc w:val="left"/>
              <w:rPr>
                <w:rFonts w:ascii="Times New Roman" w:hAnsi="Times New Roman"/>
                <w:bCs/>
                <w:sz w:val="20"/>
                <w:szCs w:val="20"/>
                <w:lang w:eastAsia="ja-JP"/>
              </w:rPr>
            </w:pPr>
            <w:r w:rsidRPr="00560E69">
              <w:rPr>
                <w:rFonts w:ascii="Times New Roman" w:hAnsi="Times New Roman"/>
                <w:bCs/>
                <w:sz w:val="20"/>
                <w:szCs w:val="20"/>
                <w:lang w:eastAsia="ja-JP"/>
              </w:rPr>
              <w:t>Periodicity</w:t>
            </w:r>
          </w:p>
          <w:p w14:paraId="074D396F" w14:textId="77777777" w:rsidR="006000F9" w:rsidRPr="00560E69" w:rsidRDefault="006000F9" w:rsidP="00560E69">
            <w:pPr>
              <w:pStyle w:val="ab"/>
              <w:widowControl/>
              <w:numPr>
                <w:ilvl w:val="1"/>
                <w:numId w:val="20"/>
              </w:numPr>
              <w:spacing w:before="120" w:after="120" w:line="254" w:lineRule="auto"/>
              <w:ind w:firstLineChars="0"/>
              <w:jc w:val="left"/>
              <w:rPr>
                <w:rFonts w:ascii="Times New Roman" w:hAnsi="Times New Roman"/>
                <w:bCs/>
                <w:sz w:val="20"/>
                <w:szCs w:val="20"/>
                <w:lang w:val="x-none" w:eastAsia="ja-JP"/>
              </w:rPr>
            </w:pPr>
            <w:r w:rsidRPr="00560E69">
              <w:rPr>
                <w:rFonts w:ascii="Times New Roman" w:hAnsi="Times New Roman"/>
                <w:bCs/>
                <w:sz w:val="20"/>
                <w:szCs w:val="20"/>
                <w:lang w:eastAsia="ja-JP"/>
              </w:rPr>
              <w:t>The configured grant is associated with a single transmit resource pool.</w:t>
            </w:r>
          </w:p>
          <w:p w14:paraId="38A0FDC3" w14:textId="77777777" w:rsidR="006000F9" w:rsidRPr="00560E69" w:rsidRDefault="006000F9" w:rsidP="00560E69">
            <w:pPr>
              <w:pStyle w:val="ab"/>
              <w:widowControl/>
              <w:numPr>
                <w:ilvl w:val="1"/>
                <w:numId w:val="20"/>
              </w:numPr>
              <w:spacing w:before="120" w:after="120" w:line="254" w:lineRule="auto"/>
              <w:ind w:firstLineChars="0"/>
              <w:jc w:val="left"/>
              <w:rPr>
                <w:rFonts w:ascii="Times New Roman" w:hAnsi="Times New Roman"/>
                <w:bCs/>
                <w:sz w:val="20"/>
                <w:szCs w:val="20"/>
                <w:lang w:val="x-none" w:eastAsia="ja-JP"/>
              </w:rPr>
            </w:pPr>
            <w:r w:rsidRPr="00560E69">
              <w:rPr>
                <w:rFonts w:ascii="Times New Roman" w:hAnsi="Times New Roman"/>
                <w:bCs/>
                <w:sz w:val="20"/>
                <w:szCs w:val="20"/>
                <w:lang w:eastAsia="ja-JP"/>
              </w:rPr>
              <w:t>RAN2 can add other parameters if deemed necessary by RAN2</w:t>
            </w:r>
          </w:p>
          <w:p w14:paraId="133402A6" w14:textId="77777777" w:rsidR="006000F9" w:rsidRPr="00560E69" w:rsidRDefault="006000F9" w:rsidP="00560E69">
            <w:pPr>
              <w:pStyle w:val="ab"/>
              <w:widowControl/>
              <w:numPr>
                <w:ilvl w:val="0"/>
                <w:numId w:val="20"/>
              </w:numPr>
              <w:spacing w:before="120" w:after="120" w:line="254" w:lineRule="auto"/>
              <w:ind w:firstLineChars="0"/>
              <w:jc w:val="left"/>
              <w:rPr>
                <w:rFonts w:ascii="Times New Roman" w:hAnsi="Times New Roman"/>
                <w:bCs/>
                <w:sz w:val="20"/>
                <w:szCs w:val="20"/>
                <w:lang w:val="x-none" w:eastAsia="ja-JP"/>
              </w:rPr>
            </w:pPr>
            <w:r w:rsidRPr="00560E69">
              <w:rPr>
                <w:rFonts w:ascii="Times New Roman" w:hAnsi="Times New Roman"/>
                <w:bCs/>
                <w:sz w:val="20"/>
                <w:szCs w:val="20"/>
                <w:lang w:eastAsia="ja-JP"/>
              </w:rPr>
              <w:t xml:space="preserve">A UE in mode 1 is configured at least with one transmit resource pool </w:t>
            </w:r>
          </w:p>
          <w:p w14:paraId="4D5667DB" w14:textId="77777777" w:rsidR="006000F9" w:rsidRPr="00560E69" w:rsidRDefault="006000F9" w:rsidP="00560E69">
            <w:pPr>
              <w:numPr>
                <w:ilvl w:val="0"/>
                <w:numId w:val="20"/>
              </w:numPr>
              <w:spacing w:before="120" w:after="120" w:line="254" w:lineRule="auto"/>
              <w:rPr>
                <w:bCs/>
                <w:szCs w:val="20"/>
                <w:lang w:val="x-none" w:eastAsia="ja-JP"/>
              </w:rPr>
            </w:pPr>
            <w:r w:rsidRPr="00560E69">
              <w:rPr>
                <w:bCs/>
                <w:szCs w:val="20"/>
                <w:lang w:eastAsia="ja-JP"/>
              </w:rPr>
              <w:t>For type-2 CG, the time-frequency allocation and the configuration index of the CG are indicated in DCI.</w:t>
            </w:r>
          </w:p>
          <w:p w14:paraId="06DB1654" w14:textId="77777777" w:rsidR="006000F9" w:rsidRPr="00560E69" w:rsidRDefault="006000F9" w:rsidP="00560E69">
            <w:pPr>
              <w:pStyle w:val="ab"/>
              <w:widowControl/>
              <w:numPr>
                <w:ilvl w:val="1"/>
                <w:numId w:val="20"/>
              </w:numPr>
              <w:spacing w:before="120" w:after="120" w:line="254" w:lineRule="auto"/>
              <w:ind w:firstLineChars="0"/>
              <w:jc w:val="left"/>
              <w:rPr>
                <w:rFonts w:ascii="Times New Roman" w:hAnsi="Times New Roman"/>
                <w:bCs/>
                <w:sz w:val="20"/>
                <w:szCs w:val="20"/>
                <w:lang w:val="x-none" w:eastAsia="ja-JP"/>
              </w:rPr>
            </w:pPr>
            <w:r w:rsidRPr="00560E69">
              <w:rPr>
                <w:rFonts w:ascii="Times New Roman" w:hAnsi="Times New Roman"/>
                <w:bCs/>
                <w:sz w:val="20"/>
                <w:szCs w:val="20"/>
                <w:lang w:eastAsia="ja-JP"/>
              </w:rPr>
              <w:t>All parameters for CG type 2 for activation DCI re-use the same respective parameters configured for CG type 1, when applicable</w:t>
            </w:r>
          </w:p>
          <w:p w14:paraId="1DF438DC" w14:textId="77777777" w:rsidR="006000F9" w:rsidRPr="00560E69" w:rsidRDefault="006000F9" w:rsidP="00560E69">
            <w:pPr>
              <w:spacing w:before="120" w:after="120"/>
              <w:rPr>
                <w:szCs w:val="20"/>
              </w:rPr>
            </w:pPr>
            <w:r w:rsidRPr="00560E69">
              <w:rPr>
                <w:szCs w:val="20"/>
                <w:highlight w:val="green"/>
              </w:rPr>
              <w:t>Agreements</w:t>
            </w:r>
            <w:r w:rsidRPr="00560E69">
              <w:rPr>
                <w:szCs w:val="20"/>
              </w:rPr>
              <w:t>:</w:t>
            </w:r>
          </w:p>
          <w:p w14:paraId="3D360712" w14:textId="77777777" w:rsidR="006000F9" w:rsidRPr="00560E69" w:rsidRDefault="006000F9" w:rsidP="00560E69">
            <w:pPr>
              <w:pStyle w:val="ab"/>
              <w:widowControl/>
              <w:numPr>
                <w:ilvl w:val="0"/>
                <w:numId w:val="17"/>
              </w:numPr>
              <w:spacing w:before="120" w:after="120" w:line="256" w:lineRule="auto"/>
              <w:ind w:firstLineChars="0"/>
              <w:jc w:val="left"/>
              <w:rPr>
                <w:rFonts w:ascii="Times New Roman" w:hAnsi="Times New Roman"/>
                <w:sz w:val="20"/>
                <w:szCs w:val="20"/>
                <w:lang w:val="en-GB" w:eastAsia="ja-JP"/>
              </w:rPr>
            </w:pPr>
            <w:r w:rsidRPr="00560E69">
              <w:rPr>
                <w:rFonts w:ascii="Times New Roman" w:hAnsi="Times New Roman"/>
                <w:sz w:val="20"/>
                <w:szCs w:val="20"/>
                <w:lang w:eastAsia="ja-JP"/>
              </w:rPr>
              <w:t>NR supports SL transmissions at least in cell-specific UL resources in Uu.</w:t>
            </w:r>
          </w:p>
          <w:p w14:paraId="5CBA0B63" w14:textId="77777777" w:rsidR="006000F9" w:rsidRPr="00560E69" w:rsidRDefault="006000F9" w:rsidP="00560E69">
            <w:pPr>
              <w:spacing w:before="120" w:after="120"/>
              <w:rPr>
                <w:szCs w:val="20"/>
                <w:highlight w:val="green"/>
              </w:rPr>
            </w:pPr>
            <w:r w:rsidRPr="00560E69">
              <w:rPr>
                <w:szCs w:val="20"/>
                <w:highlight w:val="green"/>
              </w:rPr>
              <w:t>Agreements:</w:t>
            </w:r>
          </w:p>
          <w:p w14:paraId="6853CA9A" w14:textId="22DF8B54" w:rsidR="006000F9" w:rsidRPr="00560E69" w:rsidRDefault="006000F9" w:rsidP="00560E69">
            <w:pPr>
              <w:pStyle w:val="ab"/>
              <w:widowControl/>
              <w:numPr>
                <w:ilvl w:val="0"/>
                <w:numId w:val="21"/>
              </w:numPr>
              <w:spacing w:before="120" w:after="120" w:line="256" w:lineRule="auto"/>
              <w:ind w:firstLineChars="0"/>
              <w:jc w:val="left"/>
              <w:rPr>
                <w:rFonts w:ascii="Times New Roman" w:hAnsi="Times New Roman"/>
                <w:bCs/>
                <w:sz w:val="20"/>
                <w:szCs w:val="20"/>
                <w:lang w:eastAsia="ja-JP"/>
              </w:rPr>
            </w:pPr>
            <w:r w:rsidRPr="00560E69">
              <w:rPr>
                <w:rFonts w:ascii="Times New Roman" w:hAnsi="Times New Roman"/>
                <w:bCs/>
                <w:sz w:val="20"/>
                <w:szCs w:val="20"/>
              </w:rPr>
              <w:t>For dynamic grant and configured grant type-2, the slot of the first sidelink transmission is the in the first SL slot of the corresponding resource pool that starts not earlier than (</w:t>
            </w:r>
            <w:r w:rsidRPr="00560E69">
              <w:rPr>
                <w:rFonts w:ascii="Times New Roman" w:hAnsi="Times New Roman"/>
                <w:bCs/>
                <w:sz w:val="20"/>
                <w:szCs w:val="20"/>
                <w:highlight w:val="darkYellow"/>
              </w:rPr>
              <w:t xml:space="preserve">working assumption </w:t>
            </w:r>
            <w:r w:rsidRPr="00560E69">
              <w:rPr>
                <w:rFonts w:ascii="Times New Roman" w:hAnsi="Times New Roman"/>
                <w:bCs/>
                <w:sz w:val="20"/>
                <w:szCs w:val="20"/>
              </w:rPr>
              <w:t xml:space="preserve">for the </w:t>
            </w:r>
            <w:proofErr w:type="spellStart"/>
            <w:r w:rsidRPr="00560E69">
              <w:rPr>
                <w:rFonts w:ascii="Times New Roman" w:hAnsi="Times New Roman"/>
                <w:bCs/>
                <w:sz w:val="20"/>
                <w:szCs w:val="20"/>
              </w:rPr>
              <w:t>formular</w:t>
            </w:r>
            <w:proofErr w:type="spellEnd"/>
            <w:r w:rsidRPr="00560E69">
              <w:rPr>
                <w:rFonts w:ascii="Times New Roman" w:hAnsi="Times New Roman"/>
                <w:bCs/>
                <w:sz w:val="20"/>
                <w:szCs w:val="20"/>
              </w:rPr>
              <w:t xml:space="preserve">) </w:t>
            </w:r>
            <w:r w:rsidRPr="00560E69">
              <w:rPr>
                <w:rFonts w:ascii="Times New Roman" w:hAnsi="Times New Roman"/>
                <w:bCs/>
                <w:sz w:val="20"/>
                <w:szCs w:val="20"/>
              </w:rPr>
              <w:fldChar w:fldCharType="begin"/>
            </w:r>
            <w:r w:rsidRPr="00560E69">
              <w:rPr>
                <w:rFonts w:ascii="Times New Roman" w:hAnsi="Times New Roman"/>
                <w:bCs/>
                <w:sz w:val="20"/>
                <w:szCs w:val="20"/>
              </w:rPr>
              <w:instrText xml:space="preserve"> QUOTE </w:instrText>
            </w:r>
            <w:r w:rsidR="005C6EC9">
              <w:rPr>
                <w:rFonts w:ascii="Times New Roman" w:hAnsi="Times New Roman"/>
                <w:bCs/>
                <w:position w:val="-12"/>
                <w:sz w:val="20"/>
                <w:szCs w:val="20"/>
              </w:rPr>
              <w:pict w14:anchorId="3AC0A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20.05pt" equationxml="&lt;">
                  <v:imagedata r:id="rId8" o:title="" chromakey="white"/>
                </v:shape>
              </w:pict>
            </w:r>
            <w:r w:rsidRPr="00560E69">
              <w:rPr>
                <w:rFonts w:ascii="Times New Roman" w:hAnsi="Times New Roman"/>
                <w:bCs/>
                <w:sz w:val="20"/>
                <w:szCs w:val="20"/>
              </w:rPr>
              <w:instrText xml:space="preserve"> </w:instrText>
            </w:r>
            <w:r w:rsidRPr="00560E69">
              <w:rPr>
                <w:rFonts w:ascii="Times New Roman" w:hAnsi="Times New Roman"/>
                <w:bCs/>
                <w:sz w:val="20"/>
                <w:szCs w:val="20"/>
              </w:rPr>
              <w:fldChar w:fldCharType="separate"/>
            </w:r>
            <w:r w:rsidR="005C6EC9">
              <w:rPr>
                <w:rFonts w:ascii="Times New Roman" w:hAnsi="Times New Roman"/>
                <w:bCs/>
                <w:position w:val="-12"/>
                <w:sz w:val="20"/>
                <w:szCs w:val="20"/>
              </w:rPr>
              <w:pict w14:anchorId="56B8FCA1">
                <v:shape id="_x0000_i1026" type="#_x0000_t75" style="width:139pt;height:20.05pt" equationxml="&lt;">
                  <v:imagedata r:id="rId8" o:title="" chromakey="white"/>
                </v:shape>
              </w:pict>
            </w:r>
            <w:r w:rsidRPr="00560E69">
              <w:rPr>
                <w:rFonts w:ascii="Times New Roman" w:hAnsi="Times New Roman"/>
                <w:bCs/>
                <w:sz w:val="20"/>
                <w:szCs w:val="20"/>
              </w:rPr>
              <w:fldChar w:fldCharType="end"/>
            </w:r>
            <w:r w:rsidRPr="00560E69">
              <w:rPr>
                <w:rFonts w:ascii="Times New Roman" w:hAnsi="Times New Roman"/>
                <w:bCs/>
                <w:sz w:val="20"/>
                <w:szCs w:val="20"/>
              </w:rPr>
              <w:t xml:space="preserve"> where T</w:t>
            </w:r>
            <w:r w:rsidRPr="00560E69">
              <w:rPr>
                <w:rFonts w:ascii="Times New Roman" w:hAnsi="Times New Roman"/>
                <w:bCs/>
                <w:sz w:val="20"/>
                <w:szCs w:val="20"/>
                <w:vertAlign w:val="subscript"/>
              </w:rPr>
              <w:t>DL</w:t>
            </w:r>
            <w:r w:rsidRPr="00560E69">
              <w:rPr>
                <w:rFonts w:ascii="Times New Roman" w:hAnsi="Times New Roman"/>
                <w:bCs/>
                <w:sz w:val="20"/>
                <w:szCs w:val="20"/>
              </w:rPr>
              <w:t xml:space="preserve"> is starting time of the slot carrying the corresponding DCI, T</w:t>
            </w:r>
            <w:r w:rsidRPr="00560E69">
              <w:rPr>
                <w:rFonts w:ascii="Times New Roman" w:hAnsi="Times New Roman"/>
                <w:bCs/>
                <w:sz w:val="20"/>
                <w:szCs w:val="20"/>
                <w:vertAlign w:val="subscript"/>
              </w:rPr>
              <w:t>TA</w:t>
            </w:r>
            <w:r w:rsidRPr="00560E69">
              <w:rPr>
                <w:rFonts w:ascii="Times New Roman" w:hAnsi="Times New Roman"/>
                <w:bCs/>
                <w:sz w:val="20"/>
                <w:szCs w:val="20"/>
              </w:rPr>
              <w:t xml:space="preserve"> is the timing advance value and </w:t>
            </w:r>
            <w:r w:rsidRPr="00560E69">
              <w:rPr>
                <w:rFonts w:ascii="Times New Roman" w:hAnsi="Times New Roman"/>
                <w:bCs/>
                <w:i/>
                <w:iCs/>
                <w:sz w:val="20"/>
                <w:szCs w:val="20"/>
              </w:rPr>
              <w:t>m</w:t>
            </w:r>
            <w:r w:rsidRPr="00560E69">
              <w:rPr>
                <w:rFonts w:ascii="Times New Roman" w:hAnsi="Times New Roman"/>
                <w:bCs/>
                <w:sz w:val="20"/>
                <w:szCs w:val="20"/>
              </w:rPr>
              <w:t xml:space="preserve"> is the slot offset (based on the SL numerology) between DCI and the first sidelink transmission scheduled by DCI, T</w:t>
            </w:r>
            <w:r w:rsidRPr="00560E69">
              <w:rPr>
                <w:rFonts w:ascii="Times New Roman" w:hAnsi="Times New Roman"/>
                <w:bCs/>
                <w:sz w:val="20"/>
                <w:szCs w:val="20"/>
                <w:vertAlign w:val="subscript"/>
              </w:rPr>
              <w:t>c</w:t>
            </w:r>
            <w:r w:rsidRPr="00560E69">
              <w:rPr>
                <w:rFonts w:ascii="Times New Roman" w:hAnsi="Times New Roman"/>
                <w:bCs/>
                <w:sz w:val="20"/>
                <w:szCs w:val="20"/>
              </w:rPr>
              <w:t xml:space="preserve"> is as defined in 38.211, and </w:t>
            </w:r>
            <w:proofErr w:type="spellStart"/>
            <w:r w:rsidRPr="00560E69">
              <w:rPr>
                <w:rFonts w:ascii="Times New Roman" w:hAnsi="Times New Roman"/>
                <w:bCs/>
                <w:sz w:val="20"/>
                <w:szCs w:val="20"/>
              </w:rPr>
              <w:t>T</w:t>
            </w:r>
            <w:r w:rsidRPr="00560E69">
              <w:rPr>
                <w:rFonts w:ascii="Times New Roman" w:hAnsi="Times New Roman"/>
                <w:bCs/>
                <w:sz w:val="20"/>
                <w:szCs w:val="20"/>
                <w:vertAlign w:val="subscript"/>
              </w:rPr>
              <w:t>slot</w:t>
            </w:r>
            <w:proofErr w:type="spellEnd"/>
            <w:r w:rsidRPr="00560E69">
              <w:rPr>
                <w:rFonts w:ascii="Times New Roman" w:hAnsi="Times New Roman"/>
                <w:bCs/>
                <w:sz w:val="20"/>
                <w:szCs w:val="20"/>
              </w:rPr>
              <w:t xml:space="preserve"> is the SL slot duration.</w:t>
            </w:r>
            <w:r w:rsidRPr="00560E69">
              <w:rPr>
                <w:rFonts w:ascii="Times New Roman" w:hAnsi="Times New Roman"/>
                <w:bCs/>
                <w:sz w:val="20"/>
                <w:szCs w:val="20"/>
                <w:lang w:eastAsia="ja-JP"/>
              </w:rPr>
              <w:t xml:space="preserve"> </w:t>
            </w:r>
          </w:p>
          <w:p w14:paraId="71905686" w14:textId="77777777" w:rsidR="006000F9" w:rsidRPr="00560E69" w:rsidRDefault="006000F9" w:rsidP="00560E69">
            <w:pPr>
              <w:pStyle w:val="ab"/>
              <w:widowControl/>
              <w:numPr>
                <w:ilvl w:val="1"/>
                <w:numId w:val="21"/>
              </w:numPr>
              <w:spacing w:before="120" w:after="120" w:line="256" w:lineRule="auto"/>
              <w:ind w:firstLineChars="0"/>
              <w:jc w:val="left"/>
              <w:rPr>
                <w:rFonts w:ascii="Times New Roman" w:hAnsi="Times New Roman"/>
                <w:bCs/>
                <w:sz w:val="20"/>
                <w:szCs w:val="20"/>
                <w:lang w:eastAsia="ja-JP"/>
              </w:rPr>
            </w:pPr>
            <w:r w:rsidRPr="00560E69">
              <w:rPr>
                <w:rFonts w:ascii="Times New Roman" w:hAnsi="Times New Roman"/>
                <w:bCs/>
                <w:sz w:val="20"/>
                <w:szCs w:val="20"/>
                <w:lang w:eastAsia="ja-JP"/>
              </w:rPr>
              <w:t>FFS the case of CG type 1</w:t>
            </w:r>
          </w:p>
          <w:p w14:paraId="1AE6E66C" w14:textId="0FA51B51" w:rsidR="00A6074E" w:rsidRPr="00560E69" w:rsidRDefault="006000F9" w:rsidP="00560E69">
            <w:pPr>
              <w:pStyle w:val="ab"/>
              <w:widowControl/>
              <w:numPr>
                <w:ilvl w:val="0"/>
                <w:numId w:val="21"/>
              </w:numPr>
              <w:spacing w:before="120" w:after="120" w:line="256" w:lineRule="auto"/>
              <w:ind w:firstLineChars="0"/>
              <w:jc w:val="left"/>
              <w:rPr>
                <w:rFonts w:ascii="Times New Roman" w:hAnsi="Times New Roman"/>
                <w:bCs/>
                <w:sz w:val="20"/>
                <w:szCs w:val="20"/>
                <w:lang w:eastAsia="ja-JP"/>
              </w:rPr>
            </w:pPr>
            <w:r w:rsidRPr="00560E69">
              <w:rPr>
                <w:rFonts w:ascii="Times New Roman" w:hAnsi="Times New Roman"/>
                <w:bCs/>
                <w:sz w:val="20"/>
                <w:szCs w:val="20"/>
                <w:lang w:eastAsia="ja-JP"/>
              </w:rPr>
              <w:t>FFS the application of the above formula to cross-RAT scheduling.</w:t>
            </w:r>
          </w:p>
        </w:tc>
      </w:tr>
    </w:tbl>
    <w:p w14:paraId="4D167467" w14:textId="77777777" w:rsidR="00AE493B" w:rsidRPr="00057A94" w:rsidRDefault="00AE493B" w:rsidP="00AE493B">
      <w:pPr>
        <w:pStyle w:val="a1"/>
        <w:spacing w:before="120"/>
        <w:rPr>
          <w:rFonts w:eastAsia="宋体"/>
          <w:bCs/>
          <w:szCs w:val="20"/>
          <w:lang w:eastAsia="zh-CN"/>
        </w:rPr>
      </w:pPr>
      <w:r w:rsidRPr="00057A94">
        <w:rPr>
          <w:rFonts w:eastAsia="宋体"/>
          <w:bCs/>
          <w:szCs w:val="20"/>
          <w:lang w:eastAsia="zh-CN"/>
        </w:rPr>
        <w:lastRenderedPageBreak/>
        <w:t xml:space="preserve">In the contribution, we discuss </w:t>
      </w:r>
      <w:r>
        <w:rPr>
          <w:rFonts w:eastAsia="宋体"/>
          <w:bCs/>
          <w:szCs w:val="20"/>
          <w:lang w:eastAsia="zh-CN"/>
        </w:rPr>
        <w:t>the remaining issues on the</w:t>
      </w:r>
      <w:r w:rsidRPr="00057A94">
        <w:rPr>
          <w:rFonts w:eastAsia="宋体"/>
          <w:bCs/>
          <w:szCs w:val="20"/>
          <w:lang w:eastAsia="zh-CN"/>
        </w:rPr>
        <w:t xml:space="preserve"> details of mode-1 scheduling.</w:t>
      </w:r>
    </w:p>
    <w:p w14:paraId="3641A9BC" w14:textId="77777777" w:rsidR="00C22A52" w:rsidRPr="00AE493B" w:rsidRDefault="00C22A52">
      <w:pPr>
        <w:pStyle w:val="a1"/>
        <w:spacing w:before="120"/>
        <w:rPr>
          <w:rFonts w:eastAsia="宋体"/>
          <w:bCs/>
          <w:szCs w:val="20"/>
          <w:lang w:eastAsia="zh-CN"/>
        </w:rPr>
      </w:pPr>
    </w:p>
    <w:p w14:paraId="404D276A" w14:textId="4C59F988" w:rsidR="00A03BF0" w:rsidRPr="00A03BF0" w:rsidRDefault="00C41701" w:rsidP="00A03BF0">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Feedback</w:t>
      </w:r>
    </w:p>
    <w:p w14:paraId="27106770" w14:textId="43735068" w:rsidR="00A01740" w:rsidRDefault="00560A71" w:rsidP="00BF080F">
      <w:pPr>
        <w:pStyle w:val="20"/>
        <w:keepLines/>
        <w:numPr>
          <w:ilvl w:val="1"/>
          <w:numId w:val="7"/>
        </w:numPr>
        <w:tabs>
          <w:tab w:val="left" w:pos="567"/>
        </w:tabs>
        <w:overflowPunct w:val="0"/>
        <w:autoSpaceDE w:val="0"/>
        <w:autoSpaceDN w:val="0"/>
        <w:adjustRightInd w:val="0"/>
        <w:spacing w:before="120" w:after="120"/>
        <w:jc w:val="both"/>
        <w:textAlignment w:val="baseline"/>
        <w:rPr>
          <w:rFonts w:eastAsia="等线" w:cs="Times New Roman"/>
          <w:b w:val="0"/>
          <w:sz w:val="32"/>
          <w:szCs w:val="20"/>
        </w:rPr>
      </w:pPr>
      <w:r w:rsidRPr="00B37549">
        <w:rPr>
          <w:rFonts w:eastAsia="等线" w:cs="Times New Roman"/>
          <w:b w:val="0"/>
          <w:sz w:val="32"/>
          <w:szCs w:val="20"/>
        </w:rPr>
        <w:t>Type-1 HARQ Codebook</w:t>
      </w:r>
      <w:r w:rsidR="00C93173">
        <w:rPr>
          <w:rFonts w:eastAsia="等线" w:cs="Times New Roman"/>
          <w:b w:val="0"/>
          <w:sz w:val="32"/>
          <w:szCs w:val="20"/>
        </w:rPr>
        <w:t xml:space="preserve"> on PUCCH</w:t>
      </w:r>
    </w:p>
    <w:p w14:paraId="55D746F6" w14:textId="6DE5A3F9" w:rsidR="006E7753" w:rsidRPr="003A5E30" w:rsidRDefault="00DD7258" w:rsidP="007B449D">
      <w:pPr>
        <w:pStyle w:val="5"/>
        <w:rPr>
          <w:rFonts w:eastAsia="等线"/>
          <w:sz w:val="21"/>
          <w:szCs w:val="21"/>
          <w:u w:val="single"/>
        </w:rPr>
      </w:pPr>
      <w:r w:rsidRPr="003A5E30">
        <w:rPr>
          <w:rFonts w:eastAsia="等线"/>
          <w:sz w:val="21"/>
          <w:szCs w:val="21"/>
          <w:u w:val="single"/>
        </w:rPr>
        <w:t>Procedure</w:t>
      </w:r>
    </w:p>
    <w:p w14:paraId="610DE7B8" w14:textId="1E12CAD9" w:rsidR="00B8706C" w:rsidRPr="00FF128D" w:rsidRDefault="00970476" w:rsidP="00A01740">
      <w:pPr>
        <w:pStyle w:val="a9"/>
        <w:spacing w:before="120" w:after="120"/>
        <w:jc w:val="both"/>
        <w:rPr>
          <w:rFonts w:ascii="Times New Roman" w:eastAsia="宋体" w:hAnsi="Times New Roman"/>
          <w:b w:val="0"/>
          <w:bCs/>
          <w:lang w:eastAsia="zh-CN"/>
        </w:rPr>
      </w:pPr>
      <w:r w:rsidRPr="00FF128D">
        <w:rPr>
          <w:rFonts w:ascii="Times New Roman" w:eastAsia="宋体" w:hAnsi="Times New Roman"/>
          <w:b w:val="0"/>
          <w:bCs/>
          <w:lang w:eastAsia="zh-CN"/>
        </w:rPr>
        <w:t xml:space="preserve">With a configured set of time offset between </w:t>
      </w:r>
      <w:r w:rsidR="006D13B2">
        <w:rPr>
          <w:rFonts w:ascii="Times New Roman" w:eastAsia="宋体" w:hAnsi="Times New Roman"/>
          <w:b w:val="0"/>
          <w:bCs/>
          <w:lang w:eastAsia="zh-CN"/>
        </w:rPr>
        <w:t xml:space="preserve">last </w:t>
      </w:r>
      <w:r w:rsidRPr="00FF128D">
        <w:rPr>
          <w:rFonts w:ascii="Times New Roman" w:eastAsia="宋体" w:hAnsi="Times New Roman"/>
          <w:b w:val="0"/>
          <w:bCs/>
          <w:lang w:eastAsia="zh-CN"/>
        </w:rPr>
        <w:t>PSFCH and PUCCH</w:t>
      </w:r>
      <w:r w:rsidR="00A54A24" w:rsidRPr="00FF128D">
        <w:rPr>
          <w:rFonts w:ascii="Times New Roman" w:eastAsia="宋体" w:hAnsi="Times New Roman"/>
          <w:b w:val="0"/>
          <w:bCs/>
          <w:lang w:eastAsia="zh-CN"/>
        </w:rPr>
        <w:t xml:space="preserve"> (donated as Y2)</w:t>
      </w:r>
      <w:r w:rsidRPr="00FF128D">
        <w:rPr>
          <w:rFonts w:ascii="Times New Roman" w:eastAsia="宋体" w:hAnsi="Times New Roman"/>
          <w:b w:val="0"/>
          <w:bCs/>
          <w:lang w:eastAsia="zh-CN"/>
        </w:rPr>
        <w:t xml:space="preserve">, a time window of </w:t>
      </w:r>
      <w:r w:rsidR="003E74D1">
        <w:rPr>
          <w:rFonts w:ascii="Times New Roman" w:eastAsia="宋体" w:hAnsi="Times New Roman" w:hint="eastAsia"/>
          <w:b w:val="0"/>
          <w:bCs/>
          <w:lang w:eastAsia="zh-CN"/>
        </w:rPr>
        <w:t>last</w:t>
      </w:r>
      <w:r w:rsidR="003E74D1">
        <w:rPr>
          <w:rFonts w:ascii="Times New Roman" w:eastAsia="宋体" w:hAnsi="Times New Roman"/>
          <w:b w:val="0"/>
          <w:bCs/>
          <w:lang w:eastAsia="zh-CN"/>
        </w:rPr>
        <w:t xml:space="preserve"> </w:t>
      </w:r>
      <w:r w:rsidR="00387081" w:rsidRPr="00FF128D">
        <w:rPr>
          <w:rFonts w:ascii="Times New Roman" w:eastAsia="宋体" w:hAnsi="Times New Roman"/>
          <w:b w:val="0"/>
          <w:bCs/>
          <w:lang w:eastAsia="zh-CN"/>
        </w:rPr>
        <w:t xml:space="preserve">PSFCH </w:t>
      </w:r>
      <w:r w:rsidR="008F3AC2">
        <w:rPr>
          <w:rFonts w:ascii="Times New Roman" w:eastAsia="宋体" w:hAnsi="Times New Roman"/>
          <w:b w:val="0"/>
          <w:bCs/>
          <w:lang w:eastAsia="zh-CN"/>
        </w:rPr>
        <w:t xml:space="preserve">candidate </w:t>
      </w:r>
      <w:r w:rsidR="008D0C39" w:rsidRPr="00FF128D">
        <w:rPr>
          <w:rFonts w:ascii="Times New Roman" w:eastAsia="宋体" w:hAnsi="Times New Roman"/>
          <w:b w:val="0"/>
          <w:bCs/>
          <w:lang w:eastAsia="zh-CN"/>
        </w:rPr>
        <w:t xml:space="preserve">occasion </w:t>
      </w:r>
      <w:r w:rsidRPr="00FF128D">
        <w:rPr>
          <w:rFonts w:ascii="Times New Roman" w:eastAsia="宋体" w:hAnsi="Times New Roman"/>
          <w:b w:val="0"/>
          <w:bCs/>
          <w:lang w:eastAsia="zh-CN"/>
        </w:rPr>
        <w:t xml:space="preserve">can be derived. </w:t>
      </w:r>
      <w:r w:rsidR="00B8706C" w:rsidRPr="00FF128D">
        <w:rPr>
          <w:rFonts w:ascii="Times New Roman" w:eastAsia="宋体" w:hAnsi="Times New Roman"/>
          <w:b w:val="0"/>
          <w:bCs/>
          <w:lang w:eastAsia="zh-CN"/>
        </w:rPr>
        <w:t xml:space="preserve">For </w:t>
      </w:r>
      <w:r w:rsidR="008C78B8" w:rsidRPr="00FF128D">
        <w:rPr>
          <w:rFonts w:ascii="Times New Roman" w:eastAsia="宋体" w:hAnsi="Times New Roman"/>
          <w:b w:val="0"/>
          <w:bCs/>
          <w:lang w:eastAsia="zh-CN"/>
        </w:rPr>
        <w:t>a</w:t>
      </w:r>
      <w:r w:rsidR="006D13B2" w:rsidRPr="006D13B2">
        <w:rPr>
          <w:rFonts w:ascii="Times New Roman" w:eastAsia="宋体" w:hAnsi="Times New Roman" w:hint="eastAsia"/>
          <w:b w:val="0"/>
          <w:bCs/>
          <w:lang w:eastAsia="zh-CN"/>
        </w:rPr>
        <w:t xml:space="preserve"> </w:t>
      </w:r>
      <w:r w:rsidR="006D13B2">
        <w:rPr>
          <w:rFonts w:ascii="Times New Roman" w:eastAsia="宋体" w:hAnsi="Times New Roman" w:hint="eastAsia"/>
          <w:b w:val="0"/>
          <w:bCs/>
          <w:lang w:eastAsia="zh-CN"/>
        </w:rPr>
        <w:t>last</w:t>
      </w:r>
      <w:r w:rsidR="006D13B2">
        <w:rPr>
          <w:rFonts w:ascii="Times New Roman" w:eastAsia="宋体" w:hAnsi="Times New Roman"/>
          <w:b w:val="0"/>
          <w:bCs/>
          <w:lang w:eastAsia="zh-CN"/>
        </w:rPr>
        <w:t xml:space="preserve"> </w:t>
      </w:r>
      <w:r w:rsidR="006D13B2" w:rsidRPr="00FF128D">
        <w:rPr>
          <w:rFonts w:ascii="Times New Roman" w:eastAsia="宋体" w:hAnsi="Times New Roman"/>
          <w:b w:val="0"/>
          <w:bCs/>
          <w:lang w:eastAsia="zh-CN"/>
        </w:rPr>
        <w:t xml:space="preserve">PSFCH </w:t>
      </w:r>
      <w:r w:rsidR="006D13B2">
        <w:rPr>
          <w:rFonts w:ascii="Times New Roman" w:eastAsia="宋体" w:hAnsi="Times New Roman"/>
          <w:b w:val="0"/>
          <w:bCs/>
          <w:lang w:eastAsia="zh-CN"/>
        </w:rPr>
        <w:t xml:space="preserve">candidate </w:t>
      </w:r>
      <w:r w:rsidR="006D13B2" w:rsidRPr="00FF128D">
        <w:rPr>
          <w:rFonts w:ascii="Times New Roman" w:eastAsia="宋体" w:hAnsi="Times New Roman"/>
          <w:b w:val="0"/>
          <w:bCs/>
          <w:lang w:eastAsia="zh-CN"/>
        </w:rPr>
        <w:t>occasion</w:t>
      </w:r>
      <w:r w:rsidR="008C78B8" w:rsidRPr="00FF128D">
        <w:rPr>
          <w:rFonts w:ascii="Times New Roman" w:eastAsia="宋体" w:hAnsi="Times New Roman"/>
          <w:b w:val="0"/>
          <w:bCs/>
          <w:lang w:eastAsia="zh-CN"/>
        </w:rPr>
        <w:t xml:space="preserve"> at sidelink slot x</w:t>
      </w:r>
      <w:r w:rsidR="00B8706C" w:rsidRPr="00FF128D">
        <w:rPr>
          <w:rFonts w:ascii="Times New Roman" w:eastAsia="宋体" w:hAnsi="Times New Roman"/>
          <w:b w:val="0"/>
          <w:bCs/>
          <w:lang w:eastAsia="zh-CN"/>
        </w:rPr>
        <w:t>, there are N associated slots</w:t>
      </w:r>
      <w:r w:rsidR="008C78B8" w:rsidRPr="00FF128D">
        <w:rPr>
          <w:rFonts w:ascii="Times New Roman" w:eastAsia="宋体" w:hAnsi="Times New Roman"/>
          <w:b w:val="0"/>
          <w:bCs/>
          <w:lang w:eastAsia="zh-CN"/>
        </w:rPr>
        <w:t xml:space="preserve"> </w:t>
      </w:r>
      <w:r w:rsidR="00181B8E" w:rsidRPr="00FF128D">
        <w:rPr>
          <w:rFonts w:ascii="Times New Roman" w:eastAsia="宋体" w:hAnsi="Times New Roman"/>
          <w:b w:val="0"/>
          <w:bCs/>
          <w:lang w:eastAsia="zh-CN"/>
        </w:rPr>
        <w:t xml:space="preserve">starting </w:t>
      </w:r>
      <w:r w:rsidR="008C78B8" w:rsidRPr="00FF128D">
        <w:rPr>
          <w:rFonts w:ascii="Times New Roman" w:eastAsia="宋体" w:hAnsi="Times New Roman"/>
          <w:b w:val="0"/>
          <w:bCs/>
          <w:lang w:eastAsia="zh-CN"/>
        </w:rPr>
        <w:t>from</w:t>
      </w:r>
      <w:r w:rsidR="00B8706C" w:rsidRPr="00FF128D">
        <w:rPr>
          <w:rFonts w:ascii="Times New Roman" w:eastAsia="宋体" w:hAnsi="Times New Roman"/>
          <w:b w:val="0"/>
          <w:bCs/>
          <w:lang w:eastAsia="zh-CN"/>
        </w:rPr>
        <w:t xml:space="preserve"> </w:t>
      </w:r>
      <w:r w:rsidR="00181B8E" w:rsidRPr="00FF128D">
        <w:rPr>
          <w:rFonts w:ascii="Times New Roman" w:eastAsia="宋体" w:hAnsi="Times New Roman"/>
          <w:b w:val="0"/>
          <w:bCs/>
          <w:lang w:eastAsia="zh-CN"/>
        </w:rPr>
        <w:t xml:space="preserve">slot </w:t>
      </w:r>
      <w:r w:rsidR="008C78B8" w:rsidRPr="00FF128D">
        <w:rPr>
          <w:rFonts w:ascii="Times New Roman" w:eastAsia="宋体" w:hAnsi="Times New Roman"/>
          <w:b w:val="0"/>
          <w:bCs/>
          <w:lang w:eastAsia="zh-CN"/>
        </w:rPr>
        <w:t xml:space="preserve">x-K-N+1 to </w:t>
      </w:r>
      <w:r w:rsidR="00181B8E" w:rsidRPr="00FF128D">
        <w:rPr>
          <w:rFonts w:ascii="Times New Roman" w:eastAsia="宋体" w:hAnsi="Times New Roman"/>
          <w:b w:val="0"/>
          <w:bCs/>
          <w:lang w:eastAsia="zh-CN"/>
        </w:rPr>
        <w:t xml:space="preserve">slot </w:t>
      </w:r>
      <w:r w:rsidR="008C78B8" w:rsidRPr="00FF128D">
        <w:rPr>
          <w:rFonts w:ascii="Times New Roman" w:eastAsia="宋体" w:hAnsi="Times New Roman"/>
          <w:b w:val="0"/>
          <w:bCs/>
          <w:lang w:eastAsia="zh-CN"/>
        </w:rPr>
        <w:t xml:space="preserve">x-K </w:t>
      </w:r>
      <w:r w:rsidR="00F05A26">
        <w:rPr>
          <w:rFonts w:ascii="Times New Roman" w:eastAsia="宋体" w:hAnsi="Times New Roman"/>
          <w:b w:val="0"/>
          <w:bCs/>
          <w:lang w:eastAsia="zh-CN"/>
        </w:rPr>
        <w:t xml:space="preserve">that can be used </w:t>
      </w:r>
      <w:r w:rsidR="00B8706C" w:rsidRPr="00FF128D">
        <w:rPr>
          <w:rFonts w:ascii="Times New Roman" w:eastAsia="宋体" w:hAnsi="Times New Roman"/>
          <w:b w:val="0"/>
          <w:bCs/>
          <w:lang w:eastAsia="zh-CN"/>
        </w:rPr>
        <w:t>for PSCCH/PSSCH transmission</w:t>
      </w:r>
      <w:r w:rsidR="00DD396E">
        <w:rPr>
          <w:rFonts w:ascii="Times New Roman" w:eastAsia="宋体" w:hAnsi="Times New Roman"/>
          <w:b w:val="0"/>
          <w:bCs/>
          <w:lang w:eastAsia="zh-CN"/>
        </w:rPr>
        <w:t>, where N is the PSFCH period</w:t>
      </w:r>
      <w:r w:rsidR="00B8706C" w:rsidRPr="00FF128D">
        <w:rPr>
          <w:rFonts w:ascii="Times New Roman" w:eastAsia="宋体" w:hAnsi="Times New Roman"/>
          <w:b w:val="0"/>
          <w:bCs/>
          <w:lang w:eastAsia="zh-CN"/>
        </w:rPr>
        <w:t xml:space="preserve">. This means, </w:t>
      </w:r>
      <w:r w:rsidR="008078E4" w:rsidRPr="00FF128D">
        <w:rPr>
          <w:rFonts w:ascii="Times New Roman" w:eastAsia="宋体" w:hAnsi="Times New Roman"/>
          <w:b w:val="0"/>
          <w:bCs/>
          <w:lang w:eastAsia="zh-CN"/>
        </w:rPr>
        <w:t>f</w:t>
      </w:r>
      <w:r w:rsidR="00B8706C" w:rsidRPr="00FF128D">
        <w:rPr>
          <w:rFonts w:ascii="Times New Roman" w:eastAsia="宋体" w:hAnsi="Times New Roman"/>
          <w:b w:val="0"/>
          <w:bCs/>
          <w:lang w:eastAsia="zh-CN"/>
        </w:rPr>
        <w:t xml:space="preserve">rom the perspective of a TX UE, there are up to N TBs of which sidelink HARQ-ACK information should be reported. Hence, N-bit HARQ-ACK reporting is required for each </w:t>
      </w:r>
      <w:r w:rsidR="00715325">
        <w:rPr>
          <w:rFonts w:ascii="Times New Roman" w:eastAsia="宋体" w:hAnsi="Times New Roman"/>
          <w:b w:val="0"/>
          <w:bCs/>
          <w:lang w:eastAsia="zh-CN"/>
        </w:rPr>
        <w:t>last</w:t>
      </w:r>
      <w:r w:rsidR="00387081">
        <w:rPr>
          <w:rFonts w:ascii="Times New Roman" w:eastAsia="宋体" w:hAnsi="Times New Roman"/>
          <w:b w:val="0"/>
          <w:bCs/>
          <w:lang w:eastAsia="zh-CN"/>
        </w:rPr>
        <w:t xml:space="preserve"> </w:t>
      </w:r>
      <w:r w:rsidR="00387081" w:rsidRPr="00FF128D">
        <w:rPr>
          <w:rFonts w:ascii="Times New Roman" w:eastAsia="宋体" w:hAnsi="Times New Roman"/>
          <w:b w:val="0"/>
          <w:bCs/>
          <w:lang w:eastAsia="zh-CN"/>
        </w:rPr>
        <w:t>PSFCH</w:t>
      </w:r>
      <w:r w:rsidR="00715325">
        <w:rPr>
          <w:rFonts w:ascii="Times New Roman" w:eastAsia="宋体" w:hAnsi="Times New Roman"/>
          <w:b w:val="0"/>
          <w:bCs/>
          <w:lang w:eastAsia="zh-CN"/>
        </w:rPr>
        <w:t xml:space="preserve"> </w:t>
      </w:r>
      <w:r w:rsidR="006D2B99">
        <w:rPr>
          <w:rFonts w:ascii="Times New Roman" w:eastAsia="宋体" w:hAnsi="Times New Roman"/>
          <w:b w:val="0"/>
          <w:bCs/>
          <w:lang w:eastAsia="zh-CN"/>
        </w:rPr>
        <w:t>candidate</w:t>
      </w:r>
      <w:r w:rsidR="00B8706C" w:rsidRPr="00FF128D">
        <w:rPr>
          <w:rFonts w:ascii="Times New Roman" w:eastAsia="宋体" w:hAnsi="Times New Roman"/>
          <w:b w:val="0"/>
          <w:bCs/>
          <w:lang w:eastAsia="zh-CN"/>
        </w:rPr>
        <w:t xml:space="preserve"> occasion.</w:t>
      </w:r>
      <w:r w:rsidR="00C912BE">
        <w:rPr>
          <w:rFonts w:ascii="Times New Roman" w:eastAsia="宋体" w:hAnsi="Times New Roman"/>
          <w:b w:val="0"/>
          <w:bCs/>
          <w:lang w:eastAsia="zh-CN"/>
        </w:rPr>
        <w:t xml:space="preserve"> If </w:t>
      </w:r>
      <w:r w:rsidR="00462BB2">
        <w:rPr>
          <w:rFonts w:ascii="Times New Roman" w:eastAsia="宋体" w:hAnsi="Times New Roman"/>
          <w:b w:val="0"/>
          <w:bCs/>
          <w:lang w:eastAsia="zh-CN"/>
        </w:rPr>
        <w:t>a</w:t>
      </w:r>
      <w:r w:rsidR="00A8041A">
        <w:rPr>
          <w:rFonts w:ascii="Times New Roman" w:eastAsia="宋体" w:hAnsi="Times New Roman"/>
          <w:b w:val="0"/>
          <w:bCs/>
          <w:lang w:eastAsia="zh-CN"/>
        </w:rPr>
        <w:t>n</w:t>
      </w:r>
      <w:r w:rsidR="00462BB2">
        <w:rPr>
          <w:rFonts w:ascii="Times New Roman" w:eastAsia="宋体" w:hAnsi="Times New Roman"/>
          <w:b w:val="0"/>
          <w:bCs/>
          <w:lang w:eastAsia="zh-CN"/>
        </w:rPr>
        <w:t xml:space="preserve"> </w:t>
      </w:r>
      <w:r w:rsidR="00C912BE">
        <w:rPr>
          <w:rFonts w:ascii="Times New Roman" w:eastAsia="宋体" w:hAnsi="Times New Roman"/>
          <w:b w:val="0"/>
          <w:bCs/>
          <w:lang w:eastAsia="zh-CN"/>
        </w:rPr>
        <w:t xml:space="preserve">associated </w:t>
      </w:r>
      <w:r w:rsidR="00E23BFB" w:rsidRPr="00E23BFB">
        <w:rPr>
          <w:rFonts w:ascii="Times New Roman" w:eastAsia="宋体" w:hAnsi="Times New Roman"/>
          <w:b w:val="0"/>
          <w:bCs/>
          <w:lang w:eastAsia="zh-CN"/>
        </w:rPr>
        <w:t xml:space="preserve">PSCCH/PSSCH </w:t>
      </w:r>
      <w:r w:rsidR="00C912BE">
        <w:rPr>
          <w:rFonts w:ascii="Times New Roman" w:eastAsia="宋体" w:hAnsi="Times New Roman"/>
          <w:b w:val="0"/>
          <w:bCs/>
          <w:lang w:eastAsia="zh-CN"/>
        </w:rPr>
        <w:t xml:space="preserve">slot is used for </w:t>
      </w:r>
      <w:r w:rsidR="00E23BFB" w:rsidRPr="00E23BFB">
        <w:rPr>
          <w:rFonts w:ascii="Times New Roman" w:eastAsia="宋体" w:hAnsi="Times New Roman"/>
          <w:b w:val="0"/>
          <w:bCs/>
          <w:lang w:eastAsia="zh-CN"/>
        </w:rPr>
        <w:t xml:space="preserve">PSCCH/PSSCH </w:t>
      </w:r>
      <w:r w:rsidR="00C912BE">
        <w:rPr>
          <w:rFonts w:ascii="Times New Roman" w:eastAsia="宋体" w:hAnsi="Times New Roman"/>
          <w:b w:val="0"/>
          <w:bCs/>
          <w:lang w:eastAsia="zh-CN"/>
        </w:rPr>
        <w:t xml:space="preserve">transmission by the TX UE, the TX UE </w:t>
      </w:r>
      <w:r w:rsidR="00687709">
        <w:rPr>
          <w:rFonts w:ascii="Times New Roman" w:eastAsia="宋体" w:hAnsi="Times New Roman"/>
          <w:b w:val="0"/>
          <w:bCs/>
          <w:lang w:eastAsia="zh-CN"/>
        </w:rPr>
        <w:t xml:space="preserve">should </w:t>
      </w:r>
      <w:r w:rsidR="00C912BE">
        <w:rPr>
          <w:rFonts w:ascii="Times New Roman" w:eastAsia="宋体" w:hAnsi="Times New Roman"/>
          <w:b w:val="0"/>
          <w:bCs/>
          <w:lang w:eastAsia="zh-CN"/>
        </w:rPr>
        <w:t>set the corresponding HARQ-ACK bit based on the PSFCH reception</w:t>
      </w:r>
      <w:r w:rsidR="00723649">
        <w:rPr>
          <w:rFonts w:ascii="Times New Roman" w:eastAsia="宋体" w:hAnsi="Times New Roman"/>
          <w:b w:val="0"/>
          <w:bCs/>
          <w:lang w:eastAsia="zh-CN"/>
        </w:rPr>
        <w:t xml:space="preserve">. If </w:t>
      </w:r>
      <w:r w:rsidR="00C912BE">
        <w:rPr>
          <w:rFonts w:ascii="Times New Roman" w:eastAsia="宋体" w:hAnsi="Times New Roman"/>
          <w:b w:val="0"/>
          <w:bCs/>
          <w:lang w:eastAsia="zh-CN"/>
        </w:rPr>
        <w:t>not, then TX UE generate</w:t>
      </w:r>
      <w:r w:rsidR="000566DE">
        <w:rPr>
          <w:rFonts w:ascii="Times New Roman" w:eastAsia="宋体" w:hAnsi="Times New Roman"/>
          <w:b w:val="0"/>
          <w:bCs/>
          <w:lang w:eastAsia="zh-CN"/>
        </w:rPr>
        <w:t>s</w:t>
      </w:r>
      <w:r w:rsidR="00C912BE">
        <w:rPr>
          <w:rFonts w:ascii="Times New Roman" w:eastAsia="宋体" w:hAnsi="Times New Roman"/>
          <w:b w:val="0"/>
          <w:bCs/>
          <w:lang w:eastAsia="zh-CN"/>
        </w:rPr>
        <w:t xml:space="preserve"> a NACK bit.</w:t>
      </w:r>
    </w:p>
    <w:p w14:paraId="141562F1" w14:textId="7CD13DA6" w:rsidR="00570DEC" w:rsidRPr="00570DEC" w:rsidRDefault="008212C6" w:rsidP="002A0719">
      <w:pPr>
        <w:pStyle w:val="a9"/>
        <w:spacing w:before="120" w:after="120"/>
        <w:jc w:val="center"/>
        <w:rPr>
          <w:rFonts w:ascii="Times New Roman" w:eastAsia="宋体" w:hAnsi="Times New Roman"/>
          <w:b w:val="0"/>
          <w:bCs/>
          <w:lang w:eastAsia="zh-CN"/>
        </w:rPr>
      </w:pPr>
      <w:r w:rsidRPr="00FF128D">
        <w:rPr>
          <w:noProof/>
          <w:lang w:eastAsia="zh-CN"/>
        </w:rPr>
        <w:drawing>
          <wp:inline distT="0" distB="0" distL="0" distR="0" wp14:anchorId="2321DD8A" wp14:editId="65C7EB62">
            <wp:extent cx="2008868" cy="638477"/>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21522" cy="642499"/>
                    </a:xfrm>
                    <a:prstGeom prst="rect">
                      <a:avLst/>
                    </a:prstGeom>
                    <a:noFill/>
                    <a:ln>
                      <a:noFill/>
                    </a:ln>
                  </pic:spPr>
                </pic:pic>
              </a:graphicData>
            </a:graphic>
          </wp:inline>
        </w:drawing>
      </w:r>
    </w:p>
    <w:p w14:paraId="1C667FD9" w14:textId="19BAC340" w:rsidR="005C6DCD" w:rsidRPr="00242FF8" w:rsidRDefault="005C6DCD" w:rsidP="005C6DCD">
      <w:pPr>
        <w:pStyle w:val="a9"/>
        <w:spacing w:before="120" w:after="120"/>
        <w:jc w:val="both"/>
        <w:rPr>
          <w:rFonts w:ascii="Times New Roman" w:eastAsia="宋体" w:hAnsi="Times New Roman"/>
          <w:b w:val="0"/>
          <w:bCs/>
          <w:lang w:eastAsia="zh-CN"/>
        </w:rPr>
      </w:pPr>
      <w:r w:rsidRPr="00242FF8">
        <w:rPr>
          <w:rFonts w:ascii="Times New Roman" w:eastAsia="宋体" w:hAnsi="Times New Roman" w:hint="eastAsia"/>
          <w:b w:val="0"/>
          <w:bCs/>
          <w:lang w:eastAsia="zh-CN"/>
        </w:rPr>
        <w:t>Y</w:t>
      </w:r>
      <w:r w:rsidRPr="00242FF8">
        <w:rPr>
          <w:rFonts w:ascii="Times New Roman" w:eastAsia="宋体" w:hAnsi="Times New Roman"/>
          <w:b w:val="0"/>
          <w:bCs/>
          <w:lang w:eastAsia="zh-CN"/>
        </w:rPr>
        <w:t xml:space="preserve">2 </w:t>
      </w:r>
      <w:r w:rsidRPr="00242FF8">
        <w:rPr>
          <w:rFonts w:ascii="Times New Roman" w:eastAsia="宋体" w:hAnsi="Times New Roman" w:hint="eastAsia"/>
          <w:b w:val="0"/>
          <w:bCs/>
          <w:lang w:eastAsia="zh-CN"/>
        </w:rPr>
        <w:t>is</w:t>
      </w:r>
      <w:r w:rsidRPr="00242FF8">
        <w:rPr>
          <w:rFonts w:ascii="Times New Roman" w:eastAsia="宋体" w:hAnsi="Times New Roman"/>
          <w:b w:val="0"/>
          <w:bCs/>
          <w:lang w:eastAsia="zh-CN"/>
        </w:rPr>
        <w:t xml:space="preserve"> </w:t>
      </w:r>
      <w:r w:rsidRPr="00242FF8">
        <w:rPr>
          <w:rFonts w:ascii="Times New Roman" w:eastAsia="宋体" w:hAnsi="Times New Roman" w:hint="eastAsia"/>
          <w:b w:val="0"/>
          <w:bCs/>
          <w:lang w:eastAsia="zh-CN"/>
        </w:rPr>
        <w:t>expressed</w:t>
      </w:r>
      <w:r w:rsidRPr="00242FF8">
        <w:rPr>
          <w:rFonts w:ascii="Times New Roman" w:eastAsia="宋体" w:hAnsi="Times New Roman"/>
          <w:b w:val="0"/>
          <w:bCs/>
          <w:lang w:eastAsia="zh-CN"/>
        </w:rPr>
        <w:t xml:space="preserve"> in terms of PUCCH SCS which can be different from the </w:t>
      </w:r>
      <w:r w:rsidR="00EC5509" w:rsidRPr="00242FF8">
        <w:rPr>
          <w:rFonts w:ascii="Times New Roman" w:eastAsia="宋体" w:hAnsi="Times New Roman"/>
          <w:b w:val="0"/>
          <w:bCs/>
          <w:lang w:eastAsia="zh-CN"/>
        </w:rPr>
        <w:t>sidelink</w:t>
      </w:r>
      <w:r w:rsidRPr="00242FF8">
        <w:rPr>
          <w:rFonts w:ascii="Times New Roman" w:eastAsia="宋体" w:hAnsi="Times New Roman"/>
          <w:b w:val="0"/>
          <w:bCs/>
          <w:lang w:eastAsia="zh-CN"/>
        </w:rPr>
        <w:t xml:space="preserve"> SCS, there</w:t>
      </w:r>
      <w:r w:rsidR="005E0509" w:rsidRPr="00242FF8">
        <w:rPr>
          <w:rFonts w:ascii="Times New Roman" w:eastAsia="宋体" w:hAnsi="Times New Roman"/>
          <w:b w:val="0"/>
          <w:bCs/>
          <w:lang w:eastAsia="zh-CN"/>
        </w:rPr>
        <w:t>by there</w:t>
      </w:r>
      <w:r w:rsidRPr="00242FF8">
        <w:rPr>
          <w:rFonts w:ascii="Times New Roman" w:eastAsia="宋体" w:hAnsi="Times New Roman"/>
          <w:b w:val="0"/>
          <w:bCs/>
          <w:lang w:eastAsia="zh-CN"/>
        </w:rPr>
        <w:t xml:space="preserve"> are two cases</w:t>
      </w:r>
      <w:r w:rsidR="00EC5509" w:rsidRPr="00242FF8">
        <w:rPr>
          <w:rFonts w:ascii="Times New Roman" w:eastAsia="宋体" w:hAnsi="Times New Roman"/>
          <w:b w:val="0"/>
          <w:bCs/>
          <w:lang w:eastAsia="zh-CN"/>
        </w:rPr>
        <w:t xml:space="preserve"> to be discussed when determi</w:t>
      </w:r>
      <w:r w:rsidR="0011132C" w:rsidRPr="00242FF8">
        <w:rPr>
          <w:rFonts w:ascii="Times New Roman" w:eastAsia="宋体" w:hAnsi="Times New Roman"/>
          <w:b w:val="0"/>
          <w:bCs/>
          <w:lang w:eastAsia="zh-CN"/>
        </w:rPr>
        <w:t>nin</w:t>
      </w:r>
      <w:r w:rsidR="00EC5509" w:rsidRPr="00242FF8">
        <w:rPr>
          <w:rFonts w:ascii="Times New Roman" w:eastAsia="宋体" w:hAnsi="Times New Roman"/>
          <w:b w:val="0"/>
          <w:bCs/>
          <w:lang w:eastAsia="zh-CN"/>
        </w:rPr>
        <w:t>g the associated PSFCH occasions</w:t>
      </w:r>
      <w:r w:rsidRPr="00242FF8">
        <w:rPr>
          <w:rFonts w:ascii="Times New Roman" w:eastAsia="宋体" w:hAnsi="Times New Roman"/>
          <w:b w:val="0"/>
          <w:bCs/>
          <w:lang w:eastAsia="zh-CN"/>
        </w:rPr>
        <w:t>:</w:t>
      </w:r>
    </w:p>
    <w:p w14:paraId="23437815" w14:textId="77777777" w:rsidR="005C6DCD" w:rsidRPr="00FF128D" w:rsidRDefault="005C6DCD" w:rsidP="00242FF8">
      <w:pPr>
        <w:pStyle w:val="a9"/>
        <w:numPr>
          <w:ilvl w:val="0"/>
          <w:numId w:val="47"/>
        </w:numPr>
        <w:spacing w:before="120" w:after="120"/>
        <w:jc w:val="both"/>
        <w:rPr>
          <w:rFonts w:ascii="Times New Roman" w:eastAsia="宋体" w:hAnsi="Times New Roman"/>
          <w:b w:val="0"/>
          <w:bCs/>
          <w:lang w:eastAsia="zh-CN"/>
        </w:rPr>
      </w:pPr>
      <w:r w:rsidRPr="00FF128D">
        <w:rPr>
          <w:rFonts w:ascii="Times New Roman" w:eastAsia="宋体" w:hAnsi="Times New Roman"/>
          <w:b w:val="0"/>
          <w:bCs/>
          <w:lang w:eastAsia="zh-CN"/>
        </w:rPr>
        <w:lastRenderedPageBreak/>
        <w:t>When PUCCH SCS&gt;=SL SCS,</w:t>
      </w:r>
    </w:p>
    <w:p w14:paraId="54B066EA" w14:textId="787D0A90" w:rsidR="005C6DCD" w:rsidRPr="00FF128D" w:rsidRDefault="005C6DCD" w:rsidP="005C6DCD">
      <w:pPr>
        <w:pStyle w:val="a9"/>
        <w:spacing w:before="120" w:after="120"/>
        <w:jc w:val="both"/>
        <w:rPr>
          <w:rFonts w:ascii="Times New Roman" w:eastAsia="宋体" w:hAnsi="Times New Roman"/>
          <w:b w:val="0"/>
          <w:bCs/>
          <w:lang w:eastAsia="zh-CN"/>
        </w:rPr>
      </w:pPr>
      <w:r w:rsidRPr="00FF128D">
        <w:rPr>
          <w:rFonts w:ascii="Times New Roman" w:eastAsia="宋体" w:hAnsi="Times New Roman"/>
          <w:b w:val="0"/>
          <w:bCs/>
          <w:lang w:eastAsia="zh-CN"/>
        </w:rPr>
        <w:t xml:space="preserve">For </w:t>
      </w:r>
      <w:r w:rsidR="005E2EF9" w:rsidRPr="00FF128D">
        <w:rPr>
          <w:rFonts w:ascii="Times New Roman" w:eastAsia="宋体" w:hAnsi="Times New Roman"/>
          <w:b w:val="0"/>
          <w:bCs/>
          <w:lang w:eastAsia="zh-CN"/>
        </w:rPr>
        <w:t xml:space="preserve">each </w:t>
      </w:r>
      <w:r w:rsidR="00B228F4" w:rsidRPr="00FF128D">
        <w:rPr>
          <w:rFonts w:ascii="Times New Roman" w:eastAsia="宋体" w:hAnsi="Times New Roman"/>
          <w:b w:val="0"/>
          <w:bCs/>
          <w:lang w:eastAsia="zh-CN"/>
        </w:rPr>
        <w:t>configured Y2 value</w:t>
      </w:r>
      <w:r w:rsidRPr="00FF128D">
        <w:rPr>
          <w:rFonts w:ascii="Times New Roman" w:eastAsia="宋体" w:hAnsi="Times New Roman"/>
          <w:b w:val="0"/>
          <w:bCs/>
          <w:lang w:eastAsia="zh-CN"/>
        </w:rPr>
        <w:t>, there is at most 1 sidelink slot overlapped with</w:t>
      </w:r>
      <w:r w:rsidR="00B228F4" w:rsidRPr="00FF128D">
        <w:rPr>
          <w:rFonts w:ascii="Times New Roman" w:eastAsia="宋体" w:hAnsi="Times New Roman"/>
          <w:b w:val="0"/>
          <w:bCs/>
          <w:lang w:eastAsia="zh-CN"/>
        </w:rPr>
        <w:t xml:space="preserve"> the</w:t>
      </w:r>
      <w:r w:rsidRPr="00FF128D">
        <w:rPr>
          <w:rFonts w:ascii="Times New Roman" w:eastAsia="宋体" w:hAnsi="Times New Roman"/>
          <w:b w:val="0"/>
          <w:bCs/>
          <w:lang w:eastAsia="zh-CN"/>
        </w:rPr>
        <w:t xml:space="preserve"> slot n-Y2, thereby N bits HARQ-ACK </w:t>
      </w:r>
      <w:r w:rsidR="00EF5F00" w:rsidRPr="00FF128D">
        <w:rPr>
          <w:rFonts w:ascii="Times New Roman" w:eastAsia="宋体" w:hAnsi="Times New Roman"/>
          <w:b w:val="0"/>
          <w:bCs/>
          <w:lang w:eastAsia="zh-CN"/>
        </w:rPr>
        <w:t>should be reported</w:t>
      </w:r>
      <w:r w:rsidRPr="00FF128D">
        <w:rPr>
          <w:rFonts w:ascii="Times New Roman" w:eastAsia="宋体" w:hAnsi="Times New Roman"/>
          <w:b w:val="0"/>
          <w:bCs/>
          <w:lang w:eastAsia="zh-CN"/>
        </w:rPr>
        <w:t>.</w:t>
      </w:r>
    </w:p>
    <w:p w14:paraId="7524DD11" w14:textId="407B3DFC" w:rsidR="005722F7" w:rsidRPr="00FF128D" w:rsidRDefault="005722F7" w:rsidP="005C6DCD">
      <w:pPr>
        <w:pStyle w:val="a9"/>
        <w:spacing w:before="120" w:after="120"/>
        <w:jc w:val="both"/>
        <w:rPr>
          <w:rFonts w:ascii="Times New Roman" w:eastAsia="宋体" w:hAnsi="Times New Roman"/>
          <w:b w:val="0"/>
          <w:bCs/>
        </w:rPr>
      </w:pPr>
      <w:r w:rsidRPr="00FF128D">
        <w:rPr>
          <w:noProof/>
          <w:lang w:eastAsia="zh-CN"/>
        </w:rPr>
        <w:drawing>
          <wp:inline distT="0" distB="0" distL="0" distR="0" wp14:anchorId="39CB5583" wp14:editId="7898D74B">
            <wp:extent cx="5759450" cy="116522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9450" cy="1165225"/>
                    </a:xfrm>
                    <a:prstGeom prst="rect">
                      <a:avLst/>
                    </a:prstGeom>
                    <a:noFill/>
                    <a:ln>
                      <a:noFill/>
                    </a:ln>
                  </pic:spPr>
                </pic:pic>
              </a:graphicData>
            </a:graphic>
          </wp:inline>
        </w:drawing>
      </w:r>
    </w:p>
    <w:p w14:paraId="0E690A15" w14:textId="3B6A43B7" w:rsidR="005C6DCD" w:rsidRDefault="00B46C1F" w:rsidP="005C6DCD">
      <w:pPr>
        <w:pStyle w:val="a9"/>
        <w:spacing w:before="120" w:after="120"/>
        <w:jc w:val="both"/>
        <w:rPr>
          <w:rFonts w:ascii="Times New Roman" w:eastAsia="宋体" w:hAnsi="Times New Roman"/>
          <w:b w:val="0"/>
          <w:bCs/>
        </w:rPr>
      </w:pPr>
      <w:r w:rsidRPr="00FF128D">
        <w:rPr>
          <w:noProof/>
          <w:lang w:eastAsia="zh-CN"/>
        </w:rPr>
        <w:drawing>
          <wp:inline distT="0" distB="0" distL="0" distR="0" wp14:anchorId="09D7903B" wp14:editId="544F9FE6">
            <wp:extent cx="5759450" cy="7556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755650"/>
                    </a:xfrm>
                    <a:prstGeom prst="rect">
                      <a:avLst/>
                    </a:prstGeom>
                    <a:noFill/>
                    <a:ln>
                      <a:noFill/>
                    </a:ln>
                  </pic:spPr>
                </pic:pic>
              </a:graphicData>
            </a:graphic>
          </wp:inline>
        </w:drawing>
      </w:r>
    </w:p>
    <w:p w14:paraId="76B4A9C1" w14:textId="6FE1FD58" w:rsidR="00BB4FFB" w:rsidRPr="00BB4FFB" w:rsidRDefault="00BB4FFB" w:rsidP="00BB4FFB">
      <w:pPr>
        <w:pStyle w:val="a9"/>
        <w:spacing w:before="120" w:after="120"/>
        <w:jc w:val="center"/>
        <w:rPr>
          <w:rFonts w:ascii="Times New Roman" w:eastAsiaTheme="minorEastAsia" w:hAnsi="Times New Roman"/>
          <w:szCs w:val="20"/>
          <w:lang w:eastAsia="zh-CN"/>
        </w:rPr>
      </w:pPr>
      <w:r w:rsidRPr="00864166">
        <w:rPr>
          <w:rFonts w:ascii="Times New Roman" w:hAnsi="Times New Roman"/>
          <w:bCs/>
          <w:szCs w:val="20"/>
        </w:rPr>
        <w:t xml:space="preserve">Figure </w:t>
      </w:r>
      <w:r w:rsidRPr="00864166">
        <w:rPr>
          <w:rFonts w:ascii="Times New Roman" w:hAnsi="Times New Roman"/>
          <w:bCs/>
          <w:szCs w:val="20"/>
        </w:rPr>
        <w:fldChar w:fldCharType="begin"/>
      </w:r>
      <w:r w:rsidRPr="00864166">
        <w:rPr>
          <w:rFonts w:ascii="Times New Roman" w:hAnsi="Times New Roman"/>
          <w:bCs/>
          <w:szCs w:val="20"/>
        </w:rPr>
        <w:instrText xml:space="preserve"> SEQ Figure \* ARABIC </w:instrText>
      </w:r>
      <w:r w:rsidRPr="00864166">
        <w:rPr>
          <w:rFonts w:ascii="Times New Roman" w:hAnsi="Times New Roman"/>
          <w:bCs/>
          <w:szCs w:val="20"/>
        </w:rPr>
        <w:fldChar w:fldCharType="separate"/>
      </w:r>
      <w:r>
        <w:rPr>
          <w:rFonts w:ascii="Times New Roman" w:hAnsi="Times New Roman"/>
          <w:bCs/>
          <w:noProof/>
          <w:szCs w:val="20"/>
        </w:rPr>
        <w:t>1</w:t>
      </w:r>
      <w:r w:rsidRPr="00864166">
        <w:rPr>
          <w:rFonts w:ascii="Times New Roman" w:hAnsi="Times New Roman"/>
          <w:bCs/>
          <w:szCs w:val="20"/>
        </w:rPr>
        <w:fldChar w:fldCharType="end"/>
      </w:r>
      <w:r w:rsidRPr="00864166">
        <w:rPr>
          <w:rFonts w:ascii="Times New Roman" w:hAnsi="Times New Roman"/>
          <w:bCs/>
          <w:szCs w:val="20"/>
        </w:rPr>
        <w:t xml:space="preserve">. </w:t>
      </w:r>
      <w:r w:rsidRPr="00864166">
        <w:rPr>
          <w:rFonts w:ascii="Times New Roman" w:eastAsia="等线" w:hAnsi="Times New Roman"/>
          <w:bCs/>
          <w:szCs w:val="20"/>
          <w:lang w:eastAsia="zh-CN"/>
        </w:rPr>
        <w:t xml:space="preserve">Example of </w:t>
      </w:r>
      <w:r>
        <w:rPr>
          <w:rFonts w:ascii="Times New Roman" w:eastAsia="等线" w:hAnsi="Times New Roman"/>
          <w:bCs/>
          <w:szCs w:val="20"/>
          <w:lang w:eastAsia="zh-CN"/>
        </w:rPr>
        <w:t>association between PSFCH occasion and PSCCH/PSSCH occasions</w:t>
      </w:r>
      <w:r>
        <w:rPr>
          <w:rFonts w:ascii="Times New Roman" w:eastAsiaTheme="minorEastAsia" w:hAnsi="Times New Roman"/>
          <w:szCs w:val="20"/>
          <w:lang w:eastAsia="zh-CN"/>
        </w:rPr>
        <w:t xml:space="preserve"> when </w:t>
      </w:r>
      <w:r w:rsidRPr="00BB4FFB">
        <w:rPr>
          <w:rFonts w:ascii="Times New Roman" w:eastAsiaTheme="minorEastAsia" w:hAnsi="Times New Roman"/>
          <w:szCs w:val="20"/>
          <w:lang w:eastAsia="zh-CN"/>
        </w:rPr>
        <w:t>PUCCH SCS&gt;=SL SCS</w:t>
      </w:r>
    </w:p>
    <w:p w14:paraId="6EB490C2" w14:textId="77777777" w:rsidR="005C6DCD" w:rsidRPr="00FF128D" w:rsidRDefault="005C6DCD" w:rsidP="0096042E">
      <w:pPr>
        <w:pStyle w:val="a9"/>
        <w:numPr>
          <w:ilvl w:val="0"/>
          <w:numId w:val="45"/>
        </w:numPr>
        <w:spacing w:before="120" w:after="120"/>
        <w:jc w:val="both"/>
        <w:rPr>
          <w:rFonts w:ascii="Times New Roman" w:eastAsia="宋体" w:hAnsi="Times New Roman"/>
          <w:b w:val="0"/>
          <w:bCs/>
          <w:lang w:eastAsia="zh-CN"/>
        </w:rPr>
      </w:pPr>
      <w:r w:rsidRPr="00FF128D">
        <w:rPr>
          <w:rFonts w:ascii="Times New Roman" w:eastAsia="宋体" w:hAnsi="Times New Roman"/>
          <w:b w:val="0"/>
          <w:bCs/>
          <w:lang w:eastAsia="zh-CN"/>
        </w:rPr>
        <w:t>When PUCCH SCS&lt;SL SCS</w:t>
      </w:r>
    </w:p>
    <w:p w14:paraId="2022471C" w14:textId="78B708E1" w:rsidR="005C6DCD" w:rsidRPr="00FF128D" w:rsidRDefault="005C6DCD" w:rsidP="006B4E52">
      <w:pPr>
        <w:pStyle w:val="a9"/>
        <w:spacing w:before="120" w:after="120"/>
        <w:jc w:val="both"/>
        <w:rPr>
          <w:rFonts w:ascii="Times New Roman" w:eastAsia="宋体" w:hAnsi="Times New Roman"/>
          <w:b w:val="0"/>
          <w:bCs/>
          <w:lang w:eastAsia="zh-CN"/>
        </w:rPr>
      </w:pPr>
      <w:r w:rsidRPr="00FF128D">
        <w:rPr>
          <w:rFonts w:ascii="Times New Roman" w:eastAsia="宋体" w:hAnsi="Times New Roman"/>
          <w:b w:val="0"/>
          <w:bCs/>
          <w:lang w:eastAsia="zh-CN"/>
        </w:rPr>
        <w:t xml:space="preserve">In such cases, each n-Y2 slot in the window contains </w:t>
      </w:r>
      <w:r w:rsidRPr="00FF128D">
        <w:rPr>
          <w:rFonts w:ascii="Times New Roman" w:hAnsi="Times New Roman"/>
          <w:b w:val="0"/>
          <w:bCs/>
          <w:szCs w:val="21"/>
        </w:rPr>
        <w:t>2</w:t>
      </w:r>
      <w:r w:rsidR="006B4E52" w:rsidRPr="00FF128D">
        <w:rPr>
          <w:rFonts w:ascii="Times New Roman" w:hAnsi="Times New Roman"/>
          <w:b w:val="0"/>
          <w:bCs/>
          <w:szCs w:val="21"/>
          <w:vertAlign w:val="superscript"/>
        </w:rPr>
        <w:t>μSL-μUu</w:t>
      </w:r>
      <w:r w:rsidRPr="00FF128D">
        <w:rPr>
          <w:rFonts w:ascii="Times New Roman" w:eastAsia="宋体" w:hAnsi="Times New Roman"/>
          <w:b w:val="0"/>
          <w:bCs/>
          <w:lang w:eastAsia="zh-CN"/>
        </w:rPr>
        <w:t xml:space="preserve"> slots</w:t>
      </w:r>
      <w:r w:rsidR="006B4E52" w:rsidRPr="00FF128D">
        <w:rPr>
          <w:rFonts w:ascii="Times New Roman" w:eastAsia="宋体" w:hAnsi="Times New Roman"/>
          <w:b w:val="0"/>
          <w:bCs/>
          <w:lang w:eastAsia="zh-CN"/>
        </w:rPr>
        <w:t>, noting that not all of them</w:t>
      </w:r>
      <w:r w:rsidR="00A372E6">
        <w:rPr>
          <w:rFonts w:ascii="Times New Roman" w:eastAsia="宋体" w:hAnsi="Times New Roman"/>
          <w:b w:val="0"/>
          <w:bCs/>
          <w:lang w:eastAsia="zh-CN"/>
        </w:rPr>
        <w:t xml:space="preserve"> </w:t>
      </w:r>
      <w:r w:rsidR="006B4E52" w:rsidRPr="00FF128D">
        <w:rPr>
          <w:rFonts w:ascii="Times New Roman" w:eastAsia="宋体" w:hAnsi="Times New Roman"/>
          <w:b w:val="0"/>
          <w:bCs/>
          <w:lang w:eastAsia="zh-CN"/>
        </w:rPr>
        <w:t>contain PSFCH occasions. For example, when N=2</w:t>
      </w:r>
      <w:r w:rsidR="00813703" w:rsidRPr="00FF128D">
        <w:rPr>
          <w:rFonts w:ascii="Times New Roman" w:eastAsia="宋体" w:hAnsi="Times New Roman"/>
          <w:b w:val="0"/>
          <w:bCs/>
          <w:lang w:eastAsia="zh-CN"/>
        </w:rPr>
        <w:t xml:space="preserve"> and 2</w:t>
      </w:r>
      <w:r w:rsidR="006B4E52" w:rsidRPr="00FF128D">
        <w:rPr>
          <w:rFonts w:ascii="Times New Roman" w:hAnsi="Times New Roman"/>
          <w:b w:val="0"/>
          <w:bCs/>
          <w:szCs w:val="21"/>
          <w:vertAlign w:val="superscript"/>
        </w:rPr>
        <w:t>μSL-μUu</w:t>
      </w:r>
      <w:r w:rsidR="006B4E52" w:rsidRPr="00FF128D">
        <w:rPr>
          <w:rFonts w:ascii="Times New Roman" w:eastAsia="宋体" w:hAnsi="Times New Roman"/>
          <w:b w:val="0"/>
          <w:bCs/>
          <w:lang w:eastAsia="zh-CN"/>
        </w:rPr>
        <w:t>=</w:t>
      </w:r>
      <w:r w:rsidR="00813703" w:rsidRPr="00FF128D">
        <w:rPr>
          <w:rFonts w:ascii="Times New Roman" w:eastAsia="宋体" w:hAnsi="Times New Roman"/>
          <w:b w:val="0"/>
          <w:bCs/>
          <w:lang w:eastAsia="zh-CN"/>
        </w:rPr>
        <w:t>4,</w:t>
      </w:r>
      <w:r w:rsidR="00685D7E" w:rsidRPr="00FF128D">
        <w:rPr>
          <w:rFonts w:ascii="Times New Roman" w:eastAsia="宋体" w:hAnsi="Times New Roman"/>
          <w:b w:val="0"/>
          <w:bCs/>
          <w:lang w:eastAsia="zh-CN"/>
        </w:rPr>
        <w:t xml:space="preserve"> </w:t>
      </w:r>
      <w:r w:rsidR="000D2495" w:rsidRPr="00FF128D">
        <w:rPr>
          <w:rFonts w:ascii="Times New Roman" w:eastAsia="宋体" w:hAnsi="Times New Roman"/>
          <w:b w:val="0"/>
          <w:bCs/>
          <w:lang w:eastAsia="zh-CN"/>
        </w:rPr>
        <w:t xml:space="preserve">only </w:t>
      </w:r>
      <w:r w:rsidR="00685D7E" w:rsidRPr="00FF128D">
        <w:rPr>
          <w:rFonts w:ascii="Times New Roman" w:eastAsia="宋体" w:hAnsi="Times New Roman"/>
          <w:b w:val="0"/>
          <w:bCs/>
          <w:lang w:eastAsia="zh-CN"/>
        </w:rPr>
        <w:t xml:space="preserve">half of the </w:t>
      </w:r>
      <w:r w:rsidR="00685D7E" w:rsidRPr="00FF128D">
        <w:rPr>
          <w:rFonts w:ascii="Times New Roman" w:hAnsi="Times New Roman"/>
          <w:b w:val="0"/>
          <w:bCs/>
          <w:szCs w:val="21"/>
        </w:rPr>
        <w:t>4</w:t>
      </w:r>
      <w:r w:rsidR="00685D7E" w:rsidRPr="00FF128D">
        <w:rPr>
          <w:rFonts w:ascii="Times New Roman" w:eastAsia="宋体" w:hAnsi="Times New Roman"/>
          <w:b w:val="0"/>
          <w:bCs/>
          <w:lang w:eastAsia="zh-CN"/>
        </w:rPr>
        <w:t xml:space="preserve"> sidelink slots contain PSFCH. </w:t>
      </w:r>
      <w:r w:rsidR="00212DBD">
        <w:rPr>
          <w:rFonts w:ascii="Times New Roman" w:eastAsia="宋体" w:hAnsi="Times New Roman"/>
          <w:b w:val="0"/>
          <w:bCs/>
          <w:lang w:eastAsia="zh-CN"/>
        </w:rPr>
        <w:t xml:space="preserve">For </w:t>
      </w:r>
      <w:r w:rsidR="001150C7">
        <w:rPr>
          <w:rFonts w:ascii="Times New Roman" w:eastAsia="宋体" w:hAnsi="Times New Roman"/>
          <w:b w:val="0"/>
          <w:bCs/>
          <w:lang w:eastAsia="zh-CN"/>
        </w:rPr>
        <w:t>a</w:t>
      </w:r>
      <w:r w:rsidR="00212DBD">
        <w:rPr>
          <w:rFonts w:ascii="Times New Roman" w:eastAsia="宋体" w:hAnsi="Times New Roman"/>
          <w:b w:val="0"/>
          <w:bCs/>
          <w:lang w:eastAsia="zh-CN"/>
        </w:rPr>
        <w:t xml:space="preserve"> slot without PSFCH, </w:t>
      </w:r>
      <w:r w:rsidR="006A1B5B">
        <w:rPr>
          <w:rFonts w:ascii="Times New Roman" w:eastAsia="宋体" w:hAnsi="Times New Roman"/>
          <w:b w:val="0"/>
          <w:bCs/>
          <w:lang w:eastAsia="zh-CN"/>
        </w:rPr>
        <w:t xml:space="preserve">N bits </w:t>
      </w:r>
      <w:r w:rsidR="00212DBD">
        <w:rPr>
          <w:rFonts w:ascii="Times New Roman" w:eastAsia="宋体" w:hAnsi="Times New Roman"/>
          <w:b w:val="0"/>
          <w:bCs/>
          <w:lang w:eastAsia="zh-CN"/>
        </w:rPr>
        <w:t>NACK are reported.</w:t>
      </w:r>
      <w:r w:rsidRPr="00FF128D">
        <w:rPr>
          <w:rFonts w:ascii="Times New Roman" w:eastAsia="宋体" w:hAnsi="Times New Roman"/>
          <w:b w:val="0"/>
          <w:bCs/>
          <w:lang w:eastAsia="zh-CN"/>
        </w:rPr>
        <w:t xml:space="preserve"> </w:t>
      </w:r>
      <w:r w:rsidR="002C3EDC" w:rsidRPr="00FF128D">
        <w:rPr>
          <w:rFonts w:ascii="Times New Roman" w:eastAsia="宋体" w:hAnsi="Times New Roman"/>
          <w:b w:val="0"/>
          <w:bCs/>
          <w:lang w:eastAsia="zh-CN"/>
        </w:rPr>
        <w:t>Two</w:t>
      </w:r>
      <w:r w:rsidRPr="00FF128D">
        <w:rPr>
          <w:rFonts w:ascii="Times New Roman" w:eastAsia="宋体" w:hAnsi="Times New Roman"/>
          <w:b w:val="0"/>
          <w:bCs/>
          <w:lang w:eastAsia="zh-CN"/>
        </w:rPr>
        <w:t xml:space="preserve"> examples </w:t>
      </w:r>
      <w:r w:rsidR="002C3EDC" w:rsidRPr="00FF128D">
        <w:rPr>
          <w:rFonts w:ascii="Times New Roman" w:eastAsia="宋体" w:hAnsi="Times New Roman"/>
          <w:b w:val="0"/>
          <w:bCs/>
          <w:lang w:eastAsia="zh-CN"/>
        </w:rPr>
        <w:t>are</w:t>
      </w:r>
      <w:r w:rsidRPr="00FF128D">
        <w:rPr>
          <w:rFonts w:ascii="Times New Roman" w:eastAsia="宋体" w:hAnsi="Times New Roman"/>
          <w:b w:val="0"/>
          <w:bCs/>
          <w:lang w:eastAsia="zh-CN"/>
        </w:rPr>
        <w:t xml:space="preserve"> shown below.</w:t>
      </w:r>
    </w:p>
    <w:p w14:paraId="5E0EAE8C" w14:textId="0156D68F" w:rsidR="005C6DCD" w:rsidRPr="00FF128D" w:rsidRDefault="006F0ABD" w:rsidP="005C6DCD">
      <w:pPr>
        <w:pStyle w:val="a9"/>
        <w:spacing w:before="120" w:after="120"/>
        <w:jc w:val="center"/>
        <w:rPr>
          <w:rFonts w:ascii="Times New Roman" w:eastAsia="宋体" w:hAnsi="Times New Roman"/>
          <w:b w:val="0"/>
          <w:bCs/>
        </w:rPr>
      </w:pPr>
      <w:r w:rsidRPr="00FF128D">
        <w:rPr>
          <w:noProof/>
          <w:lang w:eastAsia="zh-CN"/>
        </w:rPr>
        <w:drawing>
          <wp:inline distT="0" distB="0" distL="0" distR="0" wp14:anchorId="656AD22E" wp14:editId="51DCEFCB">
            <wp:extent cx="3171255" cy="1080744"/>
            <wp:effectExtent l="0" t="0" r="0" b="571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5873" cy="1085726"/>
                    </a:xfrm>
                    <a:prstGeom prst="rect">
                      <a:avLst/>
                    </a:prstGeom>
                    <a:noFill/>
                    <a:ln>
                      <a:noFill/>
                    </a:ln>
                  </pic:spPr>
                </pic:pic>
              </a:graphicData>
            </a:graphic>
          </wp:inline>
        </w:drawing>
      </w:r>
    </w:p>
    <w:p w14:paraId="20C0B82E" w14:textId="3B8CE438" w:rsidR="005C6DCD" w:rsidRDefault="008E3A61" w:rsidP="005E0509">
      <w:pPr>
        <w:pStyle w:val="a9"/>
        <w:spacing w:before="120" w:after="120"/>
        <w:jc w:val="center"/>
        <w:rPr>
          <w:rFonts w:ascii="Times New Roman" w:eastAsia="宋体" w:hAnsi="Times New Roman"/>
          <w:b w:val="0"/>
          <w:bCs/>
        </w:rPr>
      </w:pPr>
      <w:r w:rsidRPr="00FF128D">
        <w:rPr>
          <w:rFonts w:hint="eastAsia"/>
          <w:noProof/>
          <w:lang w:eastAsia="zh-CN"/>
        </w:rPr>
        <w:drawing>
          <wp:inline distT="0" distB="0" distL="0" distR="0" wp14:anchorId="5BA80328" wp14:editId="3D2A538F">
            <wp:extent cx="3961243" cy="981794"/>
            <wp:effectExtent l="0" t="0" r="1270" b="889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6105" cy="982999"/>
                    </a:xfrm>
                    <a:prstGeom prst="rect">
                      <a:avLst/>
                    </a:prstGeom>
                    <a:noFill/>
                    <a:ln>
                      <a:noFill/>
                    </a:ln>
                  </pic:spPr>
                </pic:pic>
              </a:graphicData>
            </a:graphic>
          </wp:inline>
        </w:drawing>
      </w:r>
    </w:p>
    <w:p w14:paraId="271C0825" w14:textId="7B0077B0" w:rsidR="00BB4FFB" w:rsidRPr="00BB4FFB" w:rsidRDefault="00BB4FFB" w:rsidP="00BB4FFB">
      <w:pPr>
        <w:pStyle w:val="a9"/>
        <w:spacing w:before="120" w:after="120"/>
        <w:jc w:val="center"/>
        <w:rPr>
          <w:rFonts w:ascii="Times New Roman" w:eastAsiaTheme="minorEastAsia" w:hAnsi="Times New Roman"/>
          <w:szCs w:val="20"/>
          <w:lang w:eastAsia="zh-CN"/>
        </w:rPr>
      </w:pPr>
      <w:r w:rsidRPr="00864166">
        <w:rPr>
          <w:rFonts w:ascii="Times New Roman" w:hAnsi="Times New Roman"/>
          <w:bCs/>
          <w:szCs w:val="20"/>
        </w:rPr>
        <w:t xml:space="preserve">Figure </w:t>
      </w:r>
      <w:r w:rsidRPr="00864166">
        <w:rPr>
          <w:rFonts w:ascii="Times New Roman" w:hAnsi="Times New Roman"/>
          <w:bCs/>
          <w:szCs w:val="20"/>
        </w:rPr>
        <w:fldChar w:fldCharType="begin"/>
      </w:r>
      <w:r w:rsidRPr="00864166">
        <w:rPr>
          <w:rFonts w:ascii="Times New Roman" w:hAnsi="Times New Roman"/>
          <w:bCs/>
          <w:szCs w:val="20"/>
        </w:rPr>
        <w:instrText xml:space="preserve"> SEQ Figure \* ARABIC </w:instrText>
      </w:r>
      <w:r w:rsidRPr="00864166">
        <w:rPr>
          <w:rFonts w:ascii="Times New Roman" w:hAnsi="Times New Roman"/>
          <w:bCs/>
          <w:szCs w:val="20"/>
        </w:rPr>
        <w:fldChar w:fldCharType="separate"/>
      </w:r>
      <w:r w:rsidR="00A72014">
        <w:rPr>
          <w:rFonts w:ascii="Times New Roman" w:hAnsi="Times New Roman"/>
          <w:bCs/>
          <w:noProof/>
          <w:szCs w:val="20"/>
        </w:rPr>
        <w:t>2</w:t>
      </w:r>
      <w:r w:rsidRPr="00864166">
        <w:rPr>
          <w:rFonts w:ascii="Times New Roman" w:hAnsi="Times New Roman"/>
          <w:bCs/>
          <w:szCs w:val="20"/>
        </w:rPr>
        <w:fldChar w:fldCharType="end"/>
      </w:r>
      <w:r w:rsidRPr="00864166">
        <w:rPr>
          <w:rFonts w:ascii="Times New Roman" w:hAnsi="Times New Roman"/>
          <w:bCs/>
          <w:szCs w:val="20"/>
        </w:rPr>
        <w:t xml:space="preserve">. </w:t>
      </w:r>
      <w:r w:rsidRPr="00864166">
        <w:rPr>
          <w:rFonts w:ascii="Times New Roman" w:eastAsia="等线" w:hAnsi="Times New Roman"/>
          <w:bCs/>
          <w:szCs w:val="20"/>
          <w:lang w:eastAsia="zh-CN"/>
        </w:rPr>
        <w:t xml:space="preserve">Example of </w:t>
      </w:r>
      <w:r>
        <w:rPr>
          <w:rFonts w:ascii="Times New Roman" w:eastAsia="等线" w:hAnsi="Times New Roman"/>
          <w:bCs/>
          <w:szCs w:val="20"/>
          <w:lang w:eastAsia="zh-CN"/>
        </w:rPr>
        <w:t>association between PSFCH occasion and PSCCH/PSSCH occasions</w:t>
      </w:r>
      <w:r>
        <w:rPr>
          <w:rFonts w:ascii="Times New Roman" w:eastAsiaTheme="minorEastAsia" w:hAnsi="Times New Roman"/>
          <w:szCs w:val="20"/>
          <w:lang w:eastAsia="zh-CN"/>
        </w:rPr>
        <w:t xml:space="preserve"> when </w:t>
      </w:r>
      <w:r w:rsidRPr="00BB4FFB">
        <w:rPr>
          <w:rFonts w:ascii="Times New Roman" w:eastAsiaTheme="minorEastAsia" w:hAnsi="Times New Roman"/>
          <w:szCs w:val="20"/>
          <w:lang w:eastAsia="zh-CN"/>
        </w:rPr>
        <w:t>PUCCH SCS</w:t>
      </w:r>
      <w:r>
        <w:rPr>
          <w:rFonts w:ascii="Times New Roman" w:eastAsiaTheme="minorEastAsia" w:hAnsi="Times New Roman"/>
          <w:szCs w:val="20"/>
          <w:lang w:eastAsia="zh-CN"/>
        </w:rPr>
        <w:t>&lt;</w:t>
      </w:r>
      <w:r w:rsidRPr="00BB4FFB">
        <w:rPr>
          <w:rFonts w:ascii="Times New Roman" w:eastAsiaTheme="minorEastAsia" w:hAnsi="Times New Roman"/>
          <w:szCs w:val="20"/>
          <w:lang w:eastAsia="zh-CN"/>
        </w:rPr>
        <w:t>SL SCS</w:t>
      </w:r>
    </w:p>
    <w:p w14:paraId="028546B5" w14:textId="0F86C300" w:rsidR="006E4B31" w:rsidRDefault="00564A49" w:rsidP="00A5211E">
      <w:pPr>
        <w:pStyle w:val="af1"/>
        <w:jc w:val="both"/>
        <w:rPr>
          <w:b/>
          <w:bCs/>
          <w:i/>
          <w:iCs/>
        </w:rPr>
      </w:pPr>
      <w:bookmarkStart w:id="6" w:name="_Ref32599785"/>
      <w:bookmarkStart w:id="7" w:name="_Ref20482175"/>
      <w:r w:rsidRPr="00FF128D">
        <w:rPr>
          <w:b/>
          <w:bCs/>
          <w:i/>
          <w:iCs/>
        </w:rPr>
        <w:t xml:space="preserve">Proposal </w:t>
      </w:r>
      <w:r w:rsidRPr="00FF128D">
        <w:rPr>
          <w:b/>
          <w:bCs/>
          <w:i/>
          <w:iCs/>
        </w:rPr>
        <w:fldChar w:fldCharType="begin"/>
      </w:r>
      <w:r w:rsidRPr="00FF128D">
        <w:rPr>
          <w:b/>
          <w:bCs/>
          <w:i/>
          <w:iCs/>
        </w:rPr>
        <w:instrText xml:space="preserve"> SEQ Proposal \* ARABIC </w:instrText>
      </w:r>
      <w:r w:rsidRPr="00FF128D">
        <w:rPr>
          <w:b/>
          <w:bCs/>
          <w:i/>
          <w:iCs/>
        </w:rPr>
        <w:fldChar w:fldCharType="separate"/>
      </w:r>
      <w:r>
        <w:rPr>
          <w:b/>
          <w:bCs/>
          <w:i/>
          <w:iCs/>
          <w:noProof/>
        </w:rPr>
        <w:t>1</w:t>
      </w:r>
      <w:r w:rsidRPr="00FF128D">
        <w:rPr>
          <w:b/>
          <w:bCs/>
          <w:i/>
          <w:iCs/>
        </w:rPr>
        <w:fldChar w:fldCharType="end"/>
      </w:r>
      <w:r w:rsidRPr="00FF128D">
        <w:rPr>
          <w:b/>
          <w:bCs/>
          <w:i/>
          <w:iCs/>
        </w:rPr>
        <w:t xml:space="preserve">. </w:t>
      </w:r>
      <w:r>
        <w:rPr>
          <w:b/>
          <w:bCs/>
          <w:i/>
          <w:iCs/>
        </w:rPr>
        <w:t>F</w:t>
      </w:r>
      <w:r w:rsidR="006E4B31" w:rsidRPr="006E4B31">
        <w:rPr>
          <w:b/>
          <w:bCs/>
          <w:i/>
          <w:iCs/>
        </w:rPr>
        <w:t xml:space="preserve">rom the perspective of a TX UE, there are N </w:t>
      </w:r>
      <w:r w:rsidR="006755A5">
        <w:rPr>
          <w:b/>
          <w:bCs/>
          <w:i/>
          <w:iCs/>
        </w:rPr>
        <w:t>PSCCH/PSSCH</w:t>
      </w:r>
      <w:r w:rsidR="00121B7F">
        <w:rPr>
          <w:b/>
          <w:bCs/>
          <w:i/>
          <w:iCs/>
        </w:rPr>
        <w:t xml:space="preserve"> slots</w:t>
      </w:r>
      <w:r w:rsidR="006E4B31" w:rsidRPr="006E4B31">
        <w:rPr>
          <w:b/>
          <w:bCs/>
          <w:i/>
          <w:iCs/>
        </w:rPr>
        <w:t xml:space="preserve"> </w:t>
      </w:r>
      <w:r w:rsidR="00B871C0">
        <w:rPr>
          <w:b/>
          <w:bCs/>
          <w:i/>
          <w:iCs/>
        </w:rPr>
        <w:t>associated with a PSFCH occasion</w:t>
      </w:r>
      <w:r w:rsidR="005F2AF8">
        <w:rPr>
          <w:b/>
          <w:bCs/>
          <w:i/>
          <w:iCs/>
        </w:rPr>
        <w:t>, where N is the PSFCH period</w:t>
      </w:r>
      <w:r w:rsidR="006E4B31" w:rsidRPr="006E4B31">
        <w:rPr>
          <w:b/>
          <w:bCs/>
          <w:i/>
          <w:iCs/>
        </w:rPr>
        <w:t xml:space="preserve">. Hence, N-bit HARQ-ACK reporting is required for each </w:t>
      </w:r>
      <w:r w:rsidR="000920EC">
        <w:rPr>
          <w:b/>
          <w:bCs/>
          <w:i/>
          <w:iCs/>
        </w:rPr>
        <w:t xml:space="preserve">last </w:t>
      </w:r>
      <w:r w:rsidR="000920EC" w:rsidRPr="006E4B31">
        <w:rPr>
          <w:b/>
          <w:bCs/>
          <w:i/>
          <w:iCs/>
        </w:rPr>
        <w:t>PSFCH</w:t>
      </w:r>
      <w:r w:rsidR="000920EC">
        <w:rPr>
          <w:b/>
          <w:bCs/>
          <w:i/>
          <w:iCs/>
        </w:rPr>
        <w:t xml:space="preserve"> </w:t>
      </w:r>
      <w:r w:rsidR="00B871C0">
        <w:rPr>
          <w:b/>
          <w:bCs/>
          <w:i/>
          <w:iCs/>
        </w:rPr>
        <w:t xml:space="preserve">candidate </w:t>
      </w:r>
      <w:r w:rsidR="006E4B31" w:rsidRPr="006E4B31">
        <w:rPr>
          <w:b/>
          <w:bCs/>
          <w:i/>
          <w:iCs/>
        </w:rPr>
        <w:t>occasion</w:t>
      </w:r>
      <w:r w:rsidR="00B871C0">
        <w:rPr>
          <w:b/>
          <w:bCs/>
          <w:i/>
          <w:iCs/>
        </w:rPr>
        <w:t xml:space="preserve"> in </w:t>
      </w:r>
      <w:r w:rsidR="003C62B0">
        <w:rPr>
          <w:b/>
          <w:bCs/>
          <w:i/>
          <w:iCs/>
        </w:rPr>
        <w:t xml:space="preserve">the </w:t>
      </w:r>
      <w:r w:rsidR="00B871C0">
        <w:rPr>
          <w:b/>
          <w:bCs/>
          <w:i/>
          <w:iCs/>
        </w:rPr>
        <w:t>type-1 HARQ-ACK codebook.</w:t>
      </w:r>
      <w:bookmarkEnd w:id="6"/>
    </w:p>
    <w:p w14:paraId="01E820CD" w14:textId="7F08E015" w:rsidR="00B73CF9" w:rsidRPr="00EE237B" w:rsidRDefault="00CE76F5" w:rsidP="005C6EC9">
      <w:pPr>
        <w:spacing w:before="120" w:after="120"/>
        <w:jc w:val="both"/>
        <w:rPr>
          <w:rFonts w:eastAsiaTheme="minorEastAsia"/>
          <w:b/>
          <w:i/>
          <w:lang w:eastAsia="zh-CN"/>
        </w:rPr>
      </w:pPr>
      <w:bookmarkStart w:id="8" w:name="_Ref32599786"/>
      <w:r w:rsidRPr="00FF128D">
        <w:rPr>
          <w:b/>
          <w:bCs/>
          <w:i/>
          <w:iCs/>
        </w:rPr>
        <w:t xml:space="preserve">Proposal </w:t>
      </w:r>
      <w:r w:rsidRPr="00FF128D">
        <w:rPr>
          <w:b/>
          <w:bCs/>
          <w:i/>
          <w:iCs/>
        </w:rPr>
        <w:fldChar w:fldCharType="begin"/>
      </w:r>
      <w:r w:rsidRPr="00FF128D">
        <w:rPr>
          <w:b/>
          <w:bCs/>
          <w:i/>
          <w:iCs/>
        </w:rPr>
        <w:instrText xml:space="preserve"> SEQ Proposal \* ARABIC </w:instrText>
      </w:r>
      <w:r w:rsidRPr="00FF128D">
        <w:rPr>
          <w:b/>
          <w:bCs/>
          <w:i/>
          <w:iCs/>
        </w:rPr>
        <w:fldChar w:fldCharType="separate"/>
      </w:r>
      <w:r w:rsidR="00A01E1D">
        <w:rPr>
          <w:b/>
          <w:bCs/>
          <w:i/>
          <w:iCs/>
          <w:noProof/>
        </w:rPr>
        <w:t>2</w:t>
      </w:r>
      <w:r w:rsidRPr="00FF128D">
        <w:rPr>
          <w:b/>
          <w:bCs/>
          <w:i/>
          <w:iCs/>
        </w:rPr>
        <w:fldChar w:fldCharType="end"/>
      </w:r>
      <w:r w:rsidRPr="00FF128D">
        <w:rPr>
          <w:b/>
          <w:bCs/>
          <w:i/>
          <w:iCs/>
        </w:rPr>
        <w:t xml:space="preserve">. </w:t>
      </w:r>
      <w:r w:rsidR="00B73CF9" w:rsidRPr="00EE237B">
        <w:rPr>
          <w:rFonts w:eastAsiaTheme="minorEastAsia"/>
          <w:b/>
          <w:i/>
          <w:lang w:val="en-GB" w:eastAsia="zh-CN"/>
        </w:rPr>
        <w:t xml:space="preserve">For each bit in the </w:t>
      </w:r>
      <w:r w:rsidR="00B73CF9" w:rsidRPr="00992520">
        <w:rPr>
          <w:b/>
          <w:bCs/>
          <w:i/>
          <w:iCs/>
        </w:rPr>
        <w:t xml:space="preserve">N-bit HARQ-ACK reporting for a </w:t>
      </w:r>
      <w:r w:rsidR="002C03F3">
        <w:rPr>
          <w:b/>
          <w:bCs/>
          <w:i/>
          <w:iCs/>
        </w:rPr>
        <w:t xml:space="preserve">last </w:t>
      </w:r>
      <w:r w:rsidR="002C03F3" w:rsidRPr="006E4B31">
        <w:rPr>
          <w:b/>
          <w:bCs/>
          <w:i/>
          <w:iCs/>
        </w:rPr>
        <w:t>PSFCH</w:t>
      </w:r>
      <w:r w:rsidR="002C03F3" w:rsidRPr="00992520">
        <w:rPr>
          <w:b/>
          <w:bCs/>
          <w:i/>
          <w:iCs/>
        </w:rPr>
        <w:t xml:space="preserve"> </w:t>
      </w:r>
      <w:r w:rsidR="00B73CF9" w:rsidRPr="00992520">
        <w:rPr>
          <w:b/>
          <w:bCs/>
          <w:i/>
          <w:iCs/>
        </w:rPr>
        <w:t xml:space="preserve">candidate occasion in type-1 </w:t>
      </w:r>
      <w:r w:rsidR="00CB7312" w:rsidRPr="000D752B">
        <w:rPr>
          <w:b/>
          <w:bCs/>
          <w:i/>
          <w:iCs/>
        </w:rPr>
        <w:t>HARQ-ACK</w:t>
      </w:r>
      <w:r w:rsidR="00CB7312" w:rsidRPr="00992520">
        <w:rPr>
          <w:b/>
          <w:bCs/>
          <w:i/>
          <w:iCs/>
        </w:rPr>
        <w:t xml:space="preserve"> </w:t>
      </w:r>
      <w:r w:rsidR="00B73CF9" w:rsidRPr="00992520">
        <w:rPr>
          <w:b/>
          <w:bCs/>
          <w:i/>
          <w:iCs/>
        </w:rPr>
        <w:t xml:space="preserve">codebook, </w:t>
      </w:r>
      <w:r w:rsidR="00992520">
        <w:rPr>
          <w:b/>
          <w:bCs/>
          <w:i/>
          <w:iCs/>
        </w:rPr>
        <w:t>i</w:t>
      </w:r>
      <w:r w:rsidR="00B73CF9" w:rsidRPr="00992520">
        <w:rPr>
          <w:b/>
          <w:bCs/>
          <w:i/>
          <w:iCs/>
        </w:rPr>
        <w:t xml:space="preserve">f </w:t>
      </w:r>
      <w:r w:rsidR="005B0CCE">
        <w:rPr>
          <w:b/>
          <w:bCs/>
          <w:i/>
          <w:iCs/>
        </w:rPr>
        <w:t>a</w:t>
      </w:r>
      <w:r w:rsidR="005C6EC9">
        <w:rPr>
          <w:b/>
          <w:bCs/>
          <w:i/>
          <w:iCs/>
        </w:rPr>
        <w:t>n</w:t>
      </w:r>
      <w:r w:rsidR="005B0CCE" w:rsidRPr="00992520">
        <w:rPr>
          <w:b/>
          <w:bCs/>
          <w:i/>
          <w:iCs/>
        </w:rPr>
        <w:t xml:space="preserve"> </w:t>
      </w:r>
      <w:r w:rsidR="00B73CF9" w:rsidRPr="00992520">
        <w:rPr>
          <w:b/>
          <w:bCs/>
          <w:i/>
          <w:iCs/>
        </w:rPr>
        <w:t xml:space="preserve">associated </w:t>
      </w:r>
      <w:r w:rsidR="000D752B">
        <w:rPr>
          <w:b/>
          <w:bCs/>
          <w:i/>
          <w:iCs/>
        </w:rPr>
        <w:t xml:space="preserve">PSCCH/PSSCH </w:t>
      </w:r>
      <w:r w:rsidR="00B73CF9" w:rsidRPr="00992520">
        <w:rPr>
          <w:b/>
          <w:bCs/>
          <w:i/>
          <w:iCs/>
        </w:rPr>
        <w:t xml:space="preserve">slot is used for </w:t>
      </w:r>
      <w:r w:rsidR="00E23BFB">
        <w:rPr>
          <w:b/>
          <w:bCs/>
          <w:i/>
          <w:iCs/>
        </w:rPr>
        <w:t>PSCCH/PSSCH</w:t>
      </w:r>
      <w:r w:rsidR="00E23BFB" w:rsidRPr="00992520">
        <w:rPr>
          <w:b/>
          <w:bCs/>
          <w:i/>
          <w:iCs/>
        </w:rPr>
        <w:t xml:space="preserve"> </w:t>
      </w:r>
      <w:r w:rsidR="00B73CF9" w:rsidRPr="00992520">
        <w:rPr>
          <w:b/>
          <w:bCs/>
          <w:i/>
          <w:iCs/>
        </w:rPr>
        <w:t xml:space="preserve">transmission by the TX UE, the TX UE should set the </w:t>
      </w:r>
      <w:r w:rsidR="00B73CF9" w:rsidRPr="000D752B">
        <w:rPr>
          <w:b/>
          <w:bCs/>
          <w:i/>
          <w:iCs/>
        </w:rPr>
        <w:t>HARQ-ACK bit based on the corresponding PSFCH reception, if not, TX UE sets the bit to NACK value.</w:t>
      </w:r>
      <w:bookmarkEnd w:id="8"/>
    </w:p>
    <w:p w14:paraId="602387C6" w14:textId="08FA7244" w:rsidR="00B8706C" w:rsidRPr="00FF128D" w:rsidRDefault="00B8706C" w:rsidP="00A5211E">
      <w:pPr>
        <w:pStyle w:val="af1"/>
        <w:jc w:val="both"/>
        <w:rPr>
          <w:rFonts w:eastAsia="宋体"/>
          <w:b/>
          <w:bCs/>
          <w:i/>
          <w:iCs/>
        </w:rPr>
      </w:pPr>
      <w:bookmarkStart w:id="9" w:name="_Ref32599788"/>
      <w:r w:rsidRPr="00FF128D">
        <w:rPr>
          <w:b/>
          <w:bCs/>
          <w:i/>
          <w:iCs/>
        </w:rPr>
        <w:t xml:space="preserve">Proposal </w:t>
      </w:r>
      <w:r w:rsidRPr="00FF128D">
        <w:rPr>
          <w:b/>
          <w:bCs/>
          <w:i/>
          <w:iCs/>
        </w:rPr>
        <w:fldChar w:fldCharType="begin"/>
      </w:r>
      <w:r w:rsidRPr="00FF128D">
        <w:rPr>
          <w:b/>
          <w:bCs/>
          <w:i/>
          <w:iCs/>
        </w:rPr>
        <w:instrText xml:space="preserve"> SEQ Proposal \* ARABIC </w:instrText>
      </w:r>
      <w:r w:rsidRPr="00FF128D">
        <w:rPr>
          <w:b/>
          <w:bCs/>
          <w:i/>
          <w:iCs/>
        </w:rPr>
        <w:fldChar w:fldCharType="separate"/>
      </w:r>
      <w:r w:rsidR="001814AB">
        <w:rPr>
          <w:b/>
          <w:bCs/>
          <w:i/>
          <w:iCs/>
          <w:noProof/>
        </w:rPr>
        <w:t>3</w:t>
      </w:r>
      <w:r w:rsidRPr="00FF128D">
        <w:rPr>
          <w:b/>
          <w:bCs/>
          <w:i/>
          <w:iCs/>
        </w:rPr>
        <w:fldChar w:fldCharType="end"/>
      </w:r>
      <w:r w:rsidRPr="00FF128D">
        <w:rPr>
          <w:b/>
          <w:bCs/>
          <w:i/>
          <w:iCs/>
        </w:rPr>
        <w:t xml:space="preserve">. </w:t>
      </w:r>
      <w:r w:rsidRPr="00FF128D">
        <w:rPr>
          <w:rFonts w:eastAsia="宋体"/>
          <w:b/>
          <w:bCs/>
          <w:i/>
          <w:iCs/>
        </w:rPr>
        <w:t>Type</w:t>
      </w:r>
      <w:r w:rsidRPr="00FF128D">
        <w:rPr>
          <w:rFonts w:eastAsia="宋体" w:hint="eastAsia"/>
          <w:b/>
          <w:bCs/>
          <w:i/>
          <w:iCs/>
          <w:lang w:eastAsia="zh-CN"/>
        </w:rPr>
        <w:t>-</w:t>
      </w:r>
      <w:r w:rsidRPr="00FF128D">
        <w:rPr>
          <w:rFonts w:eastAsia="宋体"/>
          <w:b/>
          <w:bCs/>
          <w:i/>
          <w:iCs/>
        </w:rPr>
        <w:t>1</w:t>
      </w:r>
      <w:r w:rsidRPr="00FF128D">
        <w:rPr>
          <w:rFonts w:eastAsia="等线"/>
          <w:b/>
          <w:i/>
          <w:iCs/>
          <w:lang w:eastAsia="zh-CN"/>
        </w:rPr>
        <w:t xml:space="preserve"> sidelink HARQ-ACK codebook is generated based on the </w:t>
      </w:r>
      <w:r w:rsidR="004B1EE5">
        <w:rPr>
          <w:rFonts w:eastAsia="等线"/>
          <w:b/>
          <w:i/>
          <w:iCs/>
          <w:lang w:eastAsia="zh-CN"/>
        </w:rPr>
        <w:t>candidate</w:t>
      </w:r>
      <w:r w:rsidR="004B1EE5" w:rsidRPr="00FF128D">
        <w:rPr>
          <w:rFonts w:eastAsia="等线"/>
          <w:b/>
          <w:i/>
          <w:iCs/>
          <w:lang w:eastAsia="zh-CN"/>
        </w:rPr>
        <w:t xml:space="preserve"> </w:t>
      </w:r>
      <w:r w:rsidR="00C666F8" w:rsidRPr="00FF128D">
        <w:rPr>
          <w:rFonts w:eastAsia="等线"/>
          <w:b/>
          <w:i/>
          <w:iCs/>
          <w:lang w:eastAsia="zh-CN"/>
        </w:rPr>
        <w:t xml:space="preserve">occasion of </w:t>
      </w:r>
      <w:r w:rsidR="004B1EE5">
        <w:rPr>
          <w:rFonts w:eastAsia="等线"/>
          <w:b/>
          <w:i/>
          <w:iCs/>
          <w:lang w:eastAsia="zh-CN"/>
        </w:rPr>
        <w:t xml:space="preserve">last </w:t>
      </w:r>
      <w:r w:rsidR="00C666F8" w:rsidRPr="00FF128D">
        <w:rPr>
          <w:rFonts w:eastAsia="等线"/>
          <w:b/>
          <w:i/>
          <w:iCs/>
          <w:lang w:eastAsia="zh-CN"/>
        </w:rPr>
        <w:t xml:space="preserve">PSFCH, </w:t>
      </w:r>
      <w:r w:rsidR="002A2BBA">
        <w:rPr>
          <w:rFonts w:eastAsia="等线"/>
          <w:b/>
          <w:i/>
          <w:iCs/>
          <w:lang w:eastAsia="zh-CN"/>
        </w:rPr>
        <w:t xml:space="preserve">PSFCH period </w:t>
      </w:r>
      <w:r w:rsidR="00C666F8" w:rsidRPr="00FF128D">
        <w:rPr>
          <w:rFonts w:eastAsia="等线"/>
          <w:b/>
          <w:i/>
          <w:iCs/>
          <w:lang w:eastAsia="zh-CN"/>
        </w:rPr>
        <w:t>N</w:t>
      </w:r>
      <w:r w:rsidR="00222BAB">
        <w:rPr>
          <w:rFonts w:eastAsia="等线"/>
          <w:b/>
          <w:i/>
          <w:iCs/>
          <w:lang w:eastAsia="zh-CN"/>
        </w:rPr>
        <w:t>,</w:t>
      </w:r>
      <w:r w:rsidR="00C666F8" w:rsidRPr="00FF128D">
        <w:rPr>
          <w:rFonts w:eastAsia="等线"/>
          <w:b/>
          <w:i/>
          <w:iCs/>
          <w:lang w:eastAsia="zh-CN"/>
        </w:rPr>
        <w:t xml:space="preserve"> and configured </w:t>
      </w:r>
      <w:r w:rsidR="006755A5">
        <w:rPr>
          <w:rFonts w:eastAsia="等线"/>
          <w:b/>
          <w:i/>
          <w:iCs/>
          <w:lang w:eastAsia="zh-CN"/>
        </w:rPr>
        <w:t>{</w:t>
      </w:r>
      <w:r w:rsidR="00C666F8" w:rsidRPr="00FF128D">
        <w:rPr>
          <w:rFonts w:eastAsia="等线"/>
          <w:b/>
          <w:i/>
          <w:iCs/>
          <w:lang w:eastAsia="zh-CN"/>
        </w:rPr>
        <w:t>Y2</w:t>
      </w:r>
      <w:r w:rsidR="006755A5">
        <w:rPr>
          <w:rFonts w:eastAsia="等线"/>
          <w:b/>
          <w:i/>
          <w:iCs/>
          <w:lang w:eastAsia="zh-CN"/>
        </w:rPr>
        <w:t>}</w:t>
      </w:r>
      <w:r w:rsidR="00C666F8" w:rsidRPr="00FF128D">
        <w:rPr>
          <w:rFonts w:eastAsia="等线"/>
          <w:b/>
          <w:i/>
          <w:iCs/>
          <w:lang w:eastAsia="zh-CN"/>
        </w:rPr>
        <w:t xml:space="preserve"> values</w:t>
      </w:r>
      <w:r w:rsidR="00396AB9" w:rsidRPr="00FF128D">
        <w:rPr>
          <w:rFonts w:eastAsia="等线"/>
          <w:b/>
          <w:i/>
          <w:iCs/>
          <w:lang w:eastAsia="zh-CN"/>
        </w:rPr>
        <w:t xml:space="preserve">, where </w:t>
      </w:r>
      <w:r w:rsidR="006755A5">
        <w:rPr>
          <w:rFonts w:eastAsia="等线"/>
          <w:b/>
          <w:i/>
          <w:iCs/>
          <w:lang w:eastAsia="zh-CN"/>
        </w:rPr>
        <w:t>{</w:t>
      </w:r>
      <w:r w:rsidR="00396AB9" w:rsidRPr="00FF128D">
        <w:rPr>
          <w:rFonts w:eastAsia="等线"/>
          <w:b/>
          <w:i/>
          <w:iCs/>
          <w:lang w:eastAsia="zh-CN"/>
        </w:rPr>
        <w:t>Y2</w:t>
      </w:r>
      <w:r w:rsidR="006755A5">
        <w:rPr>
          <w:rFonts w:eastAsia="等线"/>
          <w:b/>
          <w:i/>
          <w:iCs/>
          <w:lang w:eastAsia="zh-CN"/>
        </w:rPr>
        <w:t>}</w:t>
      </w:r>
      <w:r w:rsidR="00396AB9" w:rsidRPr="00FF128D">
        <w:rPr>
          <w:rFonts w:eastAsia="等线"/>
          <w:b/>
          <w:i/>
          <w:iCs/>
          <w:lang w:eastAsia="zh-CN"/>
        </w:rPr>
        <w:t xml:space="preserve"> is </w:t>
      </w:r>
      <w:r w:rsidR="006755A5">
        <w:rPr>
          <w:rFonts w:eastAsia="等线"/>
          <w:b/>
          <w:i/>
          <w:iCs/>
          <w:lang w:eastAsia="zh-CN"/>
        </w:rPr>
        <w:t xml:space="preserve">a set of </w:t>
      </w:r>
      <w:r w:rsidR="00396AB9" w:rsidRPr="00FF128D">
        <w:rPr>
          <w:rFonts w:eastAsia="等线"/>
          <w:b/>
          <w:i/>
          <w:iCs/>
          <w:lang w:eastAsia="zh-CN"/>
        </w:rPr>
        <w:t xml:space="preserve">time </w:t>
      </w:r>
      <w:r w:rsidRPr="00FF128D">
        <w:rPr>
          <w:rFonts w:eastAsia="等线"/>
          <w:b/>
          <w:i/>
          <w:iCs/>
          <w:lang w:eastAsia="zh-CN"/>
        </w:rPr>
        <w:t xml:space="preserve">offset between </w:t>
      </w:r>
      <w:r w:rsidR="00D7146F">
        <w:rPr>
          <w:rFonts w:eastAsia="等线"/>
          <w:b/>
          <w:i/>
          <w:iCs/>
          <w:lang w:eastAsia="zh-CN"/>
        </w:rPr>
        <w:t xml:space="preserve">candidate </w:t>
      </w:r>
      <w:r w:rsidR="005B4ECF">
        <w:rPr>
          <w:rFonts w:eastAsia="等线"/>
          <w:b/>
          <w:i/>
          <w:iCs/>
          <w:lang w:eastAsia="zh-CN"/>
        </w:rPr>
        <w:t xml:space="preserve">last </w:t>
      </w:r>
      <w:r w:rsidRPr="00FF128D">
        <w:rPr>
          <w:rFonts w:eastAsia="等线"/>
          <w:b/>
          <w:i/>
          <w:iCs/>
          <w:lang w:eastAsia="zh-CN"/>
        </w:rPr>
        <w:t>PSFCH and PUCCH</w:t>
      </w:r>
      <w:r w:rsidR="00051645" w:rsidRPr="00FF128D">
        <w:rPr>
          <w:rFonts w:eastAsia="等线"/>
          <w:b/>
          <w:i/>
          <w:iCs/>
          <w:lang w:eastAsia="zh-CN"/>
        </w:rPr>
        <w:t xml:space="preserve"> by RRC</w:t>
      </w:r>
      <w:r w:rsidRPr="00FF128D">
        <w:rPr>
          <w:rFonts w:eastAsia="宋体"/>
          <w:b/>
          <w:bCs/>
          <w:i/>
          <w:iCs/>
        </w:rPr>
        <w:t>.</w:t>
      </w:r>
      <w:bookmarkEnd w:id="7"/>
      <w:bookmarkEnd w:id="9"/>
    </w:p>
    <w:p w14:paraId="5F68CEDD" w14:textId="4969230F" w:rsidR="00C44B96" w:rsidRPr="00FF128D" w:rsidRDefault="00C44B96" w:rsidP="00716B1C">
      <w:pPr>
        <w:pStyle w:val="af1"/>
        <w:jc w:val="both"/>
        <w:rPr>
          <w:rFonts w:eastAsia="等线"/>
          <w:b/>
          <w:bCs/>
          <w:i/>
          <w:iCs/>
          <w:lang w:eastAsia="zh-CN"/>
        </w:rPr>
      </w:pPr>
      <w:bookmarkStart w:id="10" w:name="_Ref32505814"/>
      <w:r w:rsidRPr="00FF128D">
        <w:rPr>
          <w:b/>
          <w:bCs/>
          <w:i/>
          <w:iCs/>
        </w:rPr>
        <w:t xml:space="preserve">Proposal </w:t>
      </w:r>
      <w:r w:rsidRPr="00FF128D">
        <w:rPr>
          <w:b/>
          <w:bCs/>
          <w:i/>
          <w:iCs/>
        </w:rPr>
        <w:fldChar w:fldCharType="begin"/>
      </w:r>
      <w:r w:rsidRPr="00FF128D">
        <w:rPr>
          <w:b/>
          <w:bCs/>
          <w:i/>
          <w:iCs/>
        </w:rPr>
        <w:instrText xml:space="preserve"> SEQ Proposal \* ARABIC </w:instrText>
      </w:r>
      <w:r w:rsidRPr="00FF128D">
        <w:rPr>
          <w:b/>
          <w:bCs/>
          <w:i/>
          <w:iCs/>
        </w:rPr>
        <w:fldChar w:fldCharType="separate"/>
      </w:r>
      <w:r w:rsidR="001814AB">
        <w:rPr>
          <w:b/>
          <w:bCs/>
          <w:i/>
          <w:iCs/>
          <w:noProof/>
        </w:rPr>
        <w:t>4</w:t>
      </w:r>
      <w:r w:rsidRPr="00FF128D">
        <w:rPr>
          <w:b/>
          <w:bCs/>
          <w:i/>
          <w:iCs/>
        </w:rPr>
        <w:fldChar w:fldCharType="end"/>
      </w:r>
      <w:r w:rsidRPr="00FF128D">
        <w:rPr>
          <w:b/>
          <w:bCs/>
          <w:i/>
          <w:iCs/>
        </w:rPr>
        <w:t xml:space="preserve">. For a PUCCH at slot n for sidelink HARQ-ACK </w:t>
      </w:r>
      <w:r w:rsidRPr="00FF128D">
        <w:rPr>
          <w:rFonts w:hint="eastAsia"/>
          <w:b/>
          <w:bCs/>
          <w:i/>
          <w:iCs/>
          <w:lang w:eastAsia="zh-CN"/>
        </w:rPr>
        <w:t>rep</w:t>
      </w:r>
      <w:r w:rsidRPr="00FF128D">
        <w:rPr>
          <w:b/>
          <w:bCs/>
          <w:i/>
          <w:iCs/>
        </w:rPr>
        <w:t xml:space="preserve">orting, </w:t>
      </w:r>
      <w:r w:rsidR="00670980">
        <w:rPr>
          <w:b/>
          <w:bCs/>
          <w:i/>
          <w:iCs/>
        </w:rPr>
        <w:t xml:space="preserve">a TX UE </w:t>
      </w:r>
      <w:r w:rsidR="00670980" w:rsidRPr="00FF128D">
        <w:rPr>
          <w:rFonts w:eastAsia="等线"/>
          <w:b/>
          <w:bCs/>
          <w:i/>
          <w:iCs/>
          <w:lang w:eastAsia="zh-CN"/>
        </w:rPr>
        <w:t>construct</w:t>
      </w:r>
      <w:r w:rsidR="00670980">
        <w:rPr>
          <w:rFonts w:eastAsia="等线"/>
          <w:b/>
          <w:bCs/>
          <w:i/>
          <w:iCs/>
          <w:lang w:eastAsia="zh-CN"/>
        </w:rPr>
        <w:t xml:space="preserve">s the </w:t>
      </w:r>
      <w:r w:rsidRPr="00FF128D">
        <w:rPr>
          <w:rFonts w:eastAsia="等线"/>
          <w:b/>
          <w:bCs/>
          <w:i/>
          <w:iCs/>
          <w:lang w:eastAsia="zh-CN"/>
        </w:rPr>
        <w:t>type</w:t>
      </w:r>
      <w:r w:rsidRPr="00FF128D">
        <w:rPr>
          <w:rFonts w:eastAsia="等线" w:hint="eastAsia"/>
          <w:b/>
          <w:bCs/>
          <w:i/>
          <w:iCs/>
          <w:lang w:eastAsia="zh-CN"/>
        </w:rPr>
        <w:t>-</w:t>
      </w:r>
      <w:r w:rsidRPr="00FF128D">
        <w:rPr>
          <w:rFonts w:eastAsia="等线"/>
          <w:b/>
          <w:bCs/>
          <w:i/>
          <w:iCs/>
          <w:lang w:eastAsia="zh-CN"/>
        </w:rPr>
        <w:t>1 sidelink HARQ-ACK codebook with the following steps:</w:t>
      </w:r>
      <w:bookmarkEnd w:id="10"/>
    </w:p>
    <w:p w14:paraId="52D4F04A" w14:textId="5F9C639C" w:rsidR="00C44B96" w:rsidRPr="00FF128D" w:rsidRDefault="00C44B96">
      <w:pPr>
        <w:pStyle w:val="ab"/>
        <w:numPr>
          <w:ilvl w:val="0"/>
          <w:numId w:val="13"/>
        </w:numPr>
        <w:spacing w:before="120" w:after="120"/>
        <w:ind w:firstLineChars="0"/>
        <w:rPr>
          <w:rFonts w:ascii="Times New Roman" w:hAnsi="Times New Roman"/>
          <w:b/>
          <w:bCs/>
          <w:i/>
          <w:iCs/>
          <w:kern w:val="0"/>
          <w:sz w:val="20"/>
          <w:szCs w:val="20"/>
          <w:lang w:val="en-GB"/>
        </w:rPr>
      </w:pPr>
      <w:r w:rsidRPr="00FF128D">
        <w:rPr>
          <w:rFonts w:ascii="Times New Roman" w:hAnsi="Times New Roman"/>
          <w:b/>
          <w:bCs/>
          <w:i/>
          <w:iCs/>
          <w:kern w:val="0"/>
          <w:sz w:val="20"/>
          <w:szCs w:val="20"/>
          <w:lang w:val="en-GB"/>
        </w:rPr>
        <w:t xml:space="preserve">Step1. </w:t>
      </w:r>
      <w:r>
        <w:rPr>
          <w:rFonts w:ascii="Times New Roman" w:hAnsi="Times New Roman"/>
          <w:b/>
          <w:bCs/>
          <w:i/>
          <w:iCs/>
          <w:kern w:val="0"/>
          <w:sz w:val="20"/>
          <w:szCs w:val="20"/>
          <w:lang w:val="en-GB"/>
        </w:rPr>
        <w:t>D</w:t>
      </w:r>
      <w:r w:rsidRPr="00FF128D">
        <w:rPr>
          <w:rFonts w:ascii="Times New Roman" w:hAnsi="Times New Roman"/>
          <w:b/>
          <w:bCs/>
          <w:i/>
          <w:iCs/>
          <w:kern w:val="0"/>
          <w:sz w:val="20"/>
          <w:szCs w:val="20"/>
          <w:lang w:val="en-GB"/>
        </w:rPr>
        <w:t xml:space="preserve">etermining </w:t>
      </w:r>
      <w:r w:rsidRPr="00FF128D">
        <w:rPr>
          <w:rFonts w:ascii="Times New Roman" w:hAnsi="Times New Roman" w:hint="eastAsia"/>
          <w:b/>
          <w:bCs/>
          <w:i/>
          <w:iCs/>
          <w:kern w:val="0"/>
          <w:sz w:val="20"/>
          <w:szCs w:val="20"/>
          <w:lang w:val="en-GB"/>
        </w:rPr>
        <w:t>a</w:t>
      </w:r>
      <w:r w:rsidRPr="00FF128D">
        <w:rPr>
          <w:rFonts w:ascii="Times New Roman" w:hAnsi="Times New Roman"/>
          <w:b/>
          <w:bCs/>
          <w:i/>
          <w:iCs/>
          <w:kern w:val="0"/>
          <w:sz w:val="20"/>
          <w:szCs w:val="20"/>
          <w:lang w:val="en-GB"/>
        </w:rPr>
        <w:t xml:space="preserve"> set of slots </w:t>
      </w:r>
      <w:r>
        <w:rPr>
          <w:rFonts w:ascii="Times New Roman" w:hAnsi="Times New Roman"/>
          <w:b/>
          <w:bCs/>
          <w:i/>
          <w:iCs/>
          <w:kern w:val="0"/>
          <w:sz w:val="20"/>
          <w:szCs w:val="20"/>
          <w:lang w:val="en-GB"/>
        </w:rPr>
        <w:t xml:space="preserve">in </w:t>
      </w:r>
      <w:proofErr w:type="spellStart"/>
      <w:r>
        <w:rPr>
          <w:rFonts w:ascii="Times New Roman" w:hAnsi="Times New Roman"/>
          <w:b/>
          <w:bCs/>
          <w:i/>
          <w:iCs/>
          <w:kern w:val="0"/>
          <w:sz w:val="20"/>
          <w:szCs w:val="20"/>
          <w:lang w:val="en-GB"/>
        </w:rPr>
        <w:t>sidelink</w:t>
      </w:r>
      <w:proofErr w:type="spellEnd"/>
      <w:r>
        <w:rPr>
          <w:rFonts w:ascii="Times New Roman" w:hAnsi="Times New Roman"/>
          <w:b/>
          <w:bCs/>
          <w:i/>
          <w:iCs/>
          <w:kern w:val="0"/>
          <w:sz w:val="20"/>
          <w:szCs w:val="20"/>
          <w:lang w:val="en-GB"/>
        </w:rPr>
        <w:t xml:space="preserve"> SCS </w:t>
      </w:r>
      <w:r w:rsidRPr="00FF128D">
        <w:rPr>
          <w:rFonts w:ascii="Times New Roman" w:hAnsi="Times New Roman"/>
          <w:b/>
          <w:bCs/>
          <w:i/>
          <w:iCs/>
          <w:kern w:val="0"/>
          <w:sz w:val="20"/>
          <w:szCs w:val="20"/>
          <w:lang w:val="en-GB"/>
        </w:rPr>
        <w:t>corresponding to each n-Y2 value</w:t>
      </w:r>
      <w:r w:rsidR="0062784C">
        <w:rPr>
          <w:rFonts w:ascii="Times New Roman" w:hAnsi="Times New Roman"/>
          <w:b/>
          <w:bCs/>
          <w:i/>
          <w:iCs/>
          <w:kern w:val="0"/>
          <w:sz w:val="20"/>
          <w:szCs w:val="20"/>
          <w:lang w:val="en-GB"/>
        </w:rPr>
        <w:t xml:space="preserve">, where Y2 is </w:t>
      </w:r>
      <w:r w:rsidR="00494EA8">
        <w:rPr>
          <w:rFonts w:ascii="Times New Roman" w:hAnsi="Times New Roman"/>
          <w:b/>
          <w:bCs/>
          <w:i/>
          <w:iCs/>
          <w:kern w:val="0"/>
          <w:sz w:val="20"/>
          <w:szCs w:val="20"/>
          <w:lang w:val="en-GB"/>
        </w:rPr>
        <w:t>the</w:t>
      </w:r>
      <w:r w:rsidR="0062784C">
        <w:rPr>
          <w:rFonts w:ascii="Times New Roman" w:hAnsi="Times New Roman"/>
          <w:b/>
          <w:bCs/>
          <w:i/>
          <w:iCs/>
          <w:kern w:val="0"/>
          <w:sz w:val="20"/>
          <w:szCs w:val="20"/>
          <w:lang w:val="en-GB"/>
        </w:rPr>
        <w:t xml:space="preserve"> value</w:t>
      </w:r>
      <w:r>
        <w:rPr>
          <w:rFonts w:ascii="Times New Roman" w:hAnsi="Times New Roman"/>
          <w:b/>
          <w:bCs/>
          <w:i/>
          <w:iCs/>
          <w:kern w:val="0"/>
          <w:sz w:val="20"/>
          <w:szCs w:val="20"/>
          <w:lang w:val="en-GB"/>
        </w:rPr>
        <w:t xml:space="preserve"> </w:t>
      </w:r>
      <w:r w:rsidR="009C517E">
        <w:rPr>
          <w:rFonts w:ascii="Times New Roman" w:hAnsi="Times New Roman"/>
          <w:b/>
          <w:bCs/>
          <w:i/>
          <w:iCs/>
          <w:kern w:val="0"/>
          <w:sz w:val="20"/>
          <w:szCs w:val="20"/>
          <w:lang w:val="en-GB"/>
        </w:rPr>
        <w:t xml:space="preserve">in </w:t>
      </w:r>
      <w:r>
        <w:rPr>
          <w:rFonts w:ascii="Times New Roman" w:hAnsi="Times New Roman"/>
          <w:b/>
          <w:bCs/>
          <w:i/>
          <w:iCs/>
          <w:kern w:val="0"/>
          <w:sz w:val="20"/>
          <w:szCs w:val="20"/>
          <w:lang w:val="en-GB"/>
        </w:rPr>
        <w:t>the</w:t>
      </w:r>
      <w:r w:rsidRPr="00FF128D">
        <w:rPr>
          <w:rFonts w:ascii="Times New Roman" w:hAnsi="Times New Roman"/>
          <w:b/>
          <w:bCs/>
          <w:i/>
          <w:iCs/>
          <w:kern w:val="0"/>
          <w:sz w:val="20"/>
          <w:szCs w:val="20"/>
          <w:lang w:val="en-GB"/>
        </w:rPr>
        <w:t xml:space="preserve"> </w:t>
      </w:r>
      <w:r w:rsidR="00A743ED">
        <w:rPr>
          <w:rFonts w:ascii="Times New Roman" w:hAnsi="Times New Roman"/>
          <w:b/>
          <w:bCs/>
          <w:i/>
          <w:iCs/>
          <w:kern w:val="0"/>
          <w:sz w:val="20"/>
          <w:szCs w:val="20"/>
          <w:lang w:val="en-GB"/>
        </w:rPr>
        <w:t xml:space="preserve">set of </w:t>
      </w:r>
      <w:r w:rsidR="00C679BA" w:rsidRPr="00EE237B">
        <w:rPr>
          <w:rFonts w:ascii="Times New Roman" w:eastAsia="等线" w:hAnsi="Times New Roman"/>
          <w:b/>
          <w:i/>
          <w:iCs/>
          <w:sz w:val="20"/>
          <w:szCs w:val="20"/>
        </w:rPr>
        <w:t xml:space="preserve">candidate </w:t>
      </w:r>
      <w:r w:rsidRPr="00FF128D">
        <w:rPr>
          <w:rFonts w:ascii="Times New Roman" w:hAnsi="Times New Roman"/>
          <w:b/>
          <w:bCs/>
          <w:i/>
          <w:iCs/>
          <w:kern w:val="0"/>
          <w:sz w:val="20"/>
          <w:szCs w:val="20"/>
          <w:lang w:val="en-GB"/>
        </w:rPr>
        <w:t xml:space="preserve">PSFCH-to-HARQ timing values </w:t>
      </w:r>
      <w:r w:rsidR="007D51B5" w:rsidRPr="00FF128D">
        <w:rPr>
          <w:rFonts w:ascii="Times New Roman" w:hAnsi="Times New Roman"/>
          <w:b/>
          <w:bCs/>
          <w:i/>
          <w:iCs/>
          <w:kern w:val="0"/>
          <w:sz w:val="20"/>
          <w:szCs w:val="20"/>
          <w:lang w:val="en-GB"/>
        </w:rPr>
        <w:t xml:space="preserve">configured </w:t>
      </w:r>
      <w:r w:rsidR="007D51B5">
        <w:rPr>
          <w:rFonts w:ascii="Times New Roman" w:hAnsi="Times New Roman"/>
          <w:b/>
          <w:bCs/>
          <w:i/>
          <w:iCs/>
          <w:kern w:val="0"/>
          <w:sz w:val="20"/>
          <w:szCs w:val="20"/>
          <w:lang w:val="en-GB"/>
        </w:rPr>
        <w:t>by</w:t>
      </w:r>
      <w:r w:rsidR="00566CCE">
        <w:rPr>
          <w:rFonts w:ascii="Times New Roman" w:hAnsi="Times New Roman"/>
          <w:b/>
          <w:bCs/>
          <w:i/>
          <w:iCs/>
          <w:kern w:val="0"/>
          <w:sz w:val="20"/>
          <w:szCs w:val="20"/>
          <w:lang w:val="en-GB"/>
        </w:rPr>
        <w:t xml:space="preserve"> </w:t>
      </w:r>
      <w:r w:rsidRPr="00FF128D">
        <w:rPr>
          <w:rFonts w:ascii="Times New Roman" w:hAnsi="Times New Roman"/>
          <w:b/>
          <w:bCs/>
          <w:i/>
          <w:iCs/>
          <w:kern w:val="0"/>
          <w:sz w:val="20"/>
          <w:szCs w:val="20"/>
          <w:lang w:val="en-GB"/>
        </w:rPr>
        <w:t>RRC</w:t>
      </w:r>
    </w:p>
    <w:p w14:paraId="4E133853" w14:textId="189A1421" w:rsidR="00C44B96" w:rsidRDefault="00C44B96">
      <w:pPr>
        <w:pStyle w:val="ab"/>
        <w:numPr>
          <w:ilvl w:val="0"/>
          <w:numId w:val="13"/>
        </w:numPr>
        <w:spacing w:before="120" w:after="120"/>
        <w:ind w:firstLineChars="0"/>
        <w:rPr>
          <w:rFonts w:ascii="Times New Roman" w:hAnsi="Times New Roman"/>
          <w:b/>
          <w:bCs/>
          <w:i/>
          <w:iCs/>
          <w:kern w:val="0"/>
          <w:sz w:val="20"/>
          <w:szCs w:val="20"/>
          <w:lang w:val="en-GB"/>
        </w:rPr>
      </w:pPr>
      <w:r w:rsidRPr="00FF128D">
        <w:rPr>
          <w:rFonts w:ascii="Times New Roman" w:hAnsi="Times New Roman"/>
          <w:b/>
          <w:bCs/>
          <w:i/>
          <w:iCs/>
          <w:kern w:val="0"/>
          <w:sz w:val="20"/>
          <w:szCs w:val="20"/>
          <w:lang w:val="en-GB"/>
        </w:rPr>
        <w:lastRenderedPageBreak/>
        <w:t>Step2.</w:t>
      </w:r>
      <w:r w:rsidRPr="008E1FF1">
        <w:rPr>
          <w:rFonts w:ascii="Times New Roman" w:hAnsi="Times New Roman"/>
          <w:b/>
          <w:bCs/>
          <w:i/>
          <w:iCs/>
          <w:kern w:val="0"/>
          <w:sz w:val="20"/>
          <w:szCs w:val="20"/>
          <w:lang w:val="en-GB"/>
        </w:rPr>
        <w:t xml:space="preserve"> </w:t>
      </w:r>
      <w:r>
        <w:rPr>
          <w:rFonts w:ascii="Times New Roman" w:hAnsi="Times New Roman"/>
          <w:b/>
          <w:bCs/>
          <w:i/>
          <w:iCs/>
          <w:kern w:val="0"/>
          <w:sz w:val="20"/>
          <w:szCs w:val="20"/>
          <w:lang w:val="en-GB"/>
        </w:rPr>
        <w:t xml:space="preserve">For each slot in the </w:t>
      </w:r>
      <w:r w:rsidR="00C47FB3">
        <w:rPr>
          <w:rFonts w:ascii="Times New Roman" w:hAnsi="Times New Roman"/>
          <w:b/>
          <w:bCs/>
          <w:i/>
          <w:iCs/>
          <w:kern w:val="0"/>
          <w:sz w:val="20"/>
          <w:szCs w:val="20"/>
          <w:lang w:val="en-GB"/>
        </w:rPr>
        <w:t xml:space="preserve">slot </w:t>
      </w:r>
      <w:r>
        <w:rPr>
          <w:rFonts w:ascii="Times New Roman" w:hAnsi="Times New Roman"/>
          <w:b/>
          <w:bCs/>
          <w:i/>
          <w:iCs/>
          <w:kern w:val="0"/>
          <w:sz w:val="20"/>
          <w:szCs w:val="20"/>
          <w:lang w:val="en-GB"/>
        </w:rPr>
        <w:t>set</w:t>
      </w:r>
      <w:r w:rsidR="00C47FB3">
        <w:rPr>
          <w:rFonts w:ascii="Times New Roman" w:hAnsi="Times New Roman"/>
          <w:b/>
          <w:bCs/>
          <w:i/>
          <w:iCs/>
          <w:kern w:val="0"/>
          <w:sz w:val="20"/>
          <w:szCs w:val="20"/>
          <w:lang w:val="en-GB"/>
        </w:rPr>
        <w:t xml:space="preserve"> determined in step1</w:t>
      </w:r>
      <w:r>
        <w:rPr>
          <w:rFonts w:ascii="Times New Roman" w:hAnsi="Times New Roman"/>
          <w:b/>
          <w:bCs/>
          <w:i/>
          <w:iCs/>
          <w:kern w:val="0"/>
          <w:sz w:val="20"/>
          <w:szCs w:val="20"/>
          <w:lang w:val="en-GB"/>
        </w:rPr>
        <w:t xml:space="preserve">, if the slot is sidelink slot and </w:t>
      </w:r>
      <w:r>
        <w:rPr>
          <w:rFonts w:ascii="Times New Roman" w:hAnsi="Times New Roman" w:hint="eastAsia"/>
          <w:b/>
          <w:bCs/>
          <w:i/>
          <w:iCs/>
          <w:kern w:val="0"/>
          <w:sz w:val="20"/>
          <w:szCs w:val="20"/>
          <w:lang w:val="en-GB"/>
        </w:rPr>
        <w:t>the</w:t>
      </w:r>
      <w:r>
        <w:rPr>
          <w:rFonts w:ascii="Times New Roman" w:hAnsi="Times New Roman"/>
          <w:b/>
          <w:bCs/>
          <w:i/>
          <w:iCs/>
          <w:kern w:val="0"/>
          <w:sz w:val="20"/>
          <w:szCs w:val="20"/>
          <w:lang w:val="en-GB"/>
        </w:rPr>
        <w:t xml:space="preserve"> slot is configured with </w:t>
      </w:r>
      <w:r w:rsidRPr="001F07F2">
        <w:rPr>
          <w:rFonts w:ascii="Times New Roman" w:hAnsi="Times New Roman"/>
          <w:b/>
          <w:bCs/>
          <w:i/>
          <w:iCs/>
          <w:kern w:val="0"/>
          <w:sz w:val="20"/>
          <w:szCs w:val="20"/>
          <w:lang w:val="en-GB"/>
        </w:rPr>
        <w:t>PSFCH, N HARQ-ACK bits are generated</w:t>
      </w:r>
      <w:r w:rsidR="009C6A8C">
        <w:rPr>
          <w:rFonts w:ascii="Times New Roman" w:hAnsi="Times New Roman"/>
          <w:b/>
          <w:bCs/>
          <w:i/>
          <w:iCs/>
          <w:kern w:val="0"/>
          <w:sz w:val="20"/>
          <w:szCs w:val="20"/>
          <w:lang w:val="en-GB"/>
        </w:rPr>
        <w:t xml:space="preserve"> </w:t>
      </w:r>
      <w:r w:rsidR="00C47FB3">
        <w:rPr>
          <w:rFonts w:ascii="Times New Roman" w:hAnsi="Times New Roman"/>
          <w:b/>
          <w:bCs/>
          <w:i/>
          <w:iCs/>
          <w:kern w:val="0"/>
          <w:sz w:val="20"/>
          <w:szCs w:val="20"/>
          <w:lang w:val="en-GB"/>
        </w:rPr>
        <w:t>based on</w:t>
      </w:r>
      <w:r w:rsidR="009C6A8C">
        <w:rPr>
          <w:rFonts w:ascii="Times New Roman" w:hAnsi="Times New Roman"/>
          <w:b/>
          <w:bCs/>
          <w:i/>
          <w:iCs/>
          <w:kern w:val="0"/>
          <w:sz w:val="20"/>
          <w:szCs w:val="20"/>
          <w:lang w:val="en-GB"/>
        </w:rPr>
        <w:t xml:space="preserve"> step3</w:t>
      </w:r>
      <w:r w:rsidRPr="001F07F2">
        <w:rPr>
          <w:rFonts w:ascii="Times New Roman" w:hAnsi="Times New Roman"/>
          <w:b/>
          <w:bCs/>
          <w:i/>
          <w:iCs/>
          <w:kern w:val="0"/>
          <w:sz w:val="20"/>
          <w:szCs w:val="20"/>
          <w:lang w:val="en-GB"/>
        </w:rPr>
        <w:t>, otherwise</w:t>
      </w:r>
      <w:r>
        <w:rPr>
          <w:rFonts w:ascii="Times New Roman" w:hAnsi="Times New Roman"/>
          <w:b/>
          <w:bCs/>
          <w:i/>
          <w:iCs/>
          <w:kern w:val="0"/>
          <w:sz w:val="20"/>
          <w:szCs w:val="20"/>
          <w:lang w:val="en-GB"/>
        </w:rPr>
        <w:t xml:space="preserve"> (e.g., the slot is Uu slot or the slot is sidelink slot without PSFCH)</w:t>
      </w:r>
      <w:r w:rsidRPr="001F07F2">
        <w:rPr>
          <w:rFonts w:ascii="Times New Roman" w:hAnsi="Times New Roman"/>
          <w:b/>
          <w:bCs/>
          <w:i/>
          <w:iCs/>
          <w:kern w:val="0"/>
          <w:sz w:val="20"/>
          <w:szCs w:val="20"/>
          <w:lang w:val="en-GB"/>
        </w:rPr>
        <w:t xml:space="preserve"> N </w:t>
      </w:r>
      <w:r w:rsidRPr="001F07F2">
        <w:rPr>
          <w:rFonts w:ascii="Times New Roman" w:hAnsi="Times New Roman" w:hint="eastAsia"/>
          <w:b/>
          <w:bCs/>
          <w:i/>
          <w:iCs/>
          <w:kern w:val="0"/>
          <w:sz w:val="20"/>
          <w:szCs w:val="20"/>
          <w:lang w:val="en-GB"/>
        </w:rPr>
        <w:t>bit</w:t>
      </w:r>
      <w:r w:rsidRPr="001F07F2">
        <w:rPr>
          <w:rFonts w:ascii="Times New Roman" w:hAnsi="Times New Roman"/>
          <w:b/>
          <w:bCs/>
          <w:i/>
          <w:iCs/>
          <w:kern w:val="0"/>
          <w:sz w:val="20"/>
          <w:szCs w:val="20"/>
          <w:lang w:val="en-GB"/>
        </w:rPr>
        <w:t>s NACK are generated.</w:t>
      </w:r>
    </w:p>
    <w:p w14:paraId="1EFB1BC4" w14:textId="6698F218" w:rsidR="009C6A8C" w:rsidRDefault="009C6A8C">
      <w:pPr>
        <w:pStyle w:val="ab"/>
        <w:numPr>
          <w:ilvl w:val="0"/>
          <w:numId w:val="13"/>
        </w:numPr>
        <w:spacing w:before="120" w:after="120"/>
        <w:ind w:firstLineChars="0"/>
        <w:rPr>
          <w:rFonts w:ascii="Times New Roman" w:hAnsi="Times New Roman"/>
          <w:b/>
          <w:bCs/>
          <w:i/>
          <w:iCs/>
          <w:kern w:val="0"/>
          <w:sz w:val="20"/>
          <w:szCs w:val="20"/>
          <w:lang w:val="en-GB"/>
        </w:rPr>
      </w:pPr>
      <w:r>
        <w:rPr>
          <w:rFonts w:ascii="Times New Roman" w:hAnsi="Times New Roman"/>
          <w:b/>
          <w:bCs/>
          <w:i/>
          <w:iCs/>
          <w:kern w:val="0"/>
          <w:sz w:val="20"/>
          <w:szCs w:val="20"/>
          <w:lang w:val="en-GB"/>
        </w:rPr>
        <w:t xml:space="preserve">Step 3. For </w:t>
      </w:r>
      <w:r w:rsidR="00B76D86">
        <w:rPr>
          <w:rFonts w:ascii="Times New Roman" w:hAnsi="Times New Roman"/>
          <w:b/>
          <w:bCs/>
          <w:i/>
          <w:iCs/>
          <w:kern w:val="0"/>
          <w:sz w:val="20"/>
          <w:szCs w:val="20"/>
          <w:lang w:val="en-GB"/>
        </w:rPr>
        <w:t>each bit in the N HARQ-ACK bits</w:t>
      </w:r>
      <w:r w:rsidR="00BA4880">
        <w:rPr>
          <w:rFonts w:ascii="Times New Roman" w:hAnsi="Times New Roman"/>
          <w:b/>
          <w:bCs/>
          <w:i/>
          <w:iCs/>
          <w:kern w:val="0"/>
          <w:sz w:val="20"/>
          <w:szCs w:val="20"/>
          <w:lang w:val="en-GB"/>
        </w:rPr>
        <w:t xml:space="preserve"> for the sidelink slot containing PSFCH</w:t>
      </w:r>
      <w:r w:rsidR="00B76D86">
        <w:rPr>
          <w:rFonts w:ascii="Times New Roman" w:hAnsi="Times New Roman"/>
          <w:b/>
          <w:bCs/>
          <w:i/>
          <w:iCs/>
          <w:kern w:val="0"/>
          <w:sz w:val="20"/>
          <w:szCs w:val="20"/>
          <w:lang w:val="en-GB"/>
        </w:rPr>
        <w:t>, if the bit is associated with a transmitted PSCCH/PS</w:t>
      </w:r>
      <w:r w:rsidR="00C33A3B">
        <w:rPr>
          <w:rFonts w:ascii="Times New Roman" w:hAnsi="Times New Roman"/>
          <w:b/>
          <w:bCs/>
          <w:i/>
          <w:iCs/>
          <w:kern w:val="0"/>
          <w:sz w:val="20"/>
          <w:szCs w:val="20"/>
          <w:lang w:val="en-GB"/>
        </w:rPr>
        <w:t>S</w:t>
      </w:r>
      <w:r w:rsidR="00B76D86">
        <w:rPr>
          <w:rFonts w:ascii="Times New Roman" w:hAnsi="Times New Roman"/>
          <w:b/>
          <w:bCs/>
          <w:i/>
          <w:iCs/>
          <w:kern w:val="0"/>
          <w:sz w:val="20"/>
          <w:szCs w:val="20"/>
          <w:lang w:val="en-GB"/>
        </w:rPr>
        <w:t>CH</w:t>
      </w:r>
      <w:r w:rsidR="008C5719">
        <w:rPr>
          <w:rFonts w:ascii="Times New Roman" w:hAnsi="Times New Roman"/>
          <w:b/>
          <w:bCs/>
          <w:i/>
          <w:iCs/>
          <w:kern w:val="0"/>
          <w:sz w:val="20"/>
          <w:szCs w:val="20"/>
          <w:lang w:val="en-GB"/>
        </w:rPr>
        <w:t xml:space="preserve"> by the TX UE</w:t>
      </w:r>
      <w:r w:rsidR="00B76D86">
        <w:rPr>
          <w:rFonts w:ascii="Times New Roman" w:hAnsi="Times New Roman"/>
          <w:b/>
          <w:bCs/>
          <w:i/>
          <w:iCs/>
          <w:kern w:val="0"/>
          <w:sz w:val="20"/>
          <w:szCs w:val="20"/>
          <w:lang w:val="en-GB"/>
        </w:rPr>
        <w:t xml:space="preserve">, generate a HAQR-ACK bit based on </w:t>
      </w:r>
      <w:r w:rsidR="00544522">
        <w:rPr>
          <w:rFonts w:ascii="Times New Roman" w:hAnsi="Times New Roman"/>
          <w:b/>
          <w:bCs/>
          <w:i/>
          <w:iCs/>
          <w:kern w:val="0"/>
          <w:sz w:val="20"/>
          <w:szCs w:val="20"/>
          <w:lang w:val="en-GB"/>
        </w:rPr>
        <w:t xml:space="preserve">the corresponding </w:t>
      </w:r>
      <w:r w:rsidR="00B76D86">
        <w:rPr>
          <w:rFonts w:ascii="Times New Roman" w:hAnsi="Times New Roman"/>
          <w:b/>
          <w:bCs/>
          <w:i/>
          <w:iCs/>
          <w:kern w:val="0"/>
          <w:sz w:val="20"/>
          <w:szCs w:val="20"/>
          <w:lang w:val="en-GB"/>
        </w:rPr>
        <w:t xml:space="preserve">PSFCH reception as defined in 38.213 16.5; if the associated PSCCH/PSSCH occasion is not used </w:t>
      </w:r>
      <w:r w:rsidR="00C96688">
        <w:rPr>
          <w:rFonts w:ascii="Times New Roman" w:hAnsi="Times New Roman"/>
          <w:b/>
          <w:bCs/>
          <w:i/>
          <w:iCs/>
          <w:kern w:val="0"/>
          <w:sz w:val="20"/>
          <w:szCs w:val="20"/>
          <w:lang w:val="en-GB"/>
        </w:rPr>
        <w:t xml:space="preserve">for transmission </w:t>
      </w:r>
      <w:r w:rsidR="00B76D86">
        <w:rPr>
          <w:rFonts w:ascii="Times New Roman" w:hAnsi="Times New Roman"/>
          <w:b/>
          <w:bCs/>
          <w:i/>
          <w:iCs/>
          <w:kern w:val="0"/>
          <w:sz w:val="20"/>
          <w:szCs w:val="20"/>
          <w:lang w:val="en-GB"/>
        </w:rPr>
        <w:t xml:space="preserve">by the TX UE, set the </w:t>
      </w:r>
      <w:r w:rsidR="00490FC2">
        <w:rPr>
          <w:rFonts w:ascii="Times New Roman" w:hAnsi="Times New Roman"/>
          <w:b/>
          <w:bCs/>
          <w:i/>
          <w:iCs/>
          <w:kern w:val="0"/>
          <w:sz w:val="20"/>
          <w:szCs w:val="20"/>
          <w:lang w:val="en-GB"/>
        </w:rPr>
        <w:t xml:space="preserve">corresponding </w:t>
      </w:r>
      <w:r w:rsidR="00B76D86">
        <w:rPr>
          <w:rFonts w:ascii="Times New Roman" w:hAnsi="Times New Roman"/>
          <w:b/>
          <w:bCs/>
          <w:i/>
          <w:iCs/>
          <w:kern w:val="0"/>
          <w:sz w:val="20"/>
          <w:szCs w:val="20"/>
          <w:lang w:val="en-GB"/>
        </w:rPr>
        <w:t xml:space="preserve">bit to NACK. </w:t>
      </w:r>
    </w:p>
    <w:p w14:paraId="7BC1A99F" w14:textId="5264A224" w:rsidR="00930081" w:rsidRPr="001F07F2" w:rsidRDefault="005C4948" w:rsidP="00C44B96">
      <w:pPr>
        <w:pStyle w:val="ab"/>
        <w:spacing w:before="120" w:after="120"/>
        <w:ind w:left="360" w:firstLineChars="0" w:firstLine="0"/>
        <w:rPr>
          <w:rFonts w:ascii="Times New Roman" w:hAnsi="Times New Roman"/>
          <w:b/>
          <w:bCs/>
          <w:i/>
          <w:iCs/>
          <w:kern w:val="0"/>
          <w:sz w:val="20"/>
          <w:szCs w:val="20"/>
          <w:lang w:val="en-GB"/>
        </w:rPr>
      </w:pPr>
      <w:r w:rsidRPr="001F07F2">
        <w:rPr>
          <w:rFonts w:ascii="Times New Roman" w:hAnsi="Times New Roman"/>
          <w:b/>
          <w:bCs/>
          <w:i/>
          <w:iCs/>
          <w:kern w:val="0"/>
          <w:sz w:val="20"/>
          <w:szCs w:val="20"/>
          <w:lang w:val="en-GB"/>
        </w:rPr>
        <w:t xml:space="preserve"> </w:t>
      </w:r>
    </w:p>
    <w:p w14:paraId="5265A16D" w14:textId="10E801FE" w:rsidR="00EF2E77" w:rsidRPr="005401B5" w:rsidRDefault="005401B5" w:rsidP="005401B5">
      <w:pPr>
        <w:pStyle w:val="5"/>
        <w:rPr>
          <w:rFonts w:eastAsia="等线"/>
          <w:sz w:val="21"/>
          <w:szCs w:val="21"/>
          <w:u w:val="single"/>
        </w:rPr>
      </w:pPr>
      <w:r w:rsidRPr="003A5E30">
        <w:rPr>
          <w:rFonts w:eastAsia="等线" w:hint="eastAsia"/>
          <w:sz w:val="21"/>
          <w:szCs w:val="21"/>
          <w:u w:val="single"/>
        </w:rPr>
        <w:t>T</w:t>
      </w:r>
      <w:r w:rsidRPr="003A5E30">
        <w:rPr>
          <w:rFonts w:eastAsia="等线"/>
          <w:sz w:val="21"/>
          <w:szCs w:val="21"/>
          <w:u w:val="single"/>
        </w:rPr>
        <w:t>P1</w:t>
      </w:r>
    </w:p>
    <w:p w14:paraId="166294B5" w14:textId="2EA0CC9A" w:rsidR="00723399" w:rsidRPr="002E7F58" w:rsidRDefault="002E7F58" w:rsidP="002E7F58">
      <w:pPr>
        <w:spacing w:before="120" w:after="120"/>
        <w:jc w:val="center"/>
        <w:rPr>
          <w:rFonts w:eastAsiaTheme="minorEastAsia"/>
          <w:b/>
          <w:color w:val="FF0000"/>
          <w:szCs w:val="20"/>
          <w:lang w:eastAsia="zh-CN"/>
        </w:rPr>
      </w:pPr>
      <w:r w:rsidRPr="00864166">
        <w:rPr>
          <w:b/>
          <w:color w:val="FF0000"/>
          <w:szCs w:val="20"/>
          <w:lang w:eastAsia="zh-CN"/>
        </w:rPr>
        <w:t>------------------------------------------- Start of Draft TP of 21</w:t>
      </w:r>
      <w:r>
        <w:rPr>
          <w:rFonts w:eastAsiaTheme="minorEastAsia"/>
          <w:b/>
          <w:color w:val="FF0000"/>
          <w:szCs w:val="20"/>
          <w:lang w:eastAsia="zh-CN"/>
        </w:rPr>
        <w:t>3</w:t>
      </w:r>
      <w:r w:rsidRPr="00864166">
        <w:rPr>
          <w:b/>
          <w:color w:val="FF0000"/>
          <w:szCs w:val="20"/>
          <w:lang w:eastAsia="zh-CN"/>
        </w:rPr>
        <w:t xml:space="preserve"> -------------------------------------</w:t>
      </w:r>
    </w:p>
    <w:p w14:paraId="2456EFEC" w14:textId="77777777" w:rsidR="00336CB2" w:rsidRPr="009E1FD0" w:rsidRDefault="00336CB2" w:rsidP="00336CB2">
      <w:pPr>
        <w:jc w:val="both"/>
        <w:rPr>
          <w:color w:val="FF0000"/>
          <w:szCs w:val="20"/>
          <w:lang w:eastAsia="zh-CN"/>
        </w:rPr>
      </w:pPr>
      <w:r w:rsidRPr="009E1FD0">
        <w:rPr>
          <w:color w:val="FF0000"/>
          <w:lang w:eastAsia="zh-CN"/>
        </w:rPr>
        <w:t xml:space="preserve">This clause applies if the UE is configured with </w:t>
      </w:r>
      <w:proofErr w:type="spellStart"/>
      <w:r w:rsidRPr="009E1FD0">
        <w:rPr>
          <w:i/>
          <w:color w:val="FF0000"/>
          <w:lang w:eastAsia="zh-CN"/>
        </w:rPr>
        <w:t>pdsch</w:t>
      </w:r>
      <w:proofErr w:type="spellEnd"/>
      <w:r w:rsidRPr="009E1FD0">
        <w:rPr>
          <w:i/>
          <w:color w:val="FF0000"/>
          <w:lang w:eastAsia="zh-CN"/>
        </w:rPr>
        <w:t>-</w:t>
      </w:r>
      <w:r w:rsidRPr="009E1FD0">
        <w:rPr>
          <w:rFonts w:cs="Arial"/>
          <w:i/>
          <w:color w:val="FF0000"/>
          <w:lang w:eastAsia="zh-CN"/>
        </w:rPr>
        <w:t>HARQ-ACK-Codebook = semi-static</w:t>
      </w:r>
      <w:r w:rsidRPr="009E1FD0">
        <w:rPr>
          <w:rFonts w:cs="Arial"/>
          <w:color w:val="FF0000"/>
          <w:lang w:eastAsia="zh-CN"/>
        </w:rPr>
        <w:t>.</w:t>
      </w:r>
    </w:p>
    <w:p w14:paraId="4581F352" w14:textId="099E6E73" w:rsidR="005361DD" w:rsidRDefault="00336CB2" w:rsidP="00336CB2">
      <w:pPr>
        <w:jc w:val="both"/>
        <w:rPr>
          <w:color w:val="FF0000"/>
          <w:lang w:eastAsia="zh-CN"/>
        </w:rPr>
      </w:pPr>
      <w:r w:rsidRPr="005401B5">
        <w:rPr>
          <w:color w:val="FF0000"/>
          <w:lang w:eastAsia="zh-CN"/>
        </w:rPr>
        <w:t xml:space="preserve">For the set of slot timing values </w:t>
      </w:r>
      <m:oMath>
        <m:sSub>
          <m:sSubPr>
            <m:ctrlPr>
              <w:rPr>
                <w:rFonts w:ascii="Cambria Math" w:hAnsi="Cambria Math"/>
                <w:i/>
                <w:color w:val="FF0000"/>
              </w:rPr>
            </m:ctrlPr>
          </m:sSubPr>
          <m:e>
            <m:r>
              <w:rPr>
                <w:rFonts w:ascii="Cambria Math" w:hAnsi="Cambria Math"/>
                <w:color w:val="FF0000"/>
              </w:rPr>
              <m:t>K</m:t>
            </m:r>
            <m:ctrlPr>
              <w:rPr>
                <w:rFonts w:ascii="Cambria Math" w:hAnsi="Cambria Math"/>
                <w:color w:val="FF0000"/>
              </w:rPr>
            </m:ctrlPr>
          </m:e>
          <m:sub>
            <m:r>
              <w:rPr>
                <w:rFonts w:ascii="Cambria Math" w:hAnsi="Cambria Math"/>
                <w:color w:val="FF0000"/>
              </w:rPr>
              <m:t>PSFCH</m:t>
            </m:r>
            <m:r>
              <w:rPr>
                <w:rFonts w:ascii="Cambria Math" w:eastAsiaTheme="minorEastAsia" w:hAnsi="Cambria Math"/>
                <w:color w:val="FF0000"/>
                <w:lang w:eastAsia="zh-CN"/>
              </w:rPr>
              <m:t>_</m:t>
            </m:r>
            <m:r>
              <w:rPr>
                <w:rFonts w:ascii="Cambria Math" w:hAnsi="Cambria Math"/>
                <w:color w:val="FF0000"/>
              </w:rPr>
              <m:t>HARQ</m:t>
            </m:r>
          </m:sub>
        </m:sSub>
      </m:oMath>
      <w:r w:rsidRPr="005401B5">
        <w:rPr>
          <w:color w:val="FF0000"/>
          <w:vertAlign w:val="subscript"/>
          <w:lang w:eastAsia="zh-CN"/>
        </w:rPr>
        <w:t xml:space="preserve"> </w:t>
      </w:r>
      <w:r w:rsidR="00552C8D">
        <w:rPr>
          <w:color w:val="FF0000"/>
          <w:lang w:eastAsia="zh-CN"/>
        </w:rPr>
        <w:t>provided by high layer,</w:t>
      </w:r>
      <w:r w:rsidRPr="005401B5">
        <w:rPr>
          <w:color w:val="FF0000"/>
          <w:lang w:eastAsia="zh-CN"/>
        </w:rPr>
        <w:t xml:space="preserve"> the UE determines a set of slots in sidelink SCS with reference to the slot </w:t>
      </w:r>
      <m:oMath>
        <m:r>
          <w:rPr>
            <w:rFonts w:ascii="Cambria Math" w:hAnsi="Cambria Math"/>
          </w:rPr>
          <m:t>n</m:t>
        </m:r>
      </m:oMath>
      <w:r w:rsidRPr="005401B5">
        <w:rPr>
          <w:color w:val="FF0000"/>
          <w:lang w:eastAsia="zh-CN"/>
        </w:rPr>
        <w:t xml:space="preserve"> for PUCCH transmission. </w:t>
      </w:r>
    </w:p>
    <w:p w14:paraId="289299CD" w14:textId="77777777" w:rsidR="00870EAA" w:rsidRPr="004E5A67" w:rsidRDefault="00870EAA" w:rsidP="00870EAA">
      <w:pPr>
        <w:jc w:val="both"/>
        <w:rPr>
          <w:color w:val="FF0000"/>
          <w:szCs w:val="20"/>
        </w:rPr>
      </w:pPr>
      <w:r w:rsidRPr="005401B5">
        <w:rPr>
          <w:color w:val="FF0000"/>
          <w:lang w:eastAsia="zh-CN"/>
        </w:rPr>
        <w:t xml:space="preserve">For each slot in the </w:t>
      </w:r>
      <w:r>
        <w:rPr>
          <w:color w:val="FF0000"/>
          <w:lang w:eastAsia="zh-CN"/>
        </w:rPr>
        <w:t xml:space="preserve">slot </w:t>
      </w:r>
      <w:r w:rsidRPr="005401B5">
        <w:rPr>
          <w:color w:val="FF0000"/>
          <w:lang w:eastAsia="zh-CN"/>
        </w:rPr>
        <w:t xml:space="preserve">set, if the slot is not for sidelink, or if the slot is a sidelink slot but includes no PSFCH reception occasions, UE </w:t>
      </w:r>
      <w:r w:rsidRPr="005401B5">
        <w:rPr>
          <w:color w:val="FF0000"/>
        </w:rPr>
        <w:t xml:space="preserve">generates </w:t>
      </w:r>
      <w:r>
        <w:rPr>
          <w:color w:val="FF0000"/>
        </w:rPr>
        <w:t xml:space="preserve">N </w:t>
      </w:r>
      <w:r w:rsidRPr="005401B5">
        <w:rPr>
          <w:color w:val="FF0000"/>
        </w:rPr>
        <w:t>NACK values,</w:t>
      </w:r>
      <w:r>
        <w:rPr>
          <w:color w:val="FF0000"/>
        </w:rPr>
        <w:t xml:space="preserve"> where N is the value indicated by </w:t>
      </w:r>
      <w:proofErr w:type="spellStart"/>
      <w:r w:rsidRPr="00B84554">
        <w:rPr>
          <w:i/>
          <w:color w:val="FF0000"/>
        </w:rPr>
        <w:t>periodPSFCHresource</w:t>
      </w:r>
      <w:proofErr w:type="spellEnd"/>
      <w:r>
        <w:rPr>
          <w:i/>
          <w:color w:val="FF0000"/>
        </w:rPr>
        <w:t>.</w:t>
      </w:r>
      <w:r w:rsidRPr="005401B5">
        <w:rPr>
          <w:color w:val="FF0000"/>
        </w:rPr>
        <w:t xml:space="preserve"> </w:t>
      </w:r>
      <w:r>
        <w:rPr>
          <w:color w:val="FF0000"/>
        </w:rPr>
        <w:t>I</w:t>
      </w:r>
      <w:r w:rsidRPr="005401B5">
        <w:rPr>
          <w:color w:val="FF0000"/>
        </w:rPr>
        <w:t xml:space="preserve">f the slot is for sidelink and includes PSFCH occasions, UE determines </w:t>
      </w:r>
      <w:r>
        <w:rPr>
          <w:color w:val="FF0000"/>
        </w:rPr>
        <w:t xml:space="preserve">N </w:t>
      </w:r>
      <w:r w:rsidRPr="00702B44">
        <w:rPr>
          <w:color w:val="FF0000"/>
          <w:lang w:eastAsia="zh-CN"/>
        </w:rPr>
        <w:t>PSCCH and PSSCH transmission occasion</w:t>
      </w:r>
      <w:r>
        <w:rPr>
          <w:color w:val="FF0000"/>
        </w:rPr>
        <w:t xml:space="preserve">s associated with the PSFCH occasion, and determines </w:t>
      </w:r>
      <w:r w:rsidRPr="005401B5">
        <w:rPr>
          <w:color w:val="FF0000"/>
        </w:rPr>
        <w:t xml:space="preserve">the corresponding HARQ-ACK information as </w:t>
      </w:r>
      <w:r w:rsidRPr="008D43FF">
        <w:rPr>
          <w:color w:val="FF0000"/>
          <w:szCs w:val="20"/>
        </w:rPr>
        <w:t>following:</w:t>
      </w:r>
    </w:p>
    <w:p w14:paraId="1B23109C" w14:textId="1DFFE87A" w:rsidR="00870EAA" w:rsidRPr="00EE237B" w:rsidRDefault="00870EAA" w:rsidP="00870EAA">
      <w:pPr>
        <w:pStyle w:val="ab"/>
        <w:numPr>
          <w:ilvl w:val="0"/>
          <w:numId w:val="48"/>
        </w:numPr>
        <w:ind w:firstLineChars="0"/>
        <w:rPr>
          <w:rFonts w:ascii="Times New Roman" w:hAnsi="Times New Roman"/>
          <w:color w:val="FF0000"/>
          <w:sz w:val="20"/>
          <w:szCs w:val="20"/>
        </w:rPr>
      </w:pPr>
      <w:r w:rsidRPr="00EE237B">
        <w:rPr>
          <w:rFonts w:ascii="Times New Roman" w:hAnsi="Times New Roman"/>
          <w:color w:val="FF0000"/>
          <w:sz w:val="20"/>
          <w:szCs w:val="20"/>
        </w:rPr>
        <w:t xml:space="preserve">For each </w:t>
      </w:r>
      <w:r w:rsidR="004E5A67" w:rsidRPr="00EE237B">
        <w:rPr>
          <w:rFonts w:ascii="Times New Roman" w:hAnsi="Times New Roman"/>
          <w:color w:val="FF0000"/>
          <w:sz w:val="20"/>
          <w:szCs w:val="20"/>
        </w:rPr>
        <w:t>PSCCH and PSSCH transmission occasion associated with the PSFCH occasion</w:t>
      </w:r>
      <w:r w:rsidRPr="00EE237B">
        <w:rPr>
          <w:rFonts w:ascii="Times New Roman" w:hAnsi="Times New Roman"/>
          <w:color w:val="FF0000"/>
          <w:sz w:val="20"/>
          <w:szCs w:val="20"/>
        </w:rPr>
        <w:t xml:space="preserve"> </w:t>
      </w:r>
    </w:p>
    <w:p w14:paraId="2B4100EC" w14:textId="4130AAD8" w:rsidR="00870EAA" w:rsidRPr="00EE237B" w:rsidRDefault="00870EAA" w:rsidP="00870EAA">
      <w:pPr>
        <w:pStyle w:val="ab"/>
        <w:numPr>
          <w:ilvl w:val="1"/>
          <w:numId w:val="49"/>
        </w:numPr>
        <w:ind w:firstLineChars="0"/>
        <w:rPr>
          <w:rFonts w:ascii="Times New Roman" w:hAnsi="Times New Roman"/>
          <w:color w:val="FF0000"/>
          <w:sz w:val="20"/>
          <w:szCs w:val="20"/>
        </w:rPr>
      </w:pPr>
      <w:r w:rsidRPr="00EE237B">
        <w:rPr>
          <w:rFonts w:ascii="Times New Roman" w:hAnsi="Times New Roman"/>
          <w:color w:val="FF0000"/>
          <w:sz w:val="20"/>
          <w:szCs w:val="20"/>
        </w:rPr>
        <w:t xml:space="preserve">if the PSCCH and PSSCH transmission occasion is used for PSCCH and PSSCH transmission, </w:t>
      </w:r>
      <w:r w:rsidRPr="00EE237B">
        <w:rPr>
          <w:rFonts w:ascii="Times New Roman" w:eastAsia="Times New Roman" w:hAnsi="Times New Roman"/>
          <w:color w:val="FF0000"/>
          <w:sz w:val="20"/>
          <w:szCs w:val="20"/>
        </w:rPr>
        <w:t>the</w:t>
      </w:r>
      <w:r w:rsidR="00816B69" w:rsidRPr="004E333D">
        <w:rPr>
          <w:rFonts w:ascii="Times New Roman" w:eastAsia="Times New Roman" w:hAnsi="Times New Roman"/>
          <w:color w:val="FF0000"/>
          <w:sz w:val="20"/>
          <w:szCs w:val="20"/>
        </w:rPr>
        <w:t xml:space="preserve"> </w:t>
      </w:r>
      <w:r w:rsidR="00816B69" w:rsidRPr="00EE237B">
        <w:rPr>
          <w:rFonts w:ascii="Times New Roman" w:eastAsiaTheme="minorEastAsia" w:hAnsi="Times New Roman"/>
          <w:color w:val="FF0000"/>
          <w:sz w:val="20"/>
          <w:szCs w:val="20"/>
        </w:rPr>
        <w:t>c</w:t>
      </w:r>
      <w:r w:rsidR="00816B69" w:rsidRPr="004E333D">
        <w:rPr>
          <w:rFonts w:ascii="Times New Roman" w:eastAsia="Times New Roman" w:hAnsi="Times New Roman"/>
          <w:color w:val="FF0000"/>
          <w:sz w:val="20"/>
          <w:szCs w:val="20"/>
        </w:rPr>
        <w:t>orresponding</w:t>
      </w:r>
      <w:r w:rsidRPr="00EE237B">
        <w:rPr>
          <w:rFonts w:ascii="Times New Roman" w:eastAsia="Times New Roman" w:hAnsi="Times New Roman"/>
          <w:color w:val="FF0000"/>
          <w:sz w:val="20"/>
          <w:szCs w:val="20"/>
        </w:rPr>
        <w:t xml:space="preserve"> HARQ-ACK bit is determined </w:t>
      </w:r>
      <w:r w:rsidRPr="00EE237B">
        <w:rPr>
          <w:rFonts w:ascii="Times New Roman" w:hAnsi="Times New Roman"/>
          <w:color w:val="FF0000"/>
          <w:sz w:val="20"/>
          <w:szCs w:val="20"/>
        </w:rPr>
        <w:t xml:space="preserve">based on the corresponding PSFCH reception </w:t>
      </w:r>
      <w:r w:rsidRPr="00EE237B">
        <w:rPr>
          <w:rFonts w:ascii="Times New Roman" w:eastAsia="Times New Roman" w:hAnsi="Times New Roman"/>
          <w:color w:val="FF0000"/>
          <w:sz w:val="20"/>
          <w:szCs w:val="20"/>
        </w:rPr>
        <w:t xml:space="preserve">as </w:t>
      </w:r>
      <w:r w:rsidRPr="00EE237B">
        <w:rPr>
          <w:rFonts w:ascii="Times New Roman" w:hAnsi="Times New Roman"/>
          <w:color w:val="FF0000"/>
          <w:sz w:val="20"/>
          <w:szCs w:val="20"/>
        </w:rPr>
        <w:t xml:space="preserve">defined in 16.5. </w:t>
      </w:r>
    </w:p>
    <w:p w14:paraId="77CD25D0" w14:textId="6FBFA6A2" w:rsidR="00870EAA" w:rsidRPr="00EE237B" w:rsidRDefault="00870EAA" w:rsidP="00870EAA">
      <w:pPr>
        <w:pStyle w:val="ab"/>
        <w:numPr>
          <w:ilvl w:val="1"/>
          <w:numId w:val="49"/>
        </w:numPr>
        <w:ind w:firstLineChars="0"/>
        <w:rPr>
          <w:rFonts w:ascii="Times New Roman" w:hAnsi="Times New Roman"/>
          <w:color w:val="FF0000"/>
          <w:sz w:val="20"/>
          <w:szCs w:val="20"/>
        </w:rPr>
      </w:pPr>
      <w:r w:rsidRPr="00EE237B">
        <w:rPr>
          <w:rFonts w:ascii="Times New Roman" w:hAnsi="Times New Roman"/>
          <w:color w:val="FF0000"/>
          <w:sz w:val="20"/>
          <w:szCs w:val="20"/>
        </w:rPr>
        <w:t xml:space="preserve">Otherwise, </w:t>
      </w:r>
      <w:r w:rsidR="00CC08AD">
        <w:rPr>
          <w:rFonts w:ascii="Times New Roman" w:hAnsi="Times New Roman"/>
          <w:color w:val="FF0000"/>
          <w:sz w:val="20"/>
          <w:szCs w:val="20"/>
        </w:rPr>
        <w:t xml:space="preserve">UE </w:t>
      </w:r>
      <w:r w:rsidR="00CC08AD">
        <w:rPr>
          <w:rFonts w:ascii="Times New Roman" w:hAnsi="Times New Roman" w:hint="eastAsia"/>
          <w:color w:val="FF0000"/>
          <w:sz w:val="20"/>
          <w:szCs w:val="20"/>
        </w:rPr>
        <w:t>generate</w:t>
      </w:r>
      <w:r w:rsidR="00CC08AD">
        <w:rPr>
          <w:rFonts w:ascii="Times New Roman" w:hAnsi="Times New Roman"/>
          <w:color w:val="FF0000"/>
          <w:sz w:val="20"/>
          <w:szCs w:val="20"/>
        </w:rPr>
        <w:t>s a NACK value.</w:t>
      </w:r>
    </w:p>
    <w:p w14:paraId="34C2E0D1" w14:textId="77777777" w:rsidR="001B39D7" w:rsidRPr="001E2B51" w:rsidRDefault="001B39D7" w:rsidP="001B39D7">
      <w:pPr>
        <w:spacing w:before="120" w:after="120"/>
        <w:jc w:val="center"/>
        <w:rPr>
          <w:b/>
          <w:szCs w:val="20"/>
          <w:lang w:eastAsia="zh-CN"/>
        </w:rPr>
      </w:pPr>
      <w:r w:rsidRPr="001E2B51">
        <w:rPr>
          <w:b/>
          <w:color w:val="FF0000"/>
          <w:szCs w:val="20"/>
          <w:lang w:eastAsia="zh-CN"/>
        </w:rPr>
        <w:t>---------------------------------------------- End of Draft TP ---------------------------------------------</w:t>
      </w:r>
    </w:p>
    <w:p w14:paraId="2C8E95CF" w14:textId="77777777" w:rsidR="00723399" w:rsidRPr="002E7F58" w:rsidRDefault="00723399" w:rsidP="002E7F58">
      <w:pPr>
        <w:spacing w:before="120" w:after="120"/>
        <w:rPr>
          <w:b/>
          <w:bCs/>
          <w:i/>
          <w:iCs/>
          <w:szCs w:val="20"/>
        </w:rPr>
      </w:pPr>
    </w:p>
    <w:p w14:paraId="3A698DFC" w14:textId="1C895A7C" w:rsidR="006E7E5B" w:rsidRPr="003A5E30" w:rsidRDefault="007839D9" w:rsidP="00A32DC8">
      <w:pPr>
        <w:pStyle w:val="5"/>
        <w:rPr>
          <w:rFonts w:eastAsia="等线"/>
          <w:sz w:val="21"/>
          <w:szCs w:val="21"/>
          <w:u w:val="single"/>
        </w:rPr>
      </w:pPr>
      <w:r w:rsidRPr="003A5E30">
        <w:rPr>
          <w:rFonts w:eastAsia="等线"/>
          <w:sz w:val="21"/>
          <w:szCs w:val="21"/>
          <w:u w:val="single"/>
        </w:rPr>
        <w:t>HARQ-ACK</w:t>
      </w:r>
      <w:r w:rsidR="00EF2E77" w:rsidRPr="003A5E30">
        <w:rPr>
          <w:rFonts w:eastAsia="等线"/>
          <w:sz w:val="21"/>
          <w:szCs w:val="21"/>
          <w:u w:val="single"/>
        </w:rPr>
        <w:t xml:space="preserve"> for SL CG </w:t>
      </w:r>
      <w:r w:rsidR="00E106C0" w:rsidRPr="003A5E30">
        <w:rPr>
          <w:rFonts w:eastAsia="等线"/>
          <w:sz w:val="21"/>
          <w:szCs w:val="21"/>
          <w:u w:val="single"/>
        </w:rPr>
        <w:t>in type-1 codebook</w:t>
      </w:r>
    </w:p>
    <w:p w14:paraId="3D4E99FC" w14:textId="673225F0" w:rsidR="00406292" w:rsidRPr="00FF128D" w:rsidRDefault="00E73A62" w:rsidP="00406292">
      <w:pPr>
        <w:pStyle w:val="a9"/>
        <w:spacing w:before="120" w:after="120"/>
        <w:jc w:val="both"/>
        <w:rPr>
          <w:rFonts w:ascii="Times New Roman" w:eastAsia="宋体" w:hAnsi="Times New Roman"/>
          <w:b w:val="0"/>
          <w:bCs/>
          <w:szCs w:val="20"/>
          <w:lang w:val="en-GB" w:eastAsia="zh-CN"/>
        </w:rPr>
      </w:pPr>
      <w:bookmarkStart w:id="11" w:name="_Ref23976738"/>
      <w:r>
        <w:rPr>
          <w:rFonts w:ascii="Times New Roman" w:eastAsia="宋体" w:hAnsi="Times New Roman"/>
          <w:b w:val="0"/>
          <w:bCs/>
          <w:szCs w:val="20"/>
          <w:lang w:val="en-GB" w:eastAsia="zh-CN"/>
        </w:rPr>
        <w:t xml:space="preserve">Based on the previous discussion, there should be </w:t>
      </w:r>
      <w:r w:rsidR="00CE054E">
        <w:rPr>
          <w:rFonts w:ascii="Times New Roman" w:eastAsia="宋体" w:hAnsi="Times New Roman"/>
          <w:b w:val="0"/>
          <w:bCs/>
          <w:szCs w:val="20"/>
          <w:lang w:val="en-GB" w:eastAsia="zh-CN"/>
        </w:rPr>
        <w:t>N-</w:t>
      </w:r>
      <w:r>
        <w:rPr>
          <w:rFonts w:ascii="Times New Roman" w:eastAsia="宋体" w:hAnsi="Times New Roman"/>
          <w:b w:val="0"/>
          <w:bCs/>
          <w:szCs w:val="20"/>
          <w:lang w:val="en-GB" w:eastAsia="zh-CN"/>
        </w:rPr>
        <w:t>bit HARQ-ACK</w:t>
      </w:r>
      <w:r w:rsidRPr="00FF128D">
        <w:rPr>
          <w:rFonts w:ascii="Times New Roman" w:eastAsia="宋体" w:hAnsi="Times New Roman"/>
          <w:b w:val="0"/>
          <w:bCs/>
          <w:szCs w:val="20"/>
          <w:lang w:val="en-GB" w:eastAsia="zh-CN"/>
        </w:rPr>
        <w:t xml:space="preserve"> </w:t>
      </w:r>
      <w:r>
        <w:rPr>
          <w:rFonts w:ascii="Times New Roman" w:eastAsia="宋体" w:hAnsi="Times New Roman"/>
          <w:b w:val="0"/>
          <w:bCs/>
          <w:szCs w:val="20"/>
          <w:lang w:val="en-GB" w:eastAsia="zh-CN"/>
        </w:rPr>
        <w:t>information for a PSFCH associated with a PUCCH. However, f</w:t>
      </w:r>
      <w:r w:rsidR="00406292" w:rsidRPr="00FF128D">
        <w:rPr>
          <w:rFonts w:ascii="Times New Roman" w:eastAsia="宋体" w:hAnsi="Times New Roman"/>
          <w:b w:val="0"/>
          <w:bCs/>
          <w:szCs w:val="20"/>
          <w:lang w:val="en-GB" w:eastAsia="zh-CN"/>
        </w:rPr>
        <w:t xml:space="preserve">or a configured grant, </w:t>
      </w:r>
      <w:r w:rsidR="00406292">
        <w:rPr>
          <w:rFonts w:ascii="Times New Roman" w:eastAsia="宋体" w:hAnsi="Times New Roman"/>
          <w:b w:val="0"/>
          <w:bCs/>
          <w:szCs w:val="20"/>
          <w:lang w:val="en-GB" w:eastAsia="zh-CN"/>
        </w:rPr>
        <w:t xml:space="preserve">it has been agreed that </w:t>
      </w:r>
      <w:r w:rsidR="00406292" w:rsidRPr="00FF128D">
        <w:rPr>
          <w:rFonts w:ascii="Times New Roman" w:eastAsia="宋体" w:hAnsi="Times New Roman"/>
          <w:b w:val="0"/>
          <w:bCs/>
          <w:szCs w:val="20"/>
          <w:lang w:val="en-GB" w:eastAsia="zh-CN"/>
        </w:rPr>
        <w:t xml:space="preserve">there is only </w:t>
      </w:r>
      <w:r w:rsidR="00406292">
        <w:rPr>
          <w:rFonts w:ascii="Times New Roman" w:eastAsia="宋体" w:hAnsi="Times New Roman" w:hint="eastAsia"/>
          <w:b w:val="0"/>
          <w:bCs/>
          <w:szCs w:val="20"/>
          <w:lang w:val="en-GB" w:eastAsia="zh-CN"/>
        </w:rPr>
        <w:t>a</w:t>
      </w:r>
      <w:r w:rsidR="00406292">
        <w:rPr>
          <w:rFonts w:ascii="Times New Roman" w:eastAsia="宋体" w:hAnsi="Times New Roman"/>
          <w:b w:val="0"/>
          <w:bCs/>
          <w:szCs w:val="20"/>
          <w:lang w:val="en-GB" w:eastAsia="zh-CN"/>
        </w:rPr>
        <w:t xml:space="preserve"> </w:t>
      </w:r>
      <w:r w:rsidR="00406292" w:rsidRPr="00FF128D">
        <w:rPr>
          <w:rFonts w:ascii="Times New Roman" w:eastAsia="宋体" w:hAnsi="Times New Roman"/>
          <w:b w:val="0"/>
          <w:bCs/>
          <w:szCs w:val="20"/>
          <w:lang w:val="en-GB" w:eastAsia="zh-CN"/>
        </w:rPr>
        <w:t>single HARQ-ACK bit generated for indicating the outcome of the associated TB to gNB.</w:t>
      </w:r>
      <w:r w:rsidR="00CA1BC5">
        <w:rPr>
          <w:rFonts w:ascii="Times New Roman" w:eastAsia="宋体" w:hAnsi="Times New Roman"/>
          <w:b w:val="0"/>
          <w:bCs/>
          <w:szCs w:val="20"/>
          <w:lang w:val="en-GB" w:eastAsia="zh-CN"/>
        </w:rPr>
        <w:t xml:space="preserve"> </w:t>
      </w:r>
      <w:r w:rsidR="00C84039">
        <w:rPr>
          <w:rFonts w:ascii="Times New Roman" w:eastAsia="宋体" w:hAnsi="Times New Roman"/>
          <w:b w:val="0"/>
          <w:bCs/>
          <w:szCs w:val="20"/>
          <w:lang w:val="en-GB" w:eastAsia="zh-CN"/>
        </w:rPr>
        <w:t>In such case</w:t>
      </w:r>
      <w:r w:rsidR="008A172D">
        <w:rPr>
          <w:rFonts w:ascii="Times New Roman" w:eastAsia="宋体" w:hAnsi="Times New Roman"/>
          <w:b w:val="0"/>
          <w:bCs/>
          <w:szCs w:val="20"/>
          <w:lang w:val="en-GB" w:eastAsia="zh-CN"/>
        </w:rPr>
        <w:t>s</w:t>
      </w:r>
      <w:r w:rsidR="00C84039">
        <w:rPr>
          <w:rFonts w:ascii="Times New Roman" w:eastAsia="宋体" w:hAnsi="Times New Roman"/>
          <w:b w:val="0"/>
          <w:bCs/>
          <w:szCs w:val="20"/>
          <w:lang w:val="en-GB" w:eastAsia="zh-CN"/>
        </w:rPr>
        <w:t xml:space="preserve">, </w:t>
      </w:r>
      <w:r w:rsidR="00456775">
        <w:rPr>
          <w:rFonts w:ascii="Times New Roman" w:eastAsia="宋体" w:hAnsi="Times New Roman"/>
          <w:b w:val="0"/>
          <w:bCs/>
          <w:szCs w:val="20"/>
          <w:lang w:val="en-GB" w:eastAsia="zh-CN"/>
        </w:rPr>
        <w:t>N-1</w:t>
      </w:r>
      <w:r w:rsidR="00456775" w:rsidRPr="00FF128D">
        <w:rPr>
          <w:rFonts w:ascii="Times New Roman" w:eastAsia="宋体" w:hAnsi="Times New Roman"/>
          <w:b w:val="0"/>
          <w:bCs/>
          <w:szCs w:val="20"/>
          <w:lang w:val="en-GB" w:eastAsia="zh-CN"/>
        </w:rPr>
        <w:t xml:space="preserve"> </w:t>
      </w:r>
      <w:r w:rsidR="00C84039">
        <w:rPr>
          <w:rFonts w:ascii="Times New Roman" w:eastAsia="宋体" w:hAnsi="Times New Roman"/>
          <w:b w:val="0"/>
          <w:bCs/>
          <w:szCs w:val="20"/>
          <w:lang w:val="en-GB" w:eastAsia="zh-CN"/>
        </w:rPr>
        <w:t xml:space="preserve">bits </w:t>
      </w:r>
      <w:r w:rsidR="00406292" w:rsidRPr="00FF128D">
        <w:rPr>
          <w:rFonts w:ascii="Times New Roman" w:eastAsia="宋体" w:hAnsi="Times New Roman"/>
          <w:b w:val="0"/>
          <w:bCs/>
          <w:szCs w:val="20"/>
          <w:lang w:val="en-GB" w:eastAsia="zh-CN"/>
        </w:rPr>
        <w:t xml:space="preserve">NACK </w:t>
      </w:r>
      <w:r w:rsidR="003022D1">
        <w:rPr>
          <w:rFonts w:ascii="Times New Roman" w:eastAsia="宋体" w:hAnsi="Times New Roman"/>
          <w:b w:val="0"/>
          <w:bCs/>
          <w:szCs w:val="20"/>
          <w:lang w:val="en-GB" w:eastAsia="zh-CN"/>
        </w:rPr>
        <w:t xml:space="preserve">should be inserted </w:t>
      </w:r>
      <w:r w:rsidR="00406292" w:rsidRPr="00FF128D">
        <w:rPr>
          <w:rFonts w:ascii="Times New Roman" w:eastAsia="宋体" w:hAnsi="Times New Roman"/>
          <w:b w:val="0"/>
          <w:bCs/>
          <w:szCs w:val="20"/>
          <w:lang w:val="en-GB" w:eastAsia="zh-CN"/>
        </w:rPr>
        <w:t xml:space="preserve">before or after the </w:t>
      </w:r>
      <w:r w:rsidR="00406292" w:rsidRPr="00FF128D">
        <w:rPr>
          <w:rFonts w:ascii="Times New Roman" w:eastAsia="宋体" w:hAnsi="Times New Roman" w:hint="eastAsia"/>
          <w:b w:val="0"/>
          <w:bCs/>
          <w:szCs w:val="20"/>
          <w:lang w:val="en-GB" w:eastAsia="zh-CN"/>
        </w:rPr>
        <w:t>determined</w:t>
      </w:r>
      <w:r w:rsidR="00406292" w:rsidRPr="00FF128D">
        <w:rPr>
          <w:rFonts w:ascii="Times New Roman" w:eastAsia="宋体" w:hAnsi="Times New Roman"/>
          <w:b w:val="0"/>
          <w:bCs/>
          <w:szCs w:val="20"/>
          <w:lang w:val="en-GB" w:eastAsia="zh-CN"/>
        </w:rPr>
        <w:t xml:space="preserve"> HARQ-ACK bit of the TB. </w:t>
      </w:r>
    </w:p>
    <w:p w14:paraId="2A92BB7F" w14:textId="6A621C53" w:rsidR="00A01740" w:rsidRPr="004A280D" w:rsidRDefault="00A01740" w:rsidP="00A01740">
      <w:pPr>
        <w:pStyle w:val="af1"/>
        <w:jc w:val="both"/>
        <w:rPr>
          <w:rFonts w:eastAsia="宋体"/>
          <w:b/>
          <w:bCs/>
          <w:i/>
          <w:iCs/>
        </w:rPr>
      </w:pPr>
      <w:bookmarkStart w:id="12" w:name="_Ref23976758"/>
      <w:bookmarkStart w:id="13" w:name="_Ref32599791"/>
      <w:bookmarkEnd w:id="11"/>
      <w:r w:rsidRPr="00C34510">
        <w:rPr>
          <w:b/>
          <w:bCs/>
          <w:i/>
          <w:iCs/>
        </w:rPr>
        <w:t xml:space="preserve">Proposal </w:t>
      </w:r>
      <w:r w:rsidRPr="00C34510">
        <w:rPr>
          <w:b/>
          <w:bCs/>
          <w:i/>
          <w:iCs/>
        </w:rPr>
        <w:fldChar w:fldCharType="begin"/>
      </w:r>
      <w:r w:rsidRPr="00C34510">
        <w:rPr>
          <w:b/>
          <w:bCs/>
          <w:i/>
          <w:iCs/>
        </w:rPr>
        <w:instrText xml:space="preserve"> SEQ Proposal \* ARABIC </w:instrText>
      </w:r>
      <w:r w:rsidRPr="00C34510">
        <w:rPr>
          <w:b/>
          <w:bCs/>
          <w:i/>
          <w:iCs/>
        </w:rPr>
        <w:fldChar w:fldCharType="separate"/>
      </w:r>
      <w:r w:rsidR="00301B5D">
        <w:rPr>
          <w:b/>
          <w:bCs/>
          <w:i/>
          <w:iCs/>
          <w:noProof/>
        </w:rPr>
        <w:t>5</w:t>
      </w:r>
      <w:r w:rsidRPr="00C34510">
        <w:rPr>
          <w:b/>
          <w:bCs/>
          <w:i/>
          <w:iCs/>
        </w:rPr>
        <w:fldChar w:fldCharType="end"/>
      </w:r>
      <w:r w:rsidRPr="00C34510">
        <w:rPr>
          <w:b/>
          <w:bCs/>
          <w:i/>
          <w:iCs/>
        </w:rPr>
        <w:t xml:space="preserve">. </w:t>
      </w:r>
      <w:r w:rsidR="008C4CE5" w:rsidRPr="00C34510">
        <w:rPr>
          <w:b/>
          <w:bCs/>
          <w:i/>
          <w:iCs/>
        </w:rPr>
        <w:t>F</w:t>
      </w:r>
      <w:r w:rsidRPr="00C34510">
        <w:rPr>
          <w:rFonts w:eastAsia="宋体"/>
          <w:b/>
          <w:bCs/>
          <w:i/>
          <w:iCs/>
        </w:rPr>
        <w:t xml:space="preserve">or </w:t>
      </w:r>
      <w:r w:rsidR="00562603" w:rsidRPr="00C34510">
        <w:rPr>
          <w:rFonts w:eastAsia="宋体"/>
          <w:b/>
          <w:bCs/>
          <w:i/>
          <w:iCs/>
        </w:rPr>
        <w:t xml:space="preserve">a sidelink </w:t>
      </w:r>
      <w:r w:rsidR="00856581" w:rsidRPr="00C34510">
        <w:rPr>
          <w:rFonts w:eastAsia="宋体"/>
          <w:b/>
          <w:bCs/>
          <w:i/>
          <w:iCs/>
        </w:rPr>
        <w:t xml:space="preserve">configured </w:t>
      </w:r>
      <w:r w:rsidR="00562603" w:rsidRPr="00C34510">
        <w:rPr>
          <w:rFonts w:eastAsia="宋体"/>
          <w:b/>
          <w:bCs/>
          <w:i/>
          <w:iCs/>
        </w:rPr>
        <w:t>grant,</w:t>
      </w:r>
      <w:r w:rsidRPr="00C34510">
        <w:rPr>
          <w:rFonts w:eastAsia="宋体"/>
          <w:b/>
          <w:bCs/>
          <w:i/>
          <w:iCs/>
        </w:rPr>
        <w:t xml:space="preserve"> </w:t>
      </w:r>
      <w:r w:rsidR="0028543A" w:rsidRPr="00C34510">
        <w:rPr>
          <w:rFonts w:eastAsia="宋体"/>
          <w:b/>
          <w:bCs/>
          <w:i/>
          <w:iCs/>
        </w:rPr>
        <w:t>if 1 sidelink HARQ-ACK bit is generated based on the PSFCH decoding</w:t>
      </w:r>
      <w:r w:rsidR="008C4CE5" w:rsidRPr="00C34510">
        <w:rPr>
          <w:rFonts w:eastAsia="宋体"/>
          <w:b/>
          <w:bCs/>
          <w:i/>
          <w:iCs/>
        </w:rPr>
        <w:t xml:space="preserve"> and if </w:t>
      </w:r>
      <w:r w:rsidR="008C4CE5" w:rsidRPr="00C34510">
        <w:rPr>
          <w:b/>
          <w:bCs/>
          <w:i/>
          <w:iCs/>
        </w:rPr>
        <w:t>codebook type= type</w:t>
      </w:r>
      <w:r w:rsidR="00014440" w:rsidRPr="00C34510">
        <w:rPr>
          <w:rFonts w:eastAsiaTheme="minorEastAsia"/>
          <w:b/>
          <w:bCs/>
          <w:i/>
          <w:iCs/>
          <w:lang w:eastAsia="zh-CN"/>
        </w:rPr>
        <w:t>-</w:t>
      </w:r>
      <w:r w:rsidR="008C4CE5" w:rsidRPr="00C34510">
        <w:rPr>
          <w:b/>
          <w:bCs/>
          <w:i/>
          <w:iCs/>
        </w:rPr>
        <w:t xml:space="preserve">1, </w:t>
      </w:r>
      <w:r w:rsidRPr="00C34510">
        <w:rPr>
          <w:rFonts w:eastAsia="宋体"/>
          <w:b/>
          <w:bCs/>
          <w:i/>
          <w:iCs/>
        </w:rPr>
        <w:t>N</w:t>
      </w:r>
      <w:r w:rsidR="006174DA" w:rsidRPr="00C34510">
        <w:rPr>
          <w:rFonts w:eastAsia="宋体"/>
          <w:b/>
          <w:bCs/>
          <w:i/>
          <w:iCs/>
          <w:lang w:eastAsia="zh-CN"/>
        </w:rPr>
        <w:t>-</w:t>
      </w:r>
      <w:r w:rsidR="006174DA" w:rsidRPr="00C34510">
        <w:rPr>
          <w:rFonts w:eastAsia="宋体"/>
          <w:b/>
          <w:bCs/>
          <w:i/>
          <w:iCs/>
        </w:rPr>
        <w:t xml:space="preserve">1 HARQ-ACK </w:t>
      </w:r>
      <w:r w:rsidR="006174DA" w:rsidRPr="00C34510">
        <w:rPr>
          <w:rFonts w:eastAsia="宋体"/>
          <w:b/>
          <w:bCs/>
          <w:i/>
          <w:iCs/>
          <w:lang w:eastAsia="zh-CN"/>
        </w:rPr>
        <w:t>bits</w:t>
      </w:r>
      <w:r w:rsidR="00ED5306" w:rsidRPr="00C34510">
        <w:rPr>
          <w:rFonts w:eastAsia="宋体"/>
          <w:b/>
          <w:bCs/>
          <w:i/>
          <w:iCs/>
          <w:lang w:eastAsia="zh-CN"/>
        </w:rPr>
        <w:t xml:space="preserve"> (e.g., N-1 NACK)</w:t>
      </w:r>
      <w:r w:rsidR="006174DA" w:rsidRPr="00C34510">
        <w:rPr>
          <w:rFonts w:eastAsia="宋体"/>
          <w:b/>
          <w:bCs/>
          <w:i/>
          <w:iCs/>
        </w:rPr>
        <w:t xml:space="preserve"> </w:t>
      </w:r>
      <w:r w:rsidR="008C4CE5" w:rsidRPr="00C34510">
        <w:rPr>
          <w:rFonts w:eastAsia="宋体"/>
          <w:b/>
          <w:bCs/>
          <w:i/>
          <w:iCs/>
        </w:rPr>
        <w:t>should be</w:t>
      </w:r>
      <w:r w:rsidRPr="00C34510">
        <w:rPr>
          <w:rFonts w:eastAsia="宋体"/>
          <w:b/>
          <w:bCs/>
          <w:i/>
          <w:iCs/>
        </w:rPr>
        <w:t xml:space="preserve"> </w:t>
      </w:r>
      <w:r w:rsidR="00E46478" w:rsidRPr="00C34510">
        <w:rPr>
          <w:rFonts w:eastAsia="宋体"/>
          <w:b/>
          <w:bCs/>
          <w:i/>
          <w:iCs/>
          <w:lang w:eastAsia="zh-CN"/>
        </w:rPr>
        <w:t>reported</w:t>
      </w:r>
      <w:r w:rsidR="00B948F5" w:rsidRPr="00C34510">
        <w:rPr>
          <w:rFonts w:eastAsia="宋体"/>
          <w:b/>
          <w:bCs/>
          <w:i/>
          <w:iCs/>
        </w:rPr>
        <w:t xml:space="preserve"> </w:t>
      </w:r>
      <w:r w:rsidR="00B948F5" w:rsidRPr="00C34510">
        <w:rPr>
          <w:rFonts w:eastAsia="宋体"/>
          <w:b/>
          <w:bCs/>
          <w:i/>
          <w:iCs/>
          <w:lang w:eastAsia="zh-CN"/>
        </w:rPr>
        <w:t>together</w:t>
      </w:r>
      <w:r w:rsidRPr="00C34510">
        <w:rPr>
          <w:rFonts w:eastAsia="宋体"/>
          <w:b/>
          <w:bCs/>
          <w:i/>
          <w:iCs/>
        </w:rPr>
        <w:t xml:space="preserve"> with the determined sidelink HARQ-ACK bit</w:t>
      </w:r>
      <w:bookmarkEnd w:id="12"/>
      <w:r w:rsidR="00C34510" w:rsidRPr="00C34510">
        <w:rPr>
          <w:rFonts w:eastAsia="宋体"/>
          <w:b/>
          <w:bCs/>
          <w:i/>
          <w:iCs/>
        </w:rPr>
        <w:t>.</w:t>
      </w:r>
      <w:bookmarkEnd w:id="13"/>
    </w:p>
    <w:p w14:paraId="093E787A" w14:textId="6BF9F168" w:rsidR="00A01740" w:rsidRDefault="00A01740" w:rsidP="00A01740">
      <w:pPr>
        <w:pStyle w:val="a1"/>
        <w:rPr>
          <w:rFonts w:eastAsiaTheme="minorEastAsia"/>
          <w:lang w:eastAsia="zh-CN"/>
        </w:rPr>
      </w:pPr>
    </w:p>
    <w:p w14:paraId="6EAF0C0E" w14:textId="252FEF40" w:rsidR="005F0CBA" w:rsidRPr="00104840" w:rsidRDefault="005F0CBA" w:rsidP="00104840">
      <w:pPr>
        <w:pStyle w:val="5"/>
        <w:rPr>
          <w:rFonts w:eastAsia="等线"/>
          <w:sz w:val="21"/>
          <w:szCs w:val="21"/>
          <w:u w:val="single"/>
        </w:rPr>
      </w:pPr>
      <w:r w:rsidRPr="003A5E30">
        <w:rPr>
          <w:rFonts w:eastAsia="等线" w:hint="eastAsia"/>
          <w:sz w:val="21"/>
          <w:szCs w:val="21"/>
          <w:u w:val="single"/>
        </w:rPr>
        <w:t>T</w:t>
      </w:r>
      <w:r w:rsidRPr="003A5E30">
        <w:rPr>
          <w:rFonts w:eastAsia="等线"/>
          <w:sz w:val="21"/>
          <w:szCs w:val="21"/>
          <w:u w:val="single"/>
        </w:rPr>
        <w:t>P</w:t>
      </w:r>
      <w:r w:rsidR="00E21363">
        <w:rPr>
          <w:rFonts w:eastAsia="等线"/>
          <w:sz w:val="21"/>
          <w:szCs w:val="21"/>
          <w:u w:val="single"/>
        </w:rPr>
        <w:t>2</w:t>
      </w:r>
    </w:p>
    <w:p w14:paraId="3D949F60" w14:textId="77777777" w:rsidR="000B3505" w:rsidRPr="001E2B51" w:rsidRDefault="000B3505" w:rsidP="00050995">
      <w:pPr>
        <w:spacing w:before="120" w:after="120"/>
        <w:jc w:val="center"/>
        <w:rPr>
          <w:b/>
          <w:color w:val="FF0000"/>
          <w:szCs w:val="20"/>
          <w:lang w:eastAsia="zh-CN"/>
        </w:rPr>
      </w:pPr>
      <w:r w:rsidRPr="001E2B51">
        <w:rPr>
          <w:b/>
          <w:color w:val="FF0000"/>
          <w:szCs w:val="20"/>
          <w:lang w:eastAsia="zh-CN"/>
        </w:rPr>
        <w:t>------------------------------------------- Start of Draft TP of 21</w:t>
      </w:r>
      <w:r w:rsidRPr="001E2B51">
        <w:rPr>
          <w:rFonts w:eastAsiaTheme="minorEastAsia"/>
          <w:b/>
          <w:color w:val="FF0000"/>
          <w:szCs w:val="20"/>
          <w:lang w:eastAsia="zh-CN"/>
        </w:rPr>
        <w:t>3</w:t>
      </w:r>
      <w:r w:rsidRPr="001E2B51">
        <w:rPr>
          <w:b/>
          <w:color w:val="FF0000"/>
          <w:szCs w:val="20"/>
          <w:lang w:eastAsia="zh-CN"/>
        </w:rPr>
        <w:t xml:space="preserve"> -------------------------------------</w:t>
      </w:r>
    </w:p>
    <w:p w14:paraId="09B30ACF" w14:textId="77777777" w:rsidR="000B3505" w:rsidRPr="001E2B51" w:rsidRDefault="000B3505" w:rsidP="00050995">
      <w:pPr>
        <w:tabs>
          <w:tab w:val="left" w:pos="5040"/>
        </w:tabs>
        <w:spacing w:before="120" w:after="120"/>
        <w:jc w:val="both"/>
        <w:rPr>
          <w:b/>
          <w:bCs/>
          <w:iCs/>
          <w:szCs w:val="20"/>
        </w:rPr>
      </w:pPr>
      <w:r w:rsidRPr="001E2B51">
        <w:rPr>
          <w:b/>
          <w:bCs/>
          <w:iCs/>
          <w:szCs w:val="20"/>
        </w:rPr>
        <w:t>16.5 UE procedure for reporting HARQ-ACK on uplink</w:t>
      </w:r>
    </w:p>
    <w:p w14:paraId="34B24E03" w14:textId="77777777" w:rsidR="000B3505" w:rsidRPr="001E2B51" w:rsidRDefault="000B3505" w:rsidP="00050995">
      <w:pPr>
        <w:spacing w:before="120" w:after="120"/>
        <w:jc w:val="center"/>
        <w:rPr>
          <w:b/>
          <w:noProof/>
          <w:color w:val="FF0000"/>
          <w:szCs w:val="20"/>
        </w:rPr>
      </w:pPr>
      <w:r w:rsidRPr="001E2B51">
        <w:rPr>
          <w:b/>
          <w:noProof/>
          <w:color w:val="FF0000"/>
          <w:szCs w:val="20"/>
        </w:rPr>
        <w:t>&lt;Unchanged parts omitted&gt;</w:t>
      </w:r>
    </w:p>
    <w:p w14:paraId="1C60BC19" w14:textId="77777777" w:rsidR="00433BB5" w:rsidRDefault="00B11E74" w:rsidP="00050995">
      <w:pPr>
        <w:spacing w:before="120" w:after="120"/>
        <w:jc w:val="both"/>
        <w:rPr>
          <w:iCs/>
        </w:rPr>
      </w:pPr>
      <w:r>
        <w:rPr>
          <w:iCs/>
        </w:rPr>
        <w:t xml:space="preserve">For SL configured grant Type 1 or Type 2 PSSCH receptions by a UE within a time period provided by </w:t>
      </w:r>
      <w:proofErr w:type="spellStart"/>
      <w:r>
        <w:rPr>
          <w:i/>
          <w:iCs/>
        </w:rPr>
        <w:t>periodSlCG</w:t>
      </w:r>
      <w:proofErr w:type="spellEnd"/>
      <w:r>
        <w:rPr>
          <w:iCs/>
        </w:rPr>
        <w:t xml:space="preserve">, </w:t>
      </w:r>
      <w:r w:rsidR="00B84554">
        <w:rPr>
          <w:iCs/>
        </w:rPr>
        <w:t>the UE generates one HARQ-ACK information bit in response to the PSFCH receptions</w:t>
      </w:r>
      <w:r w:rsidR="00433BB5">
        <w:rPr>
          <w:iCs/>
        </w:rPr>
        <w:t xml:space="preserve"> to multiplex in a PUCCH transmission occasion that is after a last time resource, in a set of time resources.</w:t>
      </w:r>
    </w:p>
    <w:p w14:paraId="3E047573" w14:textId="6FAAA353" w:rsidR="005D6C2B" w:rsidRPr="000E193A" w:rsidRDefault="00024403" w:rsidP="00050995">
      <w:pPr>
        <w:spacing w:before="120" w:after="120"/>
        <w:jc w:val="both"/>
        <w:rPr>
          <w:iCs/>
          <w:color w:val="FF0000"/>
        </w:rPr>
      </w:pPr>
      <w:r>
        <w:rPr>
          <w:color w:val="FF0000"/>
          <w:lang w:eastAsia="zh-CN"/>
        </w:rPr>
        <w:t>I</w:t>
      </w:r>
      <w:r w:rsidR="00D57559" w:rsidRPr="00B36430">
        <w:rPr>
          <w:color w:val="FF0000"/>
          <w:lang w:eastAsia="zh-CN"/>
        </w:rPr>
        <w:t xml:space="preserve">f the UE is configured with </w:t>
      </w:r>
      <w:proofErr w:type="spellStart"/>
      <w:r w:rsidR="00D57559" w:rsidRPr="0000224B">
        <w:rPr>
          <w:i/>
          <w:color w:val="FF0000"/>
          <w:lang w:eastAsia="zh-CN"/>
        </w:rPr>
        <w:t>pdsch</w:t>
      </w:r>
      <w:proofErr w:type="spellEnd"/>
      <w:r w:rsidR="00D57559" w:rsidRPr="0000224B">
        <w:rPr>
          <w:i/>
          <w:color w:val="FF0000"/>
          <w:lang w:eastAsia="zh-CN"/>
        </w:rPr>
        <w:t>-</w:t>
      </w:r>
      <w:r w:rsidR="00D57559" w:rsidRPr="000E193A">
        <w:rPr>
          <w:rFonts w:cs="Arial"/>
          <w:i/>
          <w:color w:val="FF0000"/>
          <w:lang w:eastAsia="zh-CN"/>
        </w:rPr>
        <w:t>HARQ-ACK-Codebook = semi-static</w:t>
      </w:r>
      <w:r w:rsidR="00D57559" w:rsidRPr="007C0FBF">
        <w:rPr>
          <w:iCs/>
          <w:color w:val="FF0000"/>
        </w:rPr>
        <w:t>,</w:t>
      </w:r>
      <w:r w:rsidR="00D57559" w:rsidRPr="006025BD">
        <w:rPr>
          <w:iCs/>
          <w:color w:val="FF0000"/>
        </w:rPr>
        <w:t xml:space="preserve"> t</w:t>
      </w:r>
      <w:r w:rsidR="005D6C2B" w:rsidRPr="007C237A">
        <w:rPr>
          <w:iCs/>
          <w:color w:val="FF0000"/>
        </w:rPr>
        <w:t>he loc</w:t>
      </w:r>
      <w:r w:rsidR="005D6C2B" w:rsidRPr="00024403">
        <w:rPr>
          <w:iCs/>
          <w:color w:val="FF0000"/>
        </w:rPr>
        <w:t xml:space="preserve">ation of the </w:t>
      </w:r>
      <w:r w:rsidR="00D57559" w:rsidRPr="001923A5">
        <w:rPr>
          <w:iCs/>
          <w:color w:val="FF0000"/>
        </w:rPr>
        <w:t>HARQ-ACK information</w:t>
      </w:r>
      <w:r w:rsidR="00D57559" w:rsidRPr="00D63988">
        <w:rPr>
          <w:iCs/>
          <w:color w:val="FF0000"/>
        </w:rPr>
        <w:t xml:space="preserve"> </w:t>
      </w:r>
      <w:r w:rsidR="005D6C2B" w:rsidRPr="00D63988">
        <w:rPr>
          <w:iCs/>
          <w:color w:val="FF0000"/>
        </w:rPr>
        <w:t xml:space="preserve">bit </w:t>
      </w:r>
      <w:r w:rsidR="00EC5370" w:rsidRPr="00EC5370">
        <w:rPr>
          <w:iCs/>
          <w:color w:val="FF0000"/>
        </w:rPr>
        <w:t>in the Type-1 HARQ-ACK codebook</w:t>
      </w:r>
      <w:r w:rsidR="005D6C2B" w:rsidRPr="00D63988">
        <w:rPr>
          <w:iCs/>
          <w:color w:val="FF0000"/>
        </w:rPr>
        <w:t xml:space="preserve"> </w:t>
      </w:r>
      <w:r w:rsidR="001E536D">
        <w:rPr>
          <w:iCs/>
          <w:color w:val="FF0000"/>
        </w:rPr>
        <w:t xml:space="preserve">is </w:t>
      </w:r>
      <w:r w:rsidR="005D6C2B" w:rsidRPr="00D63988">
        <w:rPr>
          <w:iCs/>
          <w:color w:val="FF0000"/>
        </w:rPr>
        <w:t>determined by</w:t>
      </w:r>
      <w:r w:rsidR="001E4E07">
        <w:rPr>
          <w:iCs/>
          <w:color w:val="FF0000"/>
        </w:rPr>
        <w:t xml:space="preserve"> t</w:t>
      </w:r>
      <w:r w:rsidR="001E4E07" w:rsidRPr="00D63988">
        <w:rPr>
          <w:iCs/>
          <w:color w:val="FF0000"/>
        </w:rPr>
        <w:t xml:space="preserve">he last PSSCH occasion within the time period </w:t>
      </w:r>
      <w:r w:rsidR="001E4E07">
        <w:rPr>
          <w:iCs/>
          <w:color w:val="FF0000"/>
        </w:rPr>
        <w:t xml:space="preserve">and </w:t>
      </w:r>
      <w:r w:rsidR="005D6C2B" w:rsidRPr="00D63988">
        <w:rPr>
          <w:iCs/>
          <w:color w:val="FF0000"/>
        </w:rPr>
        <w:t>the PSFCH occasion associated with the last PSSCH occasion.</w:t>
      </w:r>
      <w:r w:rsidR="006C007F" w:rsidRPr="00D63988">
        <w:rPr>
          <w:iCs/>
          <w:color w:val="FF0000"/>
        </w:rPr>
        <w:t xml:space="preserve"> </w:t>
      </w:r>
      <w:r w:rsidR="00DD60E7" w:rsidRPr="00D63988">
        <w:rPr>
          <w:iCs/>
          <w:color w:val="FF0000"/>
        </w:rPr>
        <w:t>The UE generate</w:t>
      </w:r>
      <w:r w:rsidR="0000224B">
        <w:rPr>
          <w:iCs/>
          <w:color w:val="FF0000"/>
        </w:rPr>
        <w:t>s</w:t>
      </w:r>
      <w:r w:rsidR="00DD60E7" w:rsidRPr="0000224B">
        <w:rPr>
          <w:iCs/>
          <w:color w:val="FF0000"/>
        </w:rPr>
        <w:t xml:space="preserve"> a</w:t>
      </w:r>
      <w:r w:rsidR="00DD60E7" w:rsidRPr="000E193A">
        <w:rPr>
          <w:iCs/>
          <w:color w:val="FF0000"/>
        </w:rPr>
        <w:t xml:space="preserve"> </w:t>
      </w:r>
      <w:r w:rsidR="00DD60E7" w:rsidRPr="007C0FBF">
        <w:rPr>
          <w:iCs/>
          <w:color w:val="FF0000"/>
        </w:rPr>
        <w:t>NACK value</w:t>
      </w:r>
      <w:r w:rsidR="00DD60E7" w:rsidRPr="006025BD">
        <w:rPr>
          <w:iCs/>
          <w:color w:val="FF0000"/>
        </w:rPr>
        <w:t xml:space="preserve"> </w:t>
      </w:r>
      <w:r w:rsidR="00DD60E7" w:rsidRPr="007C237A">
        <w:rPr>
          <w:iCs/>
          <w:color w:val="FF0000"/>
        </w:rPr>
        <w:t>f</w:t>
      </w:r>
      <w:r w:rsidR="006C007F" w:rsidRPr="001923A5">
        <w:rPr>
          <w:iCs/>
          <w:color w:val="FF0000"/>
        </w:rPr>
        <w:t>o</w:t>
      </w:r>
      <w:r w:rsidR="006C007F" w:rsidRPr="00D63988">
        <w:rPr>
          <w:iCs/>
          <w:color w:val="FF0000"/>
        </w:rPr>
        <w:t xml:space="preserve">r each PSSCH occasion associated with </w:t>
      </w:r>
      <w:r w:rsidR="000E193A">
        <w:rPr>
          <w:iCs/>
          <w:color w:val="FF0000"/>
        </w:rPr>
        <w:t xml:space="preserve">a </w:t>
      </w:r>
      <w:r w:rsidR="005B394D" w:rsidRPr="000E193A">
        <w:rPr>
          <w:iCs/>
          <w:color w:val="FF0000"/>
        </w:rPr>
        <w:t xml:space="preserve">PSFCH occasion </w:t>
      </w:r>
      <w:r w:rsidR="006C007F" w:rsidRPr="000E193A">
        <w:rPr>
          <w:iCs/>
          <w:color w:val="FF0000"/>
        </w:rPr>
        <w:t xml:space="preserve">other </w:t>
      </w:r>
      <w:r w:rsidR="005B394D" w:rsidRPr="000E193A">
        <w:rPr>
          <w:iCs/>
          <w:color w:val="FF0000"/>
        </w:rPr>
        <w:t xml:space="preserve">than the last </w:t>
      </w:r>
      <w:r w:rsidR="006C007F" w:rsidRPr="000E193A">
        <w:rPr>
          <w:iCs/>
          <w:color w:val="FF0000"/>
        </w:rPr>
        <w:t>PSFCH occasion</w:t>
      </w:r>
      <w:r w:rsidR="00DD60E7" w:rsidRPr="000E193A">
        <w:rPr>
          <w:iCs/>
          <w:color w:val="FF0000"/>
        </w:rPr>
        <w:t>.</w:t>
      </w:r>
      <w:r w:rsidR="006C007F" w:rsidRPr="000E193A">
        <w:rPr>
          <w:iCs/>
          <w:color w:val="FF0000"/>
        </w:rPr>
        <w:t xml:space="preserve"> </w:t>
      </w:r>
    </w:p>
    <w:p w14:paraId="001E9B7F" w14:textId="313FF6FC" w:rsidR="00716B1C" w:rsidRDefault="00716B1C" w:rsidP="00B11E74">
      <w:pPr>
        <w:jc w:val="both"/>
        <w:rPr>
          <w:iCs/>
        </w:rPr>
      </w:pPr>
    </w:p>
    <w:p w14:paraId="1BB2562F" w14:textId="6D279DCF" w:rsidR="007649FC" w:rsidRPr="00E756C7" w:rsidRDefault="007649FC" w:rsidP="00104840">
      <w:pPr>
        <w:spacing w:before="120" w:after="120"/>
        <w:jc w:val="center"/>
        <w:rPr>
          <w:rFonts w:eastAsiaTheme="minorEastAsia"/>
          <w:b/>
          <w:szCs w:val="20"/>
          <w:lang w:eastAsia="zh-CN"/>
        </w:rPr>
      </w:pPr>
      <w:r w:rsidRPr="001E2B51">
        <w:rPr>
          <w:b/>
          <w:color w:val="FF0000"/>
          <w:szCs w:val="20"/>
          <w:lang w:eastAsia="zh-CN"/>
        </w:rPr>
        <w:t>---------------------------------------------- End of Draft TP ---------------------------------------------</w:t>
      </w:r>
    </w:p>
    <w:p w14:paraId="47C91392" w14:textId="77777777" w:rsidR="00B11E74" w:rsidRPr="00104840" w:rsidRDefault="00B11E74" w:rsidP="00A01740">
      <w:pPr>
        <w:pStyle w:val="a1"/>
        <w:rPr>
          <w:rFonts w:eastAsiaTheme="minorEastAsia"/>
          <w:lang w:eastAsia="zh-CN"/>
        </w:rPr>
      </w:pPr>
    </w:p>
    <w:p w14:paraId="060D925D" w14:textId="2A97A24A" w:rsidR="00F0140A" w:rsidRDefault="007F61A6" w:rsidP="00CD0387">
      <w:pPr>
        <w:pStyle w:val="20"/>
        <w:keepLines/>
        <w:numPr>
          <w:ilvl w:val="1"/>
          <w:numId w:val="7"/>
        </w:numPr>
        <w:tabs>
          <w:tab w:val="left" w:pos="567"/>
        </w:tabs>
        <w:overflowPunct w:val="0"/>
        <w:autoSpaceDE w:val="0"/>
        <w:autoSpaceDN w:val="0"/>
        <w:adjustRightInd w:val="0"/>
        <w:spacing w:before="120" w:after="120"/>
        <w:jc w:val="both"/>
        <w:textAlignment w:val="baseline"/>
        <w:rPr>
          <w:rFonts w:eastAsia="等线" w:cs="Times New Roman"/>
          <w:b w:val="0"/>
          <w:sz w:val="32"/>
          <w:szCs w:val="20"/>
        </w:rPr>
      </w:pPr>
      <w:r>
        <w:rPr>
          <w:rFonts w:eastAsia="等线" w:cs="Times New Roman"/>
          <w:b w:val="0"/>
          <w:sz w:val="32"/>
          <w:szCs w:val="20"/>
        </w:rPr>
        <w:t>T</w:t>
      </w:r>
      <w:r>
        <w:rPr>
          <w:rFonts w:eastAsia="等线" w:cs="Times New Roman" w:hint="eastAsia"/>
          <w:b w:val="0"/>
          <w:sz w:val="32"/>
          <w:szCs w:val="20"/>
        </w:rPr>
        <w:t>y</w:t>
      </w:r>
      <w:r>
        <w:rPr>
          <w:rFonts w:eastAsia="等线" w:cs="Times New Roman"/>
          <w:b w:val="0"/>
          <w:sz w:val="32"/>
          <w:szCs w:val="20"/>
        </w:rPr>
        <w:t>pe-2</w:t>
      </w:r>
      <w:r w:rsidR="00560A71">
        <w:rPr>
          <w:rFonts w:eastAsia="等线" w:cs="Times New Roman"/>
          <w:b w:val="0"/>
          <w:sz w:val="32"/>
          <w:szCs w:val="20"/>
        </w:rPr>
        <w:t xml:space="preserve"> HARQ </w:t>
      </w:r>
      <w:r>
        <w:rPr>
          <w:rFonts w:eastAsia="等线" w:cs="Times New Roman"/>
          <w:b w:val="0"/>
          <w:sz w:val="32"/>
          <w:szCs w:val="20"/>
        </w:rPr>
        <w:t>C</w:t>
      </w:r>
      <w:r w:rsidR="00F0140A">
        <w:rPr>
          <w:rFonts w:eastAsia="等线" w:cs="Times New Roman"/>
          <w:b w:val="0"/>
          <w:sz w:val="32"/>
          <w:szCs w:val="20"/>
        </w:rPr>
        <w:t>odebook</w:t>
      </w:r>
      <w:r w:rsidR="00754E02">
        <w:rPr>
          <w:rFonts w:eastAsia="等线" w:cs="Times New Roman"/>
          <w:b w:val="0"/>
          <w:sz w:val="32"/>
          <w:szCs w:val="20"/>
        </w:rPr>
        <w:t xml:space="preserve"> </w:t>
      </w:r>
      <w:r w:rsidR="00754E02">
        <w:rPr>
          <w:rFonts w:eastAsia="等线" w:cs="Times New Roman" w:hint="eastAsia"/>
          <w:b w:val="0"/>
          <w:sz w:val="32"/>
          <w:szCs w:val="20"/>
        </w:rPr>
        <w:t>on</w:t>
      </w:r>
      <w:r w:rsidR="00754E02">
        <w:rPr>
          <w:rFonts w:eastAsia="等线" w:cs="Times New Roman"/>
          <w:b w:val="0"/>
          <w:sz w:val="32"/>
          <w:szCs w:val="20"/>
        </w:rPr>
        <w:t xml:space="preserve"> PUCCH</w:t>
      </w:r>
    </w:p>
    <w:p w14:paraId="6528FB94" w14:textId="2D341890" w:rsidR="00EA494A" w:rsidRPr="003A5E30" w:rsidRDefault="00B06F9F" w:rsidP="00A32DC8">
      <w:pPr>
        <w:pStyle w:val="5"/>
        <w:rPr>
          <w:rFonts w:eastAsia="等线"/>
          <w:sz w:val="21"/>
          <w:szCs w:val="21"/>
          <w:u w:val="single"/>
        </w:rPr>
      </w:pPr>
      <w:r>
        <w:rPr>
          <w:rFonts w:eastAsia="等线"/>
          <w:sz w:val="21"/>
          <w:szCs w:val="21"/>
          <w:u w:val="single"/>
        </w:rPr>
        <w:t>S</w:t>
      </w:r>
      <w:r w:rsidR="00EA494A" w:rsidRPr="003A5E30">
        <w:rPr>
          <w:rFonts w:eastAsia="等线"/>
          <w:sz w:val="21"/>
          <w:szCs w:val="21"/>
          <w:u w:val="single"/>
        </w:rPr>
        <w:t xml:space="preserve">AI </w:t>
      </w:r>
      <w:r w:rsidR="00C30DF9" w:rsidRPr="003A5E30">
        <w:rPr>
          <w:rFonts w:eastAsia="等线"/>
          <w:sz w:val="21"/>
          <w:szCs w:val="21"/>
          <w:u w:val="single"/>
        </w:rPr>
        <w:t>in SL DCI</w:t>
      </w:r>
    </w:p>
    <w:p w14:paraId="090A5110" w14:textId="769DE88C" w:rsidR="00E113A1" w:rsidRPr="00864166" w:rsidRDefault="00E113A1" w:rsidP="0055779E">
      <w:pPr>
        <w:pStyle w:val="a9"/>
        <w:spacing w:before="120" w:after="120"/>
        <w:jc w:val="both"/>
        <w:rPr>
          <w:rFonts w:ascii="Times New Roman" w:eastAsia="宋体" w:hAnsi="Times New Roman"/>
          <w:b w:val="0"/>
          <w:bCs/>
          <w:szCs w:val="20"/>
          <w:lang w:val="en-GB" w:eastAsia="zh-CN"/>
        </w:rPr>
      </w:pPr>
      <w:r w:rsidRPr="00864166">
        <w:rPr>
          <w:rFonts w:ascii="Times New Roman" w:eastAsia="宋体" w:hAnsi="Times New Roman"/>
          <w:b w:val="0"/>
          <w:bCs/>
          <w:szCs w:val="20"/>
          <w:lang w:eastAsia="zh-CN"/>
        </w:rPr>
        <w:t>T</w:t>
      </w:r>
      <w:r w:rsidRPr="00864166">
        <w:rPr>
          <w:rFonts w:ascii="Times New Roman" w:eastAsia="宋体" w:hAnsi="Times New Roman"/>
          <w:b w:val="0"/>
          <w:bCs/>
          <w:szCs w:val="20"/>
          <w:lang w:val="en-GB" w:eastAsia="zh-CN"/>
        </w:rPr>
        <w:t xml:space="preserve">o construct the DL codebook and sidelink codebook separately, the dynamic sidelink HARQ-ACK codebook should be built by only counting SL DCI. That is, the counter </w:t>
      </w:r>
      <w:proofErr w:type="gramStart"/>
      <w:r w:rsidR="009358AA">
        <w:rPr>
          <w:rFonts w:ascii="Times New Roman" w:eastAsia="宋体" w:hAnsi="Times New Roman"/>
          <w:b w:val="0"/>
          <w:bCs/>
          <w:szCs w:val="20"/>
          <w:lang w:val="en-GB" w:eastAsia="zh-CN"/>
        </w:rPr>
        <w:t>S</w:t>
      </w:r>
      <w:r w:rsidRPr="00864166">
        <w:rPr>
          <w:rFonts w:ascii="Times New Roman" w:eastAsia="宋体" w:hAnsi="Times New Roman"/>
          <w:b w:val="0"/>
          <w:bCs/>
          <w:szCs w:val="20"/>
          <w:lang w:val="en-GB" w:eastAsia="zh-CN"/>
        </w:rPr>
        <w:t>AI</w:t>
      </w:r>
      <w:r w:rsidR="00222BAB">
        <w:rPr>
          <w:rFonts w:ascii="Times New Roman" w:eastAsia="宋体" w:hAnsi="Times New Roman"/>
          <w:b w:val="0"/>
          <w:bCs/>
          <w:szCs w:val="20"/>
          <w:lang w:val="en-GB" w:eastAsia="zh-CN"/>
        </w:rPr>
        <w:t>(</w:t>
      </w:r>
      <w:proofErr w:type="gramEnd"/>
      <w:r w:rsidR="00222BAB">
        <w:rPr>
          <w:rFonts w:ascii="Times New Roman" w:eastAsia="宋体" w:hAnsi="Times New Roman"/>
          <w:b w:val="0"/>
          <w:bCs/>
          <w:szCs w:val="20"/>
          <w:lang w:val="en-GB" w:eastAsia="zh-CN"/>
        </w:rPr>
        <w:t>sidelink assignment index)</w:t>
      </w:r>
      <w:r w:rsidRPr="00864166">
        <w:rPr>
          <w:rFonts w:ascii="Times New Roman" w:eastAsia="宋体" w:hAnsi="Times New Roman"/>
          <w:b w:val="0"/>
          <w:bCs/>
          <w:szCs w:val="20"/>
          <w:lang w:val="en-GB" w:eastAsia="zh-CN"/>
        </w:rPr>
        <w:t xml:space="preserve"> and total </w:t>
      </w:r>
      <w:r w:rsidR="009358AA">
        <w:rPr>
          <w:rFonts w:ascii="Times New Roman" w:eastAsia="宋体" w:hAnsi="Times New Roman"/>
          <w:b w:val="0"/>
          <w:bCs/>
          <w:szCs w:val="20"/>
          <w:lang w:val="en-GB" w:eastAsia="zh-CN"/>
        </w:rPr>
        <w:t>S</w:t>
      </w:r>
      <w:r w:rsidRPr="00864166">
        <w:rPr>
          <w:rFonts w:ascii="Times New Roman" w:eastAsia="宋体" w:hAnsi="Times New Roman"/>
          <w:b w:val="0"/>
          <w:bCs/>
          <w:szCs w:val="20"/>
          <w:lang w:val="en-GB" w:eastAsia="zh-CN"/>
        </w:rPr>
        <w:t xml:space="preserve">AI in SL DCI represent the index of currently transmitted SL DCI and the total number of SL DCI that have been sent respectively. As seen from the example in </w:t>
      </w:r>
      <w:r w:rsidRPr="00864166">
        <w:rPr>
          <w:rFonts w:ascii="Times New Roman" w:eastAsia="宋体" w:hAnsi="Times New Roman"/>
          <w:b w:val="0"/>
          <w:bCs/>
          <w:szCs w:val="20"/>
          <w:lang w:val="en-GB" w:eastAsia="zh-CN"/>
        </w:rPr>
        <w:fldChar w:fldCharType="begin"/>
      </w:r>
      <w:r w:rsidRPr="00864166">
        <w:rPr>
          <w:rFonts w:ascii="Times New Roman" w:eastAsia="宋体" w:hAnsi="Times New Roman"/>
          <w:b w:val="0"/>
          <w:bCs/>
          <w:szCs w:val="20"/>
          <w:lang w:val="en-GB" w:eastAsia="zh-CN"/>
        </w:rPr>
        <w:instrText xml:space="preserve"> REF _Ref23969740 \h  \* MERGEFORMAT </w:instrText>
      </w:r>
      <w:r w:rsidRPr="00864166">
        <w:rPr>
          <w:rFonts w:ascii="Times New Roman" w:eastAsia="宋体" w:hAnsi="Times New Roman"/>
          <w:b w:val="0"/>
          <w:bCs/>
          <w:szCs w:val="20"/>
          <w:lang w:val="en-GB" w:eastAsia="zh-CN"/>
        </w:rPr>
      </w:r>
      <w:r w:rsidRPr="00864166">
        <w:rPr>
          <w:rFonts w:ascii="Times New Roman" w:eastAsia="宋体" w:hAnsi="Times New Roman"/>
          <w:b w:val="0"/>
          <w:bCs/>
          <w:szCs w:val="20"/>
          <w:lang w:val="en-GB" w:eastAsia="zh-CN"/>
        </w:rPr>
        <w:fldChar w:fldCharType="separate"/>
      </w:r>
      <w:r w:rsidR="00E222F1" w:rsidRPr="00864166">
        <w:rPr>
          <w:rFonts w:ascii="Times New Roman" w:hAnsi="Times New Roman"/>
          <w:bCs/>
          <w:szCs w:val="20"/>
        </w:rPr>
        <w:t xml:space="preserve">Figure </w:t>
      </w:r>
      <w:r w:rsidR="00E222F1">
        <w:rPr>
          <w:rFonts w:ascii="Times New Roman" w:hAnsi="Times New Roman"/>
          <w:bCs/>
          <w:noProof/>
          <w:szCs w:val="20"/>
        </w:rPr>
        <w:t>1</w:t>
      </w:r>
      <w:r w:rsidRPr="00864166">
        <w:rPr>
          <w:rFonts w:ascii="Times New Roman" w:eastAsia="宋体" w:hAnsi="Times New Roman"/>
          <w:b w:val="0"/>
          <w:bCs/>
          <w:szCs w:val="20"/>
          <w:lang w:val="en-GB" w:eastAsia="zh-CN"/>
        </w:rPr>
        <w:fldChar w:fldCharType="end"/>
      </w:r>
      <w:r w:rsidRPr="00864166">
        <w:rPr>
          <w:rFonts w:ascii="Times New Roman" w:eastAsia="宋体" w:hAnsi="Times New Roman"/>
          <w:b w:val="0"/>
          <w:bCs/>
          <w:szCs w:val="20"/>
          <w:lang w:val="en-GB" w:eastAsia="zh-CN"/>
        </w:rPr>
        <w:t xml:space="preserve">, in this case, the dynamic codebook only accounts for the </w:t>
      </w:r>
      <w:r w:rsidR="00556660">
        <w:rPr>
          <w:rFonts w:ascii="Times New Roman" w:eastAsia="宋体" w:hAnsi="Times New Roman"/>
          <w:b w:val="0"/>
          <w:bCs/>
          <w:szCs w:val="20"/>
          <w:lang w:val="en-GB" w:eastAsia="zh-CN"/>
        </w:rPr>
        <w:t>2</w:t>
      </w:r>
      <w:r w:rsidR="00556660" w:rsidRPr="00864166">
        <w:rPr>
          <w:rFonts w:ascii="Times New Roman" w:eastAsia="宋体" w:hAnsi="Times New Roman"/>
          <w:b w:val="0"/>
          <w:bCs/>
          <w:szCs w:val="20"/>
          <w:lang w:val="en-GB" w:eastAsia="zh-CN"/>
        </w:rPr>
        <w:t xml:space="preserve"> </w:t>
      </w:r>
      <w:r w:rsidRPr="00864166">
        <w:rPr>
          <w:rFonts w:ascii="Times New Roman" w:eastAsia="宋体" w:hAnsi="Times New Roman"/>
          <w:b w:val="0"/>
          <w:bCs/>
          <w:szCs w:val="20"/>
          <w:lang w:val="en-GB" w:eastAsia="zh-CN"/>
        </w:rPr>
        <w:t>SL DCIs.</w:t>
      </w:r>
      <w:r w:rsidR="00AA0973" w:rsidRPr="00864166">
        <w:rPr>
          <w:rFonts w:ascii="Times New Roman" w:eastAsia="宋体" w:hAnsi="Times New Roman"/>
          <w:b w:val="0"/>
          <w:bCs/>
          <w:szCs w:val="20"/>
          <w:lang w:val="en-GB" w:eastAsia="zh-CN"/>
        </w:rPr>
        <w:t xml:space="preserve"> </w:t>
      </w:r>
    </w:p>
    <w:p w14:paraId="6BD49259" w14:textId="433B5514" w:rsidR="00E113A1" w:rsidRPr="00864166" w:rsidRDefault="00DF6E94" w:rsidP="0055779E">
      <w:pPr>
        <w:pStyle w:val="a9"/>
        <w:spacing w:before="120" w:after="120"/>
        <w:jc w:val="center"/>
        <w:rPr>
          <w:rFonts w:ascii="Times New Roman" w:eastAsia="宋体" w:hAnsi="Times New Roman"/>
          <w:b w:val="0"/>
          <w:bCs/>
          <w:szCs w:val="20"/>
          <w:lang w:val="en-GB" w:eastAsia="zh-CN"/>
        </w:rPr>
      </w:pPr>
      <w:r w:rsidRPr="00DF6E94">
        <w:t xml:space="preserve"> </w:t>
      </w:r>
      <w:r w:rsidR="00EE237B">
        <w:object w:dxaOrig="7224" w:dyaOrig="2333" w14:anchorId="08184536">
          <v:shape id="_x0000_i1027" type="#_x0000_t75" style="width:251.7pt;height:81.4pt" o:ole="">
            <v:imagedata r:id="rId14" o:title=""/>
          </v:shape>
          <o:OLEObject Type="Embed" ProgID="Visio.Drawing.15" ShapeID="_x0000_i1027" DrawAspect="Content" ObjectID="_1643215096" r:id="rId15"/>
        </w:object>
      </w:r>
    </w:p>
    <w:p w14:paraId="54FF61BB" w14:textId="17F1CD8C" w:rsidR="00E113A1" w:rsidRPr="00864166" w:rsidRDefault="00E113A1" w:rsidP="0055779E">
      <w:pPr>
        <w:pStyle w:val="a9"/>
        <w:spacing w:before="120" w:after="120"/>
        <w:jc w:val="center"/>
        <w:rPr>
          <w:rFonts w:ascii="Times New Roman" w:hAnsi="Times New Roman"/>
          <w:szCs w:val="20"/>
        </w:rPr>
      </w:pPr>
      <w:bookmarkStart w:id="14" w:name="_Ref23969740"/>
      <w:r w:rsidRPr="00864166">
        <w:rPr>
          <w:rFonts w:ascii="Times New Roman" w:hAnsi="Times New Roman"/>
          <w:bCs/>
          <w:szCs w:val="20"/>
        </w:rPr>
        <w:t xml:space="preserve">Figure </w:t>
      </w:r>
      <w:r w:rsidRPr="00864166">
        <w:rPr>
          <w:rFonts w:ascii="Times New Roman" w:hAnsi="Times New Roman"/>
          <w:bCs/>
          <w:szCs w:val="20"/>
        </w:rPr>
        <w:fldChar w:fldCharType="begin"/>
      </w:r>
      <w:r w:rsidRPr="00864166">
        <w:rPr>
          <w:rFonts w:ascii="Times New Roman" w:hAnsi="Times New Roman"/>
          <w:bCs/>
          <w:szCs w:val="20"/>
        </w:rPr>
        <w:instrText xml:space="preserve"> SEQ Figure \* ARABIC </w:instrText>
      </w:r>
      <w:r w:rsidRPr="00864166">
        <w:rPr>
          <w:rFonts w:ascii="Times New Roman" w:hAnsi="Times New Roman"/>
          <w:bCs/>
          <w:szCs w:val="20"/>
        </w:rPr>
        <w:fldChar w:fldCharType="separate"/>
      </w:r>
      <w:r w:rsidR="00E222F1">
        <w:rPr>
          <w:rFonts w:ascii="Times New Roman" w:hAnsi="Times New Roman"/>
          <w:bCs/>
          <w:noProof/>
          <w:szCs w:val="20"/>
        </w:rPr>
        <w:t>1</w:t>
      </w:r>
      <w:r w:rsidRPr="00864166">
        <w:rPr>
          <w:rFonts w:ascii="Times New Roman" w:hAnsi="Times New Roman"/>
          <w:bCs/>
          <w:szCs w:val="20"/>
        </w:rPr>
        <w:fldChar w:fldCharType="end"/>
      </w:r>
      <w:bookmarkEnd w:id="14"/>
      <w:r w:rsidRPr="00864166">
        <w:rPr>
          <w:rFonts w:ascii="Times New Roman" w:hAnsi="Times New Roman"/>
          <w:bCs/>
          <w:szCs w:val="20"/>
        </w:rPr>
        <w:t xml:space="preserve">. </w:t>
      </w:r>
      <w:r w:rsidRPr="00864166">
        <w:rPr>
          <w:rFonts w:ascii="Times New Roman" w:eastAsia="等线" w:hAnsi="Times New Roman"/>
          <w:bCs/>
          <w:szCs w:val="20"/>
          <w:lang w:eastAsia="zh-CN"/>
        </w:rPr>
        <w:t>Example of dynamic sidelink HARQ-ACK codebook</w:t>
      </w:r>
    </w:p>
    <w:p w14:paraId="64553772" w14:textId="4A1B5326" w:rsidR="00E113A1" w:rsidRPr="00B362D3" w:rsidRDefault="00B362D3" w:rsidP="00EE237B">
      <w:pPr>
        <w:pStyle w:val="af1"/>
        <w:jc w:val="both"/>
        <w:rPr>
          <w:rFonts w:eastAsia="宋体"/>
          <w:b/>
          <w:bCs/>
          <w:i/>
          <w:iCs/>
        </w:rPr>
      </w:pPr>
      <w:bookmarkStart w:id="15" w:name="_Ref32522923"/>
      <w:r w:rsidRPr="00B362D3">
        <w:rPr>
          <w:b/>
          <w:bCs/>
          <w:i/>
          <w:iCs/>
        </w:rPr>
        <w:t xml:space="preserve">Proposal </w:t>
      </w:r>
      <w:r w:rsidRPr="00B362D3">
        <w:rPr>
          <w:b/>
          <w:bCs/>
          <w:i/>
          <w:iCs/>
        </w:rPr>
        <w:fldChar w:fldCharType="begin"/>
      </w:r>
      <w:r w:rsidRPr="00B362D3">
        <w:rPr>
          <w:b/>
          <w:bCs/>
          <w:i/>
          <w:iCs/>
        </w:rPr>
        <w:instrText xml:space="preserve"> SEQ Proposal \* ARABIC </w:instrText>
      </w:r>
      <w:r w:rsidRPr="00B362D3">
        <w:rPr>
          <w:b/>
          <w:bCs/>
          <w:i/>
          <w:iCs/>
        </w:rPr>
        <w:fldChar w:fldCharType="separate"/>
      </w:r>
      <w:r w:rsidR="00301B5D">
        <w:rPr>
          <w:b/>
          <w:bCs/>
          <w:i/>
          <w:iCs/>
          <w:noProof/>
        </w:rPr>
        <w:t>6</w:t>
      </w:r>
      <w:r w:rsidRPr="00B362D3">
        <w:rPr>
          <w:b/>
          <w:bCs/>
          <w:i/>
          <w:iCs/>
        </w:rPr>
        <w:fldChar w:fldCharType="end"/>
      </w:r>
      <w:r w:rsidRPr="00B362D3">
        <w:rPr>
          <w:b/>
          <w:bCs/>
          <w:i/>
          <w:iCs/>
        </w:rPr>
        <w:t xml:space="preserve">. </w:t>
      </w:r>
      <w:r w:rsidR="007E4674" w:rsidRPr="00B362D3">
        <w:rPr>
          <w:b/>
          <w:bCs/>
          <w:i/>
          <w:iCs/>
        </w:rPr>
        <w:t xml:space="preserve">If UE is configured with more than one DL cell to monitor SL DCI, the SL DCI carries </w:t>
      </w:r>
      <w:proofErr w:type="spellStart"/>
      <w:r w:rsidR="007E4674" w:rsidRPr="00B362D3">
        <w:rPr>
          <w:b/>
          <w:bCs/>
          <w:i/>
          <w:iCs/>
        </w:rPr>
        <w:t>c</w:t>
      </w:r>
      <w:r w:rsidR="009358AA" w:rsidRPr="00B362D3">
        <w:rPr>
          <w:b/>
          <w:bCs/>
          <w:i/>
          <w:iCs/>
        </w:rPr>
        <w:t>S</w:t>
      </w:r>
      <w:r w:rsidR="007E4674" w:rsidRPr="00B362D3">
        <w:rPr>
          <w:b/>
          <w:bCs/>
          <w:i/>
          <w:iCs/>
        </w:rPr>
        <w:t>AI</w:t>
      </w:r>
      <w:proofErr w:type="spellEnd"/>
      <w:r w:rsidR="007E4674" w:rsidRPr="00B362D3">
        <w:rPr>
          <w:b/>
          <w:bCs/>
          <w:i/>
          <w:iCs/>
        </w:rPr>
        <w:t xml:space="preserve"> indicating the index of currently received SL DCI, and </w:t>
      </w:r>
      <w:proofErr w:type="spellStart"/>
      <w:r w:rsidR="007E4674" w:rsidRPr="00B362D3">
        <w:rPr>
          <w:b/>
          <w:bCs/>
          <w:i/>
          <w:iCs/>
        </w:rPr>
        <w:t>t</w:t>
      </w:r>
      <w:r w:rsidR="009358AA" w:rsidRPr="00B362D3">
        <w:rPr>
          <w:b/>
          <w:bCs/>
          <w:i/>
          <w:iCs/>
        </w:rPr>
        <w:t>S</w:t>
      </w:r>
      <w:r w:rsidR="007E4674" w:rsidRPr="00B362D3">
        <w:rPr>
          <w:b/>
          <w:bCs/>
          <w:i/>
          <w:iCs/>
        </w:rPr>
        <w:t>AI</w:t>
      </w:r>
      <w:proofErr w:type="spellEnd"/>
      <w:r w:rsidR="007E4674" w:rsidRPr="00B362D3">
        <w:rPr>
          <w:b/>
          <w:bCs/>
          <w:i/>
          <w:iCs/>
        </w:rPr>
        <w:t xml:space="preserve"> indicating the total number of SL DCI up to this point in time; </w:t>
      </w:r>
      <w:r w:rsidR="00E63E35">
        <w:rPr>
          <w:b/>
          <w:bCs/>
          <w:i/>
          <w:iCs/>
        </w:rPr>
        <w:t>i</w:t>
      </w:r>
      <w:r w:rsidR="007E4674" w:rsidRPr="00B362D3">
        <w:rPr>
          <w:b/>
          <w:bCs/>
          <w:i/>
          <w:iCs/>
        </w:rPr>
        <w:t xml:space="preserve">f UE is configured with one DL cell to monitor SL DCI, the SL DCI carries </w:t>
      </w:r>
      <w:proofErr w:type="spellStart"/>
      <w:r w:rsidR="007E4674" w:rsidRPr="00B362D3">
        <w:rPr>
          <w:b/>
          <w:bCs/>
          <w:i/>
          <w:iCs/>
        </w:rPr>
        <w:t>c</w:t>
      </w:r>
      <w:r w:rsidR="009358AA" w:rsidRPr="00B362D3">
        <w:rPr>
          <w:b/>
          <w:bCs/>
          <w:i/>
          <w:iCs/>
        </w:rPr>
        <w:t>S</w:t>
      </w:r>
      <w:r w:rsidR="007E4674" w:rsidRPr="00B362D3">
        <w:rPr>
          <w:b/>
          <w:bCs/>
          <w:i/>
          <w:iCs/>
        </w:rPr>
        <w:t>AI</w:t>
      </w:r>
      <w:proofErr w:type="spellEnd"/>
      <w:r w:rsidR="007E4674" w:rsidRPr="00B362D3">
        <w:rPr>
          <w:b/>
          <w:bCs/>
          <w:i/>
          <w:iCs/>
        </w:rPr>
        <w:t xml:space="preserve"> for SL; if no PUCCH is provided, the SL DCI carries no </w:t>
      </w:r>
      <w:r w:rsidR="009358AA" w:rsidRPr="00B362D3">
        <w:rPr>
          <w:b/>
          <w:bCs/>
          <w:i/>
          <w:iCs/>
        </w:rPr>
        <w:t>S</w:t>
      </w:r>
      <w:r w:rsidR="007E4674" w:rsidRPr="00B362D3">
        <w:rPr>
          <w:b/>
          <w:bCs/>
          <w:i/>
          <w:iCs/>
        </w:rPr>
        <w:t>AI</w:t>
      </w:r>
      <w:r w:rsidR="00456A71" w:rsidRPr="00B362D3">
        <w:rPr>
          <w:rFonts w:eastAsia="宋体"/>
          <w:b/>
          <w:bCs/>
          <w:i/>
          <w:iCs/>
        </w:rPr>
        <w:t>.</w:t>
      </w:r>
      <w:bookmarkEnd w:id="15"/>
    </w:p>
    <w:p w14:paraId="343CFB90" w14:textId="4AE1F1CF" w:rsidR="00E113A1" w:rsidRDefault="00E113A1" w:rsidP="0055779E">
      <w:pPr>
        <w:spacing w:before="120" w:after="120"/>
        <w:rPr>
          <w:rFonts w:eastAsia="等线"/>
          <w:lang w:val="en-GB"/>
        </w:rPr>
      </w:pPr>
    </w:p>
    <w:p w14:paraId="46FE7318" w14:textId="77777777" w:rsidR="00A91D0F" w:rsidRPr="003A5E30" w:rsidRDefault="00A91D0F" w:rsidP="00A91D0F">
      <w:pPr>
        <w:pStyle w:val="5"/>
        <w:rPr>
          <w:rFonts w:eastAsia="等线"/>
          <w:sz w:val="21"/>
          <w:szCs w:val="21"/>
          <w:u w:val="single"/>
        </w:rPr>
      </w:pPr>
      <w:r w:rsidRPr="003A5E30">
        <w:rPr>
          <w:rFonts w:eastAsia="等线" w:hint="eastAsia"/>
          <w:sz w:val="21"/>
          <w:szCs w:val="21"/>
          <w:u w:val="single"/>
        </w:rPr>
        <w:t>T</w:t>
      </w:r>
      <w:r w:rsidRPr="003A5E30">
        <w:rPr>
          <w:rFonts w:eastAsia="等线"/>
          <w:sz w:val="21"/>
          <w:szCs w:val="21"/>
          <w:u w:val="single"/>
        </w:rPr>
        <w:t>P</w:t>
      </w:r>
      <w:r>
        <w:rPr>
          <w:rFonts w:eastAsia="等线"/>
          <w:sz w:val="21"/>
          <w:szCs w:val="21"/>
          <w:u w:val="single"/>
        </w:rPr>
        <w:t>3</w:t>
      </w:r>
    </w:p>
    <w:p w14:paraId="2A924313" w14:textId="77777777" w:rsidR="00A91D0F" w:rsidRPr="00864166" w:rsidRDefault="00A91D0F" w:rsidP="00A91D0F">
      <w:pPr>
        <w:spacing w:before="120" w:after="120"/>
        <w:jc w:val="center"/>
        <w:rPr>
          <w:b/>
          <w:color w:val="FF0000"/>
          <w:szCs w:val="20"/>
          <w:lang w:eastAsia="zh-CN"/>
        </w:rPr>
      </w:pPr>
      <w:r w:rsidRPr="00864166">
        <w:rPr>
          <w:b/>
          <w:color w:val="FF0000"/>
          <w:szCs w:val="20"/>
          <w:lang w:eastAsia="zh-CN"/>
        </w:rPr>
        <w:t>------------------------------------------- Start of Draft TP of 21</w:t>
      </w:r>
      <w:r w:rsidRPr="00864166">
        <w:rPr>
          <w:rFonts w:eastAsiaTheme="minorEastAsia"/>
          <w:b/>
          <w:color w:val="FF0000"/>
          <w:szCs w:val="20"/>
          <w:lang w:eastAsia="zh-CN"/>
        </w:rPr>
        <w:t>2</w:t>
      </w:r>
      <w:r w:rsidRPr="00864166">
        <w:rPr>
          <w:b/>
          <w:color w:val="FF0000"/>
          <w:szCs w:val="20"/>
          <w:lang w:eastAsia="zh-CN"/>
        </w:rPr>
        <w:t xml:space="preserve"> -------------------------------------</w:t>
      </w:r>
    </w:p>
    <w:p w14:paraId="48240432" w14:textId="77777777" w:rsidR="00A91D0F" w:rsidRPr="001E2B51" w:rsidRDefault="00A91D0F" w:rsidP="00A91D0F">
      <w:pPr>
        <w:pStyle w:val="B10"/>
        <w:spacing w:before="120" w:after="120"/>
        <w:ind w:left="0" w:firstLine="0"/>
        <w:rPr>
          <w:rFonts w:eastAsia="等线"/>
          <w:b/>
          <w:bCs/>
        </w:rPr>
      </w:pPr>
      <w:r w:rsidRPr="001E2B51">
        <w:rPr>
          <w:rFonts w:eastAsia="等线" w:hint="eastAsia"/>
          <w:b/>
          <w:bCs/>
        </w:rPr>
        <w:t>7.3.1.</w:t>
      </w:r>
      <w:r w:rsidRPr="001E2B51">
        <w:rPr>
          <w:rFonts w:eastAsia="等线"/>
          <w:b/>
          <w:bCs/>
        </w:rPr>
        <w:t>4</w:t>
      </w:r>
      <w:r w:rsidRPr="001E2B51">
        <w:rPr>
          <w:rFonts w:eastAsia="等线" w:hint="eastAsia"/>
          <w:b/>
          <w:bCs/>
        </w:rPr>
        <w:t>.1</w:t>
      </w:r>
      <w:r w:rsidRPr="001E2B51">
        <w:rPr>
          <w:rFonts w:eastAsia="等线" w:hint="eastAsia"/>
          <w:b/>
          <w:bCs/>
        </w:rPr>
        <w:tab/>
        <w:t xml:space="preserve">Format </w:t>
      </w:r>
      <w:r w:rsidRPr="001E2B51">
        <w:rPr>
          <w:rFonts w:eastAsia="等线"/>
          <w:b/>
          <w:bCs/>
        </w:rPr>
        <w:t>3</w:t>
      </w:r>
      <w:r w:rsidRPr="001E2B51">
        <w:rPr>
          <w:rFonts w:eastAsia="等线" w:hint="eastAsia"/>
          <w:b/>
          <w:bCs/>
        </w:rPr>
        <w:t>_</w:t>
      </w:r>
      <w:r w:rsidRPr="001E2B51">
        <w:rPr>
          <w:rFonts w:eastAsia="等线"/>
          <w:b/>
          <w:bCs/>
        </w:rPr>
        <w:t>0</w:t>
      </w:r>
    </w:p>
    <w:p w14:paraId="28C1D944" w14:textId="77777777" w:rsidR="00A91D0F" w:rsidRPr="001E2B51" w:rsidRDefault="00A91D0F" w:rsidP="00A91D0F">
      <w:pPr>
        <w:spacing w:before="120" w:after="120"/>
        <w:jc w:val="center"/>
        <w:rPr>
          <w:b/>
          <w:noProof/>
          <w:color w:val="FF0000"/>
          <w:szCs w:val="20"/>
        </w:rPr>
      </w:pPr>
      <w:r w:rsidRPr="001E2B51">
        <w:rPr>
          <w:b/>
          <w:noProof/>
          <w:color w:val="FF0000"/>
          <w:szCs w:val="20"/>
        </w:rPr>
        <w:t>&lt;Unchanged parts omitted&gt;</w:t>
      </w:r>
    </w:p>
    <w:p w14:paraId="2FB8DD25" w14:textId="77777777" w:rsidR="00A91D0F" w:rsidRPr="001E2B51" w:rsidRDefault="00A91D0F" w:rsidP="00A91D0F">
      <w:pPr>
        <w:spacing w:before="120" w:after="120"/>
        <w:rPr>
          <w:szCs w:val="20"/>
          <w:lang w:eastAsia="zh-CN"/>
        </w:rPr>
      </w:pPr>
      <w:r w:rsidRPr="001E2B51">
        <w:rPr>
          <w:szCs w:val="20"/>
        </w:rPr>
        <w:t>DCI format 3</w:t>
      </w:r>
      <w:r w:rsidRPr="001E2B51">
        <w:rPr>
          <w:szCs w:val="20"/>
          <w:lang w:eastAsia="zh-CN"/>
        </w:rPr>
        <w:t>_0</w:t>
      </w:r>
      <w:r w:rsidRPr="001E2B51">
        <w:rPr>
          <w:szCs w:val="20"/>
        </w:rPr>
        <w:t xml:space="preserve"> is used for scheduling of NR PSCCH and NR PSSCH in one cell. </w:t>
      </w:r>
    </w:p>
    <w:p w14:paraId="6208AD4E" w14:textId="77777777" w:rsidR="00A91D0F" w:rsidRPr="001E2B51" w:rsidRDefault="00A91D0F" w:rsidP="00A91D0F">
      <w:pPr>
        <w:spacing w:before="120" w:after="120"/>
        <w:rPr>
          <w:szCs w:val="20"/>
        </w:rPr>
      </w:pPr>
      <w:r w:rsidRPr="001E2B51">
        <w:rPr>
          <w:szCs w:val="20"/>
        </w:rPr>
        <w:t>The following information is transmitted by means of the DCI format 3</w:t>
      </w:r>
      <w:r w:rsidRPr="001E2B51">
        <w:rPr>
          <w:szCs w:val="20"/>
          <w:lang w:eastAsia="zh-CN"/>
        </w:rPr>
        <w:t xml:space="preserve">_0 with CRC scrambled by SL-RNTI or </w:t>
      </w:r>
      <w:r w:rsidRPr="001E2B51">
        <w:rPr>
          <w:szCs w:val="20"/>
        </w:rPr>
        <w:t>SL-CS-RNTI:</w:t>
      </w:r>
    </w:p>
    <w:p w14:paraId="01ED7383" w14:textId="77777777" w:rsidR="00A91D0F" w:rsidRPr="001E2B51" w:rsidRDefault="00A91D0F" w:rsidP="00A91D0F">
      <w:pPr>
        <w:pStyle w:val="B10"/>
        <w:spacing w:before="120" w:after="120"/>
        <w:rPr>
          <w:lang w:eastAsia="ko-KR"/>
        </w:rPr>
      </w:pPr>
      <w:r w:rsidRPr="001E2B51">
        <w:rPr>
          <w:lang w:eastAsia="ko-KR"/>
        </w:rPr>
        <w:t>-</w:t>
      </w:r>
      <w:r w:rsidRPr="001E2B51">
        <w:rPr>
          <w:lang w:eastAsia="ko-KR"/>
        </w:rPr>
        <w:tab/>
        <w:t>Time gap – [x] bits</w:t>
      </w:r>
      <w:r w:rsidRPr="001E2B51">
        <w:rPr>
          <w:lang w:eastAsia="zh-CN"/>
        </w:rPr>
        <w:t xml:space="preserve"> </w:t>
      </w:r>
      <w:r w:rsidRPr="001E2B51">
        <w:rPr>
          <w:lang w:eastAsia="ko-KR"/>
        </w:rPr>
        <w:t>determined by higher layer parameter</w:t>
      </w:r>
      <w:r w:rsidRPr="001E2B51">
        <w:rPr>
          <w:lang w:eastAsia="zh-CN"/>
        </w:rPr>
        <w:t xml:space="preserve"> </w:t>
      </w:r>
      <w:proofErr w:type="spellStart"/>
      <w:r w:rsidRPr="001E2B51">
        <w:rPr>
          <w:i/>
          <w:lang w:eastAsia="ko-KR"/>
        </w:rPr>
        <w:t>timeGapFirstSidelinkTransmission</w:t>
      </w:r>
      <w:proofErr w:type="spellEnd"/>
      <w:r w:rsidRPr="001E2B51">
        <w:rPr>
          <w:i/>
          <w:lang w:eastAsia="zh-CN"/>
        </w:rPr>
        <w:t xml:space="preserve">, </w:t>
      </w:r>
      <w:r w:rsidRPr="001E2B51">
        <w:rPr>
          <w:lang w:eastAsia="ko-KR"/>
        </w:rPr>
        <w:t xml:space="preserve">as defined in clause </w:t>
      </w:r>
      <w:proofErr w:type="spellStart"/>
      <w:r w:rsidRPr="001E2B51">
        <w:rPr>
          <w:lang w:eastAsia="ko-KR"/>
        </w:rPr>
        <w:t>x.x.x</w:t>
      </w:r>
      <w:proofErr w:type="spellEnd"/>
      <w:r w:rsidRPr="001E2B51">
        <w:rPr>
          <w:lang w:eastAsia="ko-KR"/>
        </w:rPr>
        <w:t xml:space="preserve"> of [6, TS 38.214]</w:t>
      </w:r>
    </w:p>
    <w:p w14:paraId="0D752AD4" w14:textId="77777777" w:rsidR="00A91D0F" w:rsidRPr="001E2B51" w:rsidRDefault="00A91D0F" w:rsidP="00A91D0F">
      <w:pPr>
        <w:pStyle w:val="B10"/>
        <w:spacing w:before="120" w:after="120"/>
        <w:rPr>
          <w:lang w:eastAsia="ko-KR"/>
        </w:rPr>
      </w:pPr>
      <w:r w:rsidRPr="001E2B51">
        <w:rPr>
          <w:lang w:eastAsia="ko-KR"/>
        </w:rPr>
        <w:t>-</w:t>
      </w:r>
      <w:r w:rsidRPr="001E2B51">
        <w:rPr>
          <w:lang w:eastAsia="ko-KR"/>
        </w:rPr>
        <w:tab/>
        <w:t>HARQ process ID – [x] bits</w:t>
      </w:r>
      <w:r w:rsidRPr="001E2B51">
        <w:rPr>
          <w:i/>
          <w:lang w:eastAsia="zh-CN"/>
        </w:rPr>
        <w:t xml:space="preserve"> </w:t>
      </w:r>
      <w:r w:rsidRPr="001E2B51">
        <w:rPr>
          <w:lang w:eastAsia="ko-KR"/>
        </w:rPr>
        <w:t xml:space="preserve">as defined in clause </w:t>
      </w:r>
      <w:proofErr w:type="spellStart"/>
      <w:r w:rsidRPr="001E2B51">
        <w:rPr>
          <w:lang w:eastAsia="ko-KR"/>
        </w:rPr>
        <w:t>x.x.x</w:t>
      </w:r>
      <w:proofErr w:type="spellEnd"/>
      <w:r w:rsidRPr="001E2B51">
        <w:rPr>
          <w:lang w:eastAsia="ko-KR"/>
        </w:rPr>
        <w:t xml:space="preserve"> of [6, TS 38.214]</w:t>
      </w:r>
    </w:p>
    <w:p w14:paraId="62F8D05F" w14:textId="22EF4503" w:rsidR="00A91D0F" w:rsidRPr="001E2B51" w:rsidRDefault="00A91D0F" w:rsidP="00A91D0F">
      <w:pPr>
        <w:pStyle w:val="B10"/>
        <w:spacing w:before="120" w:after="120"/>
        <w:jc w:val="both"/>
        <w:rPr>
          <w:color w:val="FF0000"/>
          <w:lang w:eastAsia="zh-CN"/>
        </w:rPr>
      </w:pPr>
      <w:r w:rsidRPr="001E2B51">
        <w:rPr>
          <w:color w:val="FF0000"/>
        </w:rPr>
        <w:t>-</w:t>
      </w:r>
      <w:r w:rsidRPr="001E2B51">
        <w:rPr>
          <w:lang w:eastAsia="ko-KR"/>
        </w:rPr>
        <w:tab/>
      </w:r>
      <w:r>
        <w:rPr>
          <w:color w:val="FF0000"/>
          <w:lang w:eastAsia="zh-CN"/>
        </w:rPr>
        <w:t>Sidelink</w:t>
      </w:r>
      <w:r w:rsidRPr="001E2B51">
        <w:rPr>
          <w:rFonts w:hint="eastAsia"/>
          <w:color w:val="FF0000"/>
          <w:lang w:eastAsia="zh-CN"/>
        </w:rPr>
        <w:t xml:space="preserve"> assignment index</w:t>
      </w:r>
      <w:r w:rsidRPr="001E2B51">
        <w:rPr>
          <w:color w:val="FF0000"/>
        </w:rPr>
        <w:t xml:space="preserve"> –</w:t>
      </w:r>
      <w:r w:rsidRPr="001E2B51">
        <w:rPr>
          <w:rFonts w:hint="eastAsia"/>
          <w:color w:val="FF0000"/>
          <w:lang w:eastAsia="zh-CN"/>
        </w:rPr>
        <w:t xml:space="preserve"> </w:t>
      </w:r>
      <w:r w:rsidRPr="001E2B51">
        <w:rPr>
          <w:color w:val="FF0000"/>
        </w:rPr>
        <w:t xml:space="preserve">number of bits </w:t>
      </w:r>
      <w:r w:rsidRPr="001E2B51">
        <w:rPr>
          <w:rFonts w:hint="eastAsia"/>
          <w:color w:val="FF0000"/>
          <w:lang w:eastAsia="zh-CN"/>
        </w:rPr>
        <w:t>as defined in the following</w:t>
      </w:r>
    </w:p>
    <w:p w14:paraId="7E5EB6AE" w14:textId="6A80E9C9" w:rsidR="00A91D0F" w:rsidRPr="001E2B51" w:rsidRDefault="00A91D0F" w:rsidP="00A91D0F">
      <w:pPr>
        <w:pStyle w:val="B10"/>
        <w:spacing w:before="120" w:after="120"/>
        <w:ind w:left="852"/>
        <w:jc w:val="both"/>
        <w:rPr>
          <w:color w:val="FF0000"/>
          <w:lang w:eastAsia="zh-CN"/>
        </w:rPr>
      </w:pPr>
      <w:r w:rsidRPr="001E2B51">
        <w:rPr>
          <w:rFonts w:hint="eastAsia"/>
          <w:color w:val="FF0000"/>
          <w:lang w:eastAsia="zh-CN"/>
        </w:rPr>
        <w:t>-</w:t>
      </w:r>
      <w:r w:rsidRPr="001E2B51">
        <w:rPr>
          <w:lang w:eastAsia="ko-KR"/>
        </w:rPr>
        <w:tab/>
      </w:r>
      <w:r w:rsidRPr="001E2B51">
        <w:rPr>
          <w:rFonts w:hint="eastAsia"/>
          <w:color w:val="FF0000"/>
          <w:lang w:eastAsia="zh-CN"/>
        </w:rPr>
        <w:t>4 bits if more than one serving cell</w:t>
      </w:r>
      <w:r w:rsidR="001C29F6">
        <w:rPr>
          <w:color w:val="FF0000"/>
          <w:lang w:eastAsia="zh-CN"/>
        </w:rPr>
        <w:t>s</w:t>
      </w:r>
      <w:r w:rsidRPr="001E2B51">
        <w:rPr>
          <w:rFonts w:hint="eastAsia"/>
          <w:color w:val="FF0000"/>
          <w:lang w:eastAsia="zh-CN"/>
        </w:rPr>
        <w:t xml:space="preserve"> are configured i</w:t>
      </w:r>
      <w:r w:rsidRPr="001E2B51">
        <w:rPr>
          <w:color w:val="FF0000"/>
          <w:lang w:eastAsia="zh-CN"/>
        </w:rPr>
        <w:t xml:space="preserve">n the DL </w:t>
      </w:r>
      <w:r w:rsidRPr="001E2B51">
        <w:rPr>
          <w:rFonts w:eastAsia="宋体"/>
          <w:color w:val="FF0000"/>
          <w:lang w:eastAsia="zh-CN"/>
        </w:rPr>
        <w:t>to monitor DCI format 3_0</w:t>
      </w:r>
      <w:r w:rsidRPr="001E2B51">
        <w:rPr>
          <w:color w:val="FF0000"/>
          <w:lang w:eastAsia="zh-CN"/>
        </w:rPr>
        <w:t xml:space="preserve"> and </w:t>
      </w:r>
      <w:r w:rsidRPr="001E2B51">
        <w:rPr>
          <w:rFonts w:hint="eastAsia"/>
          <w:color w:val="FF0000"/>
          <w:lang w:eastAsia="zh-CN"/>
        </w:rPr>
        <w:t xml:space="preserve">the </w:t>
      </w:r>
      <w:r w:rsidRPr="001E2B51">
        <w:rPr>
          <w:color w:val="FF0000"/>
          <w:lang w:eastAsia="zh-CN"/>
        </w:rPr>
        <w:t xml:space="preserve">higher layer parameter </w:t>
      </w:r>
      <w:proofErr w:type="spellStart"/>
      <w:r w:rsidRPr="001E2B51">
        <w:rPr>
          <w:rFonts w:hint="eastAsia"/>
          <w:i/>
          <w:color w:val="FF0000"/>
          <w:lang w:eastAsia="zh-CN"/>
        </w:rPr>
        <w:t>p</w:t>
      </w:r>
      <w:r w:rsidRPr="001E2B51">
        <w:rPr>
          <w:i/>
          <w:color w:val="FF0000"/>
          <w:lang w:eastAsia="zh-CN"/>
        </w:rPr>
        <w:t>dsch</w:t>
      </w:r>
      <w:proofErr w:type="spellEnd"/>
      <w:r w:rsidRPr="001E2B51">
        <w:rPr>
          <w:i/>
          <w:color w:val="FF0000"/>
          <w:lang w:eastAsia="zh-CN"/>
        </w:rPr>
        <w:t>-HARQ-ACK-Codebook=dynamic</w:t>
      </w:r>
      <w:r w:rsidRPr="001E2B51">
        <w:rPr>
          <w:rFonts w:hint="eastAsia"/>
          <w:color w:val="FF0000"/>
          <w:lang w:eastAsia="zh-CN"/>
        </w:rPr>
        <w:t xml:space="preserve">, where the 2 MSB bits are the counter </w:t>
      </w:r>
      <w:r>
        <w:rPr>
          <w:color w:val="FF0000"/>
          <w:lang w:eastAsia="zh-CN"/>
        </w:rPr>
        <w:t>S</w:t>
      </w:r>
      <w:r w:rsidRPr="001E2B51">
        <w:rPr>
          <w:rFonts w:hint="eastAsia"/>
          <w:color w:val="FF0000"/>
          <w:lang w:eastAsia="zh-CN"/>
        </w:rPr>
        <w:t xml:space="preserve">AI and the 2 LSB bits are the total </w:t>
      </w:r>
      <w:r>
        <w:rPr>
          <w:color w:val="FF0000"/>
          <w:lang w:eastAsia="zh-CN"/>
        </w:rPr>
        <w:t>S</w:t>
      </w:r>
      <w:r w:rsidRPr="001E2B51">
        <w:rPr>
          <w:rFonts w:hint="eastAsia"/>
          <w:color w:val="FF0000"/>
          <w:lang w:eastAsia="zh-CN"/>
        </w:rPr>
        <w:t>AI;</w:t>
      </w:r>
    </w:p>
    <w:p w14:paraId="1293402D" w14:textId="05F77E02" w:rsidR="00A91D0F" w:rsidRPr="001E2B51" w:rsidRDefault="00A91D0F" w:rsidP="00A91D0F">
      <w:pPr>
        <w:pStyle w:val="B2"/>
        <w:spacing w:before="120" w:after="120"/>
        <w:jc w:val="both"/>
        <w:rPr>
          <w:color w:val="FF0000"/>
          <w:lang w:eastAsia="zh-CN"/>
        </w:rPr>
      </w:pPr>
      <w:r w:rsidRPr="001E2B51">
        <w:rPr>
          <w:rFonts w:hint="eastAsia"/>
          <w:color w:val="FF0000"/>
          <w:lang w:eastAsia="zh-CN"/>
        </w:rPr>
        <w:t>-</w:t>
      </w:r>
      <w:r w:rsidRPr="001E2B51">
        <w:rPr>
          <w:lang w:eastAsia="ko-KR"/>
        </w:rPr>
        <w:tab/>
      </w:r>
      <w:r w:rsidRPr="001E2B51">
        <w:rPr>
          <w:rFonts w:hint="eastAsia"/>
          <w:color w:val="FF0000"/>
          <w:lang w:eastAsia="zh-CN"/>
        </w:rPr>
        <w:t xml:space="preserve">2 bits if only one serving cell is configured in the DL </w:t>
      </w:r>
      <w:r w:rsidR="00257243" w:rsidRPr="001E2B51">
        <w:rPr>
          <w:rFonts w:eastAsia="宋体"/>
          <w:color w:val="FF0000"/>
          <w:lang w:eastAsia="zh-CN"/>
        </w:rPr>
        <w:t>to monitor DCI format 3_0</w:t>
      </w:r>
      <w:r w:rsidR="00ED29E9">
        <w:rPr>
          <w:rFonts w:eastAsia="宋体"/>
          <w:color w:val="FF0000"/>
          <w:lang w:eastAsia="zh-CN"/>
        </w:rPr>
        <w:t xml:space="preserve"> </w:t>
      </w:r>
      <w:r w:rsidRPr="001E2B51">
        <w:rPr>
          <w:rFonts w:hint="eastAsia"/>
          <w:color w:val="FF0000"/>
          <w:lang w:eastAsia="zh-CN"/>
        </w:rPr>
        <w:t xml:space="preserve">and the </w:t>
      </w:r>
      <w:r w:rsidRPr="001E2B51">
        <w:rPr>
          <w:color w:val="FF0000"/>
          <w:lang w:eastAsia="zh-CN"/>
        </w:rPr>
        <w:t xml:space="preserve">higher layer parameter </w:t>
      </w:r>
      <w:proofErr w:type="spellStart"/>
      <w:r w:rsidRPr="001E2B51">
        <w:rPr>
          <w:rFonts w:hint="eastAsia"/>
          <w:i/>
          <w:color w:val="FF0000"/>
          <w:lang w:eastAsia="zh-CN"/>
        </w:rPr>
        <w:t>p</w:t>
      </w:r>
      <w:r w:rsidRPr="001E2B51">
        <w:rPr>
          <w:i/>
          <w:color w:val="FF0000"/>
          <w:lang w:eastAsia="zh-CN"/>
        </w:rPr>
        <w:t>dsch</w:t>
      </w:r>
      <w:proofErr w:type="spellEnd"/>
      <w:r w:rsidRPr="001E2B51">
        <w:rPr>
          <w:i/>
          <w:color w:val="FF0000"/>
          <w:lang w:eastAsia="zh-CN"/>
        </w:rPr>
        <w:t>-HARQ-ACK-Codebook=dynamic</w:t>
      </w:r>
      <w:r w:rsidRPr="001E2B51">
        <w:rPr>
          <w:rFonts w:hint="eastAsia"/>
          <w:color w:val="FF0000"/>
          <w:lang w:eastAsia="zh-CN"/>
        </w:rPr>
        <w:t xml:space="preserve">, where the 2 bits are the counter </w:t>
      </w:r>
      <w:r>
        <w:rPr>
          <w:color w:val="FF0000"/>
          <w:lang w:eastAsia="zh-CN"/>
        </w:rPr>
        <w:t>S</w:t>
      </w:r>
      <w:r w:rsidRPr="001E2B51">
        <w:rPr>
          <w:rFonts w:hint="eastAsia"/>
          <w:color w:val="FF0000"/>
          <w:lang w:eastAsia="zh-CN"/>
        </w:rPr>
        <w:t>AI;</w:t>
      </w:r>
    </w:p>
    <w:p w14:paraId="3611C7B4" w14:textId="77777777" w:rsidR="00A91D0F" w:rsidRPr="001E2B51" w:rsidRDefault="00A91D0F" w:rsidP="00A91D0F">
      <w:pPr>
        <w:pStyle w:val="B2"/>
        <w:spacing w:before="120" w:after="120"/>
        <w:jc w:val="both"/>
        <w:rPr>
          <w:rFonts w:eastAsiaTheme="minorEastAsia"/>
          <w:color w:val="FF0000"/>
          <w:lang w:eastAsia="zh-CN"/>
        </w:rPr>
      </w:pPr>
      <w:r w:rsidRPr="001E2B51">
        <w:rPr>
          <w:rFonts w:eastAsiaTheme="minorEastAsia" w:hint="eastAsia"/>
          <w:color w:val="FF0000"/>
          <w:lang w:eastAsia="zh-CN"/>
        </w:rPr>
        <w:t>-</w:t>
      </w:r>
      <w:r w:rsidRPr="001E2B51">
        <w:rPr>
          <w:lang w:eastAsia="ko-KR"/>
        </w:rPr>
        <w:tab/>
      </w:r>
      <w:r w:rsidRPr="001E2B51">
        <w:rPr>
          <w:rFonts w:eastAsiaTheme="minorEastAsia"/>
          <w:color w:val="FF0000"/>
          <w:lang w:eastAsia="zh-CN"/>
        </w:rPr>
        <w:t>0 bits if PUCCH is not configured.</w:t>
      </w:r>
    </w:p>
    <w:p w14:paraId="6327178F" w14:textId="77777777" w:rsidR="00A91D0F" w:rsidRPr="001E2B51" w:rsidRDefault="00A91D0F" w:rsidP="00A91D0F">
      <w:pPr>
        <w:spacing w:before="120" w:after="120"/>
        <w:jc w:val="center"/>
        <w:rPr>
          <w:b/>
          <w:color w:val="FF0000"/>
          <w:szCs w:val="20"/>
          <w:lang w:eastAsia="zh-CN"/>
        </w:rPr>
      </w:pPr>
      <w:r w:rsidRPr="001E2B51">
        <w:rPr>
          <w:b/>
          <w:color w:val="FF0000"/>
          <w:szCs w:val="20"/>
          <w:lang w:eastAsia="zh-CN"/>
        </w:rPr>
        <w:t>---------------------------------------------- End of Draft TP ---------------------------------------------</w:t>
      </w:r>
    </w:p>
    <w:p w14:paraId="59065E7A" w14:textId="77777777" w:rsidR="00A91D0F" w:rsidRDefault="00A91D0F" w:rsidP="0055779E">
      <w:pPr>
        <w:spacing w:before="120" w:after="120"/>
        <w:rPr>
          <w:rFonts w:eastAsia="等线"/>
          <w:lang w:val="en-GB"/>
        </w:rPr>
      </w:pPr>
    </w:p>
    <w:p w14:paraId="60039815" w14:textId="30DCB927" w:rsidR="00D50E71" w:rsidRPr="003A5E30" w:rsidRDefault="00D50E71" w:rsidP="00A32DC8">
      <w:pPr>
        <w:pStyle w:val="5"/>
        <w:rPr>
          <w:rFonts w:eastAsia="等线"/>
          <w:sz w:val="21"/>
          <w:szCs w:val="21"/>
          <w:u w:val="single"/>
        </w:rPr>
      </w:pPr>
      <w:r w:rsidRPr="003A5E30">
        <w:rPr>
          <w:rFonts w:eastAsia="等线"/>
          <w:sz w:val="21"/>
          <w:szCs w:val="21"/>
          <w:u w:val="single"/>
        </w:rPr>
        <w:lastRenderedPageBreak/>
        <w:t>Procedure</w:t>
      </w:r>
    </w:p>
    <w:p w14:paraId="228B936A" w14:textId="618EDFE1" w:rsidR="00E113A1" w:rsidRPr="00864166" w:rsidRDefault="00E113A1" w:rsidP="0055779E">
      <w:pPr>
        <w:spacing w:before="120" w:after="120"/>
        <w:jc w:val="both"/>
        <w:rPr>
          <w:rFonts w:eastAsiaTheme="minorEastAsia"/>
          <w:lang w:eastAsia="zh-CN"/>
        </w:rPr>
      </w:pPr>
      <w:r w:rsidRPr="00864166">
        <w:rPr>
          <w:rFonts w:eastAsia="宋体"/>
          <w:szCs w:val="20"/>
          <w:lang w:val="en-GB" w:eastAsia="zh-CN"/>
        </w:rPr>
        <w:t>In Uu, the type</w:t>
      </w:r>
      <w:r w:rsidR="00014440">
        <w:rPr>
          <w:rFonts w:eastAsia="宋体" w:hint="eastAsia"/>
          <w:szCs w:val="20"/>
          <w:lang w:val="en-GB" w:eastAsia="zh-CN"/>
        </w:rPr>
        <w:t>-</w:t>
      </w:r>
      <w:r w:rsidRPr="00864166">
        <w:rPr>
          <w:rFonts w:eastAsia="宋体"/>
          <w:szCs w:val="20"/>
          <w:lang w:val="en-GB" w:eastAsia="zh-CN"/>
        </w:rPr>
        <w:t>2 HARQ-ACK codebook is construed in the following structure by traversing all successfully received DCIs in a set of monitoring occasions for a PUCCH.</w:t>
      </w:r>
      <w:r w:rsidRPr="00864166">
        <w:rPr>
          <w:lang w:eastAsia="zh-CN"/>
        </w:rPr>
        <w:t xml:space="preserve"> </w:t>
      </w:r>
    </w:p>
    <w:p w14:paraId="5FA303A7" w14:textId="48215A02" w:rsidR="00E113A1" w:rsidRPr="00864166" w:rsidRDefault="00E113A1" w:rsidP="00E113A1">
      <w:pPr>
        <w:pStyle w:val="a1"/>
        <w:spacing w:before="120"/>
        <w:jc w:val="center"/>
        <w:rPr>
          <w:rFonts w:eastAsia="宋体"/>
          <w:szCs w:val="20"/>
          <w:lang w:eastAsia="zh-CN"/>
        </w:rPr>
      </w:pPr>
      <w:r w:rsidRPr="00864166">
        <w:rPr>
          <w:b/>
          <w:bCs/>
          <w:szCs w:val="20"/>
        </w:rPr>
        <w:t xml:space="preserve">Table </w:t>
      </w:r>
      <w:r w:rsidRPr="00864166">
        <w:rPr>
          <w:b/>
          <w:bCs/>
          <w:szCs w:val="20"/>
        </w:rPr>
        <w:fldChar w:fldCharType="begin"/>
      </w:r>
      <w:r w:rsidRPr="00864166">
        <w:rPr>
          <w:b/>
          <w:bCs/>
          <w:szCs w:val="20"/>
        </w:rPr>
        <w:instrText xml:space="preserve"> SEQ Table \* ARABIC </w:instrText>
      </w:r>
      <w:r w:rsidRPr="00864166">
        <w:rPr>
          <w:b/>
          <w:bCs/>
          <w:szCs w:val="20"/>
        </w:rPr>
        <w:fldChar w:fldCharType="separate"/>
      </w:r>
      <w:r w:rsidR="00E222F1">
        <w:rPr>
          <w:b/>
          <w:bCs/>
          <w:noProof/>
          <w:szCs w:val="20"/>
        </w:rPr>
        <w:t>1</w:t>
      </w:r>
      <w:r w:rsidRPr="00864166">
        <w:rPr>
          <w:b/>
          <w:bCs/>
          <w:szCs w:val="20"/>
          <w:lang w:eastAsia="zh-CN"/>
        </w:rPr>
        <w:fldChar w:fldCharType="end"/>
      </w:r>
      <w:r w:rsidRPr="00864166">
        <w:rPr>
          <w:b/>
          <w:bCs/>
          <w:szCs w:val="20"/>
          <w:lang w:eastAsia="zh-CN"/>
        </w:rPr>
        <w:t>.</w:t>
      </w:r>
      <w:r w:rsidRPr="00864166">
        <w:rPr>
          <w:b/>
          <w:bCs/>
          <w:szCs w:val="20"/>
        </w:rPr>
        <w:t xml:space="preserve"> </w:t>
      </w:r>
      <w:r w:rsidRPr="00864166">
        <w:rPr>
          <w:rFonts w:eastAsia="宋体"/>
          <w:b/>
          <w:bCs/>
          <w:szCs w:val="20"/>
          <w:lang w:eastAsia="zh-CN"/>
        </w:rPr>
        <w:t>R15 type</w:t>
      </w:r>
      <w:r w:rsidR="00014440">
        <w:rPr>
          <w:rFonts w:eastAsia="宋体" w:hint="eastAsia"/>
          <w:b/>
          <w:bCs/>
          <w:szCs w:val="20"/>
          <w:lang w:eastAsia="zh-CN"/>
        </w:rPr>
        <w:t>-</w:t>
      </w:r>
      <w:r w:rsidRPr="00864166">
        <w:rPr>
          <w:rFonts w:eastAsia="宋体"/>
          <w:b/>
          <w:bCs/>
          <w:szCs w:val="20"/>
          <w:lang w:eastAsia="zh-CN"/>
        </w:rPr>
        <w:t>2 HARQ-ACK codebook</w:t>
      </w:r>
    </w:p>
    <w:tbl>
      <w:tblPr>
        <w:tblW w:w="90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2777"/>
        <w:gridCol w:w="3333"/>
      </w:tblGrid>
      <w:tr w:rsidR="00E113A1" w:rsidRPr="00864166" w14:paraId="033CEE92" w14:textId="77777777" w:rsidTr="00400D60">
        <w:trPr>
          <w:trHeight w:val="605"/>
        </w:trPr>
        <w:tc>
          <w:tcPr>
            <w:tcW w:w="5689" w:type="dxa"/>
            <w:gridSpan w:val="2"/>
            <w:shd w:val="clear" w:color="auto" w:fill="auto"/>
          </w:tcPr>
          <w:p w14:paraId="0BCFF5B6" w14:textId="77777777" w:rsidR="00E113A1" w:rsidRPr="00864166" w:rsidRDefault="00E113A1" w:rsidP="00400D60">
            <w:pPr>
              <w:pStyle w:val="B10"/>
              <w:spacing w:before="120" w:after="120"/>
              <w:ind w:left="0" w:firstLine="0"/>
              <w:jc w:val="center"/>
              <w:rPr>
                <w:rFonts w:eastAsia="宋体"/>
                <w:lang w:eastAsia="zh-CN"/>
              </w:rPr>
            </w:pPr>
            <w:r w:rsidRPr="00864166">
              <w:rPr>
                <w:rFonts w:eastAsia="宋体"/>
                <w:lang w:eastAsia="zh-CN"/>
              </w:rPr>
              <w:t>First sub-codebook (for TB level based scheduling)</w:t>
            </w:r>
          </w:p>
        </w:tc>
        <w:tc>
          <w:tcPr>
            <w:tcW w:w="3333" w:type="dxa"/>
            <w:shd w:val="clear" w:color="auto" w:fill="auto"/>
          </w:tcPr>
          <w:p w14:paraId="44120B01" w14:textId="77777777" w:rsidR="00E113A1" w:rsidRPr="00864166" w:rsidRDefault="00E113A1" w:rsidP="00400D60">
            <w:pPr>
              <w:pStyle w:val="B10"/>
              <w:spacing w:before="120" w:after="120"/>
              <w:ind w:left="0" w:firstLine="0"/>
              <w:jc w:val="center"/>
              <w:rPr>
                <w:rFonts w:eastAsia="宋体"/>
                <w:lang w:val="en-US" w:eastAsia="zh-CN"/>
              </w:rPr>
            </w:pPr>
            <w:r w:rsidRPr="00864166">
              <w:rPr>
                <w:rFonts w:eastAsia="宋体"/>
                <w:lang w:eastAsia="zh-CN"/>
              </w:rPr>
              <w:t>Second sub-codebook (for CBG level based scheduling)</w:t>
            </w:r>
          </w:p>
        </w:tc>
      </w:tr>
      <w:tr w:rsidR="00E113A1" w:rsidRPr="00864166" w14:paraId="39FF59E5" w14:textId="77777777" w:rsidTr="00400D60">
        <w:trPr>
          <w:trHeight w:val="1118"/>
        </w:trPr>
        <w:tc>
          <w:tcPr>
            <w:tcW w:w="2912" w:type="dxa"/>
            <w:shd w:val="clear" w:color="auto" w:fill="auto"/>
          </w:tcPr>
          <w:p w14:paraId="33DE7CFA" w14:textId="7CD50960" w:rsidR="00E113A1" w:rsidRPr="00864166" w:rsidRDefault="00E113A1" w:rsidP="00400D60">
            <w:pPr>
              <w:pStyle w:val="B10"/>
              <w:spacing w:before="120" w:after="120"/>
              <w:ind w:left="0" w:firstLine="0"/>
              <w:rPr>
                <w:rFonts w:eastAsia="宋体"/>
                <w:lang w:val="en-US" w:eastAsia="zh-CN"/>
              </w:rPr>
            </w:pPr>
            <w:r w:rsidRPr="00864166">
              <w:rPr>
                <w:rFonts w:eastAsia="宋体"/>
                <w:lang w:val="en-US" w:eastAsia="zh-CN"/>
              </w:rPr>
              <w:t>HARQ-ACK bits corresponding to dynamic scheduling and SPS release</w:t>
            </w:r>
          </w:p>
        </w:tc>
        <w:tc>
          <w:tcPr>
            <w:tcW w:w="2777" w:type="dxa"/>
            <w:shd w:val="clear" w:color="auto" w:fill="auto"/>
          </w:tcPr>
          <w:p w14:paraId="74464887" w14:textId="13D5A1B6" w:rsidR="00E113A1" w:rsidRPr="00864166" w:rsidRDefault="00E113A1" w:rsidP="00400D60">
            <w:pPr>
              <w:pStyle w:val="B10"/>
              <w:spacing w:before="120" w:after="120"/>
              <w:ind w:left="0" w:firstLine="0"/>
              <w:rPr>
                <w:rFonts w:eastAsia="宋体"/>
                <w:lang w:val="en-US" w:eastAsia="zh-CN"/>
              </w:rPr>
            </w:pPr>
            <w:r w:rsidRPr="00864166">
              <w:rPr>
                <w:rFonts w:eastAsia="宋体"/>
                <w:lang w:val="en-US" w:eastAsia="zh-CN"/>
              </w:rPr>
              <w:t>HARQ-ACK bits corresponding to SPS PDSCH reception</w:t>
            </w:r>
          </w:p>
        </w:tc>
        <w:tc>
          <w:tcPr>
            <w:tcW w:w="3333" w:type="dxa"/>
            <w:shd w:val="clear" w:color="auto" w:fill="auto"/>
          </w:tcPr>
          <w:p w14:paraId="4AABC05C" w14:textId="05A98415" w:rsidR="00E113A1" w:rsidRPr="00864166" w:rsidRDefault="00E113A1" w:rsidP="00400D60">
            <w:pPr>
              <w:pStyle w:val="B10"/>
              <w:spacing w:before="120" w:after="120"/>
              <w:ind w:left="0" w:firstLine="0"/>
              <w:rPr>
                <w:rFonts w:eastAsia="宋体"/>
                <w:lang w:val="en-US" w:eastAsia="zh-CN"/>
              </w:rPr>
            </w:pPr>
            <w:r w:rsidRPr="00864166">
              <w:rPr>
                <w:rFonts w:eastAsia="宋体"/>
                <w:lang w:val="en-US" w:eastAsia="zh-CN"/>
              </w:rPr>
              <w:t xml:space="preserve">HARQ-ACK bits corresponding to </w:t>
            </w:r>
            <w:r w:rsidRPr="00864166">
              <w:rPr>
                <w:rFonts w:eastAsia="宋体"/>
                <w:lang w:eastAsia="zh-CN"/>
              </w:rPr>
              <w:t>CBG</w:t>
            </w:r>
            <w:r w:rsidRPr="00864166">
              <w:rPr>
                <w:rFonts w:eastAsia="宋体"/>
                <w:lang w:val="en-US" w:eastAsia="zh-CN"/>
              </w:rPr>
              <w:t xml:space="preserve"> based dynamic scheduling</w:t>
            </w:r>
          </w:p>
        </w:tc>
      </w:tr>
    </w:tbl>
    <w:p w14:paraId="1428832E" w14:textId="6E95ADAA" w:rsidR="00E113A1" w:rsidRPr="00864166" w:rsidRDefault="00E113A1" w:rsidP="00E113A1">
      <w:pPr>
        <w:spacing w:before="120" w:after="120"/>
        <w:jc w:val="both"/>
        <w:rPr>
          <w:rFonts w:eastAsia="宋体"/>
          <w:szCs w:val="20"/>
          <w:lang w:val="en-GB" w:eastAsia="zh-CN"/>
        </w:rPr>
      </w:pPr>
      <w:r w:rsidRPr="00864166">
        <w:rPr>
          <w:rFonts w:eastAsia="宋体"/>
          <w:szCs w:val="20"/>
          <w:lang w:val="en-GB" w:eastAsia="zh-CN"/>
        </w:rPr>
        <w:t xml:space="preserve">Since each PUCCH only contains no more than one HARQ-ACK bit that is related to </w:t>
      </w:r>
      <w:r w:rsidR="001C29F6">
        <w:rPr>
          <w:rFonts w:eastAsia="宋体"/>
          <w:szCs w:val="20"/>
          <w:lang w:val="en-GB" w:eastAsia="zh-CN"/>
        </w:rPr>
        <w:t xml:space="preserve">the </w:t>
      </w:r>
      <w:r w:rsidRPr="00864166">
        <w:rPr>
          <w:rFonts w:eastAsia="宋体"/>
          <w:szCs w:val="20"/>
          <w:lang w:val="en-GB" w:eastAsia="zh-CN"/>
        </w:rPr>
        <w:t xml:space="preserve">configured </w:t>
      </w:r>
      <w:proofErr w:type="spellStart"/>
      <w:r w:rsidRPr="00864166">
        <w:rPr>
          <w:rFonts w:eastAsia="宋体"/>
          <w:szCs w:val="20"/>
          <w:lang w:val="en-GB" w:eastAsia="zh-CN"/>
        </w:rPr>
        <w:t>sidelink</w:t>
      </w:r>
      <w:proofErr w:type="spellEnd"/>
      <w:r w:rsidRPr="00864166">
        <w:rPr>
          <w:rFonts w:eastAsia="宋体"/>
          <w:szCs w:val="20"/>
          <w:lang w:val="en-GB" w:eastAsia="zh-CN"/>
        </w:rPr>
        <w:t xml:space="preserve"> grant, a similar structure can also be reused for sidelink.</w:t>
      </w:r>
    </w:p>
    <w:p w14:paraId="713D3F25" w14:textId="5E320C16" w:rsidR="00E113A1" w:rsidRPr="00864166" w:rsidRDefault="00E113A1" w:rsidP="00E113A1">
      <w:pPr>
        <w:spacing w:before="120" w:after="120"/>
        <w:jc w:val="both"/>
        <w:rPr>
          <w:rFonts w:eastAsia="宋体"/>
          <w:szCs w:val="20"/>
          <w:lang w:val="en-GB" w:eastAsia="zh-CN"/>
        </w:rPr>
      </w:pPr>
      <w:r w:rsidRPr="00864166">
        <w:rPr>
          <w:rFonts w:eastAsia="宋体"/>
          <w:szCs w:val="20"/>
          <w:lang w:val="en-GB" w:eastAsia="zh-CN"/>
        </w:rPr>
        <w:t>In general, the type</w:t>
      </w:r>
      <w:r w:rsidR="00014440">
        <w:rPr>
          <w:rFonts w:eastAsia="宋体" w:hint="eastAsia"/>
          <w:szCs w:val="20"/>
          <w:lang w:val="en-GB" w:eastAsia="zh-CN"/>
        </w:rPr>
        <w:t>-</w:t>
      </w:r>
      <w:r w:rsidRPr="00864166">
        <w:rPr>
          <w:rFonts w:eastAsia="宋体"/>
          <w:szCs w:val="20"/>
          <w:lang w:val="en-GB" w:eastAsia="zh-CN"/>
        </w:rPr>
        <w:t>2 sidelink HARQ-ACK codebook is constructed with the following steps:</w:t>
      </w:r>
    </w:p>
    <w:p w14:paraId="55AC5A90" w14:textId="7F34574D" w:rsidR="00E113A1" w:rsidRPr="00864166" w:rsidRDefault="00E113A1" w:rsidP="008C33DF">
      <w:pPr>
        <w:pStyle w:val="ab"/>
        <w:numPr>
          <w:ilvl w:val="0"/>
          <w:numId w:val="11"/>
        </w:numPr>
        <w:spacing w:before="120" w:after="120"/>
        <w:ind w:firstLineChars="0"/>
        <w:rPr>
          <w:rFonts w:ascii="Times New Roman" w:hAnsi="Times New Roman"/>
          <w:kern w:val="0"/>
          <w:sz w:val="20"/>
          <w:szCs w:val="20"/>
          <w:lang w:val="en-GB"/>
        </w:rPr>
      </w:pPr>
      <w:r w:rsidRPr="00864166">
        <w:rPr>
          <w:rFonts w:ascii="Times New Roman" w:hAnsi="Times New Roman"/>
          <w:kern w:val="0"/>
          <w:sz w:val="20"/>
          <w:szCs w:val="20"/>
          <w:lang w:val="en-GB"/>
        </w:rPr>
        <w:t>Step1. For a PUCCH for sidelink HARQ-ACK, determining an associated set of monitoring occasion</w:t>
      </w:r>
      <w:r w:rsidR="001C29F6">
        <w:rPr>
          <w:rFonts w:ascii="Times New Roman" w:hAnsi="Times New Roman"/>
          <w:kern w:val="0"/>
          <w:sz w:val="20"/>
          <w:szCs w:val="20"/>
          <w:lang w:val="en-GB"/>
        </w:rPr>
        <w:t>s</w:t>
      </w:r>
      <w:r w:rsidRPr="00864166">
        <w:rPr>
          <w:rFonts w:ascii="Times New Roman" w:hAnsi="Times New Roman"/>
          <w:kern w:val="0"/>
          <w:sz w:val="20"/>
          <w:szCs w:val="20"/>
          <w:lang w:val="en-GB"/>
        </w:rPr>
        <w:t xml:space="preserve"> as the monitoring occasions carrying SL DCI in which the PUCCH is indicated for HARQ-ACK reporting</w:t>
      </w:r>
      <w:r w:rsidR="00417953" w:rsidRPr="00864166">
        <w:rPr>
          <w:rFonts w:ascii="Times New Roman" w:hAnsi="Times New Roman"/>
          <w:kern w:val="0"/>
          <w:sz w:val="20"/>
          <w:szCs w:val="20"/>
          <w:lang w:val="en-GB"/>
        </w:rPr>
        <w:t xml:space="preserve"> </w:t>
      </w:r>
      <w:r w:rsidR="00417953" w:rsidRPr="00864166">
        <w:rPr>
          <w:rFonts w:ascii="Times New Roman" w:hAnsi="Times New Roman" w:hint="eastAsia"/>
          <w:kern w:val="0"/>
          <w:sz w:val="20"/>
          <w:szCs w:val="20"/>
          <w:lang w:val="en-GB"/>
        </w:rPr>
        <w:t>based</w:t>
      </w:r>
      <w:r w:rsidR="00417953" w:rsidRPr="00864166">
        <w:rPr>
          <w:rFonts w:ascii="Times New Roman" w:hAnsi="Times New Roman"/>
          <w:kern w:val="0"/>
          <w:sz w:val="20"/>
          <w:szCs w:val="20"/>
          <w:lang w:val="en-GB"/>
        </w:rPr>
        <w:t xml:space="preserve"> </w:t>
      </w:r>
      <w:r w:rsidR="00417953" w:rsidRPr="00864166">
        <w:rPr>
          <w:rFonts w:ascii="Times New Roman" w:hAnsi="Times New Roman" w:hint="eastAsia"/>
          <w:kern w:val="0"/>
          <w:sz w:val="20"/>
          <w:szCs w:val="20"/>
          <w:lang w:val="en-GB"/>
        </w:rPr>
        <w:t>on</w:t>
      </w:r>
      <w:r w:rsidR="00417953" w:rsidRPr="00864166">
        <w:rPr>
          <w:rFonts w:ascii="Times New Roman" w:hAnsi="Times New Roman"/>
          <w:kern w:val="0"/>
          <w:sz w:val="20"/>
          <w:szCs w:val="20"/>
          <w:lang w:val="en-GB"/>
        </w:rPr>
        <w:t xml:space="preserve"> </w:t>
      </w:r>
      <w:r w:rsidR="002667B2">
        <w:rPr>
          <w:rFonts w:ascii="Times New Roman" w:hAnsi="Times New Roman"/>
          <w:kern w:val="0"/>
          <w:sz w:val="20"/>
          <w:szCs w:val="20"/>
          <w:lang w:val="en-GB"/>
        </w:rPr>
        <w:t>PSFCH-</w:t>
      </w:r>
      <w:r w:rsidR="00243944">
        <w:rPr>
          <w:rFonts w:ascii="Times New Roman" w:hAnsi="Times New Roman"/>
          <w:kern w:val="0"/>
          <w:sz w:val="20"/>
          <w:szCs w:val="20"/>
          <w:lang w:val="en-GB"/>
        </w:rPr>
        <w:t>to-</w:t>
      </w:r>
      <w:r w:rsidR="00DB65A2" w:rsidRPr="00864166">
        <w:rPr>
          <w:rFonts w:ascii="Times New Roman" w:hAnsi="Times New Roman"/>
          <w:kern w:val="0"/>
          <w:sz w:val="20"/>
          <w:szCs w:val="20"/>
          <w:lang w:val="en-GB"/>
        </w:rPr>
        <w:t>HARQ timing</w:t>
      </w:r>
      <w:r w:rsidR="00417953" w:rsidRPr="00864166">
        <w:rPr>
          <w:rFonts w:ascii="Times New Roman" w:hAnsi="Times New Roman"/>
          <w:kern w:val="0"/>
          <w:sz w:val="20"/>
          <w:szCs w:val="20"/>
          <w:lang w:val="en-GB"/>
        </w:rPr>
        <w:t xml:space="preserve"> in DCI</w:t>
      </w:r>
      <w:r w:rsidRPr="00864166">
        <w:rPr>
          <w:rFonts w:ascii="Times New Roman" w:hAnsi="Times New Roman"/>
          <w:kern w:val="0"/>
          <w:sz w:val="20"/>
          <w:szCs w:val="20"/>
          <w:lang w:val="en-GB"/>
        </w:rPr>
        <w:t>.</w:t>
      </w:r>
    </w:p>
    <w:p w14:paraId="501B2459" w14:textId="2E9EC320" w:rsidR="00E113A1" w:rsidRPr="00864166" w:rsidRDefault="00E113A1" w:rsidP="003C51D7">
      <w:pPr>
        <w:pStyle w:val="ab"/>
        <w:numPr>
          <w:ilvl w:val="0"/>
          <w:numId w:val="11"/>
        </w:numPr>
        <w:spacing w:before="120" w:after="120"/>
        <w:ind w:firstLineChars="0"/>
        <w:rPr>
          <w:rFonts w:ascii="Times New Roman" w:hAnsi="Times New Roman"/>
          <w:kern w:val="0"/>
          <w:sz w:val="20"/>
          <w:szCs w:val="20"/>
          <w:lang w:val="en-GB"/>
        </w:rPr>
      </w:pPr>
      <w:r w:rsidRPr="00864166">
        <w:rPr>
          <w:rFonts w:ascii="Times New Roman" w:hAnsi="Times New Roman"/>
          <w:kern w:val="0"/>
          <w:sz w:val="20"/>
          <w:szCs w:val="20"/>
          <w:lang w:val="en-GB"/>
        </w:rPr>
        <w:t xml:space="preserve">Step2. Concatenating the HARQ-ACK bits corresponding to received SL DCIs for dynamic scheduling in </w:t>
      </w:r>
      <w:r w:rsidR="003C51D7" w:rsidRPr="003C51D7">
        <w:rPr>
          <w:rFonts w:ascii="Times New Roman" w:hAnsi="Times New Roman"/>
          <w:kern w:val="0"/>
          <w:sz w:val="20"/>
          <w:szCs w:val="20"/>
          <w:lang w:val="en-GB"/>
        </w:rPr>
        <w:t>ascendin</w:t>
      </w:r>
      <w:r w:rsidR="003C51D7">
        <w:rPr>
          <w:rFonts w:ascii="Times New Roman" w:hAnsi="Times New Roman"/>
          <w:kern w:val="0"/>
          <w:sz w:val="20"/>
          <w:szCs w:val="20"/>
          <w:lang w:val="en-GB"/>
        </w:rPr>
        <w:t>g</w:t>
      </w:r>
      <w:r w:rsidR="00EE6831">
        <w:rPr>
          <w:rFonts w:ascii="Times New Roman" w:hAnsi="Times New Roman"/>
          <w:kern w:val="0"/>
          <w:sz w:val="20"/>
          <w:szCs w:val="20"/>
          <w:lang w:val="en-GB"/>
        </w:rPr>
        <w:t xml:space="preserve"> </w:t>
      </w:r>
      <w:r w:rsidRPr="00864166">
        <w:rPr>
          <w:rFonts w:ascii="Times New Roman" w:hAnsi="Times New Roman"/>
          <w:kern w:val="0"/>
          <w:sz w:val="20"/>
          <w:szCs w:val="20"/>
          <w:lang w:val="en-GB"/>
        </w:rPr>
        <w:t>order of the monitoring occasion indexes, where lower index corresponds to earlier SL DCI.</w:t>
      </w:r>
    </w:p>
    <w:p w14:paraId="3C4E4299" w14:textId="5BF364AD" w:rsidR="00E113A1" w:rsidRPr="00864166" w:rsidRDefault="00E113A1" w:rsidP="008C33DF">
      <w:pPr>
        <w:pStyle w:val="ab"/>
        <w:numPr>
          <w:ilvl w:val="0"/>
          <w:numId w:val="11"/>
        </w:numPr>
        <w:spacing w:before="120" w:after="120"/>
        <w:ind w:firstLineChars="0"/>
        <w:rPr>
          <w:rFonts w:ascii="Times New Roman" w:hAnsi="Times New Roman"/>
          <w:kern w:val="0"/>
          <w:sz w:val="20"/>
          <w:szCs w:val="20"/>
          <w:lang w:val="en-GB"/>
        </w:rPr>
      </w:pPr>
      <w:r w:rsidRPr="00864166">
        <w:rPr>
          <w:rFonts w:ascii="Times New Roman" w:hAnsi="Times New Roman"/>
          <w:kern w:val="0"/>
          <w:sz w:val="20"/>
          <w:szCs w:val="20"/>
          <w:lang w:val="en-GB"/>
        </w:rPr>
        <w:t xml:space="preserve">Step3. If there is a HARQ-ACK bit corresponding to transmission(s) on SL </w:t>
      </w:r>
      <w:r w:rsidR="00B524CE" w:rsidRPr="00864166">
        <w:rPr>
          <w:rFonts w:ascii="Times New Roman" w:hAnsi="Times New Roman"/>
          <w:kern w:val="0"/>
          <w:sz w:val="20"/>
          <w:szCs w:val="20"/>
          <w:lang w:val="en-GB"/>
        </w:rPr>
        <w:t>CG</w:t>
      </w:r>
      <w:r w:rsidRPr="00864166">
        <w:rPr>
          <w:rFonts w:ascii="Times New Roman" w:hAnsi="Times New Roman"/>
          <w:kern w:val="0"/>
          <w:sz w:val="20"/>
          <w:szCs w:val="20"/>
          <w:lang w:val="en-GB"/>
        </w:rPr>
        <w:t>, the bit is appended to the HARQ-ACK bits generated in step2.</w:t>
      </w:r>
    </w:p>
    <w:p w14:paraId="215DC060" w14:textId="43C26EFC" w:rsidR="00E113A1" w:rsidRPr="00864166" w:rsidRDefault="00E113A1" w:rsidP="00E113A1">
      <w:pPr>
        <w:pStyle w:val="a1"/>
        <w:spacing w:before="120"/>
        <w:jc w:val="center"/>
        <w:rPr>
          <w:rFonts w:eastAsia="宋体"/>
          <w:szCs w:val="20"/>
          <w:lang w:eastAsia="zh-CN"/>
        </w:rPr>
      </w:pPr>
      <w:r w:rsidRPr="00864166">
        <w:rPr>
          <w:b/>
          <w:bCs/>
          <w:szCs w:val="20"/>
        </w:rPr>
        <w:t xml:space="preserve">Table </w:t>
      </w:r>
      <w:r w:rsidRPr="00864166">
        <w:rPr>
          <w:b/>
          <w:bCs/>
          <w:szCs w:val="20"/>
        </w:rPr>
        <w:fldChar w:fldCharType="begin"/>
      </w:r>
      <w:r w:rsidRPr="00864166">
        <w:rPr>
          <w:b/>
          <w:bCs/>
          <w:szCs w:val="20"/>
        </w:rPr>
        <w:instrText xml:space="preserve"> SEQ Table \* ARABIC </w:instrText>
      </w:r>
      <w:r w:rsidRPr="00864166">
        <w:rPr>
          <w:b/>
          <w:bCs/>
          <w:szCs w:val="20"/>
        </w:rPr>
        <w:fldChar w:fldCharType="separate"/>
      </w:r>
      <w:r w:rsidR="00E222F1">
        <w:rPr>
          <w:b/>
          <w:bCs/>
          <w:noProof/>
          <w:szCs w:val="20"/>
        </w:rPr>
        <w:t>2</w:t>
      </w:r>
      <w:r w:rsidRPr="00864166">
        <w:rPr>
          <w:b/>
          <w:bCs/>
          <w:szCs w:val="20"/>
          <w:lang w:eastAsia="zh-CN"/>
        </w:rPr>
        <w:fldChar w:fldCharType="end"/>
      </w:r>
      <w:r w:rsidRPr="00864166">
        <w:rPr>
          <w:b/>
          <w:bCs/>
          <w:szCs w:val="20"/>
          <w:lang w:eastAsia="zh-CN"/>
        </w:rPr>
        <w:t>. Sidelink</w:t>
      </w:r>
      <w:r w:rsidRPr="00864166">
        <w:rPr>
          <w:b/>
          <w:bCs/>
          <w:szCs w:val="20"/>
        </w:rPr>
        <w:t xml:space="preserve"> </w:t>
      </w:r>
      <w:r w:rsidRPr="00864166">
        <w:rPr>
          <w:rFonts w:eastAsia="宋体"/>
          <w:b/>
          <w:bCs/>
          <w:szCs w:val="20"/>
          <w:lang w:eastAsia="zh-CN"/>
        </w:rPr>
        <w:t>type</w:t>
      </w:r>
      <w:r w:rsidR="00014440">
        <w:rPr>
          <w:rFonts w:eastAsia="宋体" w:hint="eastAsia"/>
          <w:b/>
          <w:bCs/>
          <w:szCs w:val="20"/>
          <w:lang w:eastAsia="zh-CN"/>
        </w:rPr>
        <w:t>-</w:t>
      </w:r>
      <w:r w:rsidRPr="00864166">
        <w:rPr>
          <w:rFonts w:eastAsia="宋体"/>
          <w:b/>
          <w:bCs/>
          <w:szCs w:val="20"/>
          <w:lang w:eastAsia="zh-CN"/>
        </w:rPr>
        <w:t>2 HARQ-ACK codebook</w:t>
      </w:r>
    </w:p>
    <w:tbl>
      <w:tblPr>
        <w:tblW w:w="7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6"/>
        <w:gridCol w:w="3675"/>
      </w:tblGrid>
      <w:tr w:rsidR="00E113A1" w:rsidRPr="00864166" w14:paraId="23F85C34" w14:textId="77777777" w:rsidTr="00400D60">
        <w:trPr>
          <w:trHeight w:val="416"/>
          <w:jc w:val="center"/>
        </w:trPr>
        <w:tc>
          <w:tcPr>
            <w:tcW w:w="7461" w:type="dxa"/>
            <w:gridSpan w:val="2"/>
            <w:shd w:val="clear" w:color="auto" w:fill="auto"/>
          </w:tcPr>
          <w:p w14:paraId="24A9DFB8" w14:textId="77777777" w:rsidR="00E113A1" w:rsidRPr="00864166" w:rsidRDefault="00E113A1" w:rsidP="00400D60">
            <w:pPr>
              <w:pStyle w:val="B10"/>
              <w:spacing w:before="120" w:after="120"/>
              <w:ind w:left="0" w:firstLine="0"/>
              <w:jc w:val="center"/>
              <w:rPr>
                <w:rFonts w:eastAsia="宋体"/>
                <w:lang w:eastAsia="zh-CN"/>
              </w:rPr>
            </w:pPr>
            <w:r w:rsidRPr="00864166">
              <w:rPr>
                <w:rFonts w:eastAsia="宋体"/>
                <w:lang w:eastAsia="zh-CN"/>
              </w:rPr>
              <w:t>sidelink codebook (for TB level based scheduling)</w:t>
            </w:r>
          </w:p>
        </w:tc>
      </w:tr>
      <w:tr w:rsidR="00E113A1" w:rsidRPr="00864166" w14:paraId="6C75EA57" w14:textId="77777777" w:rsidTr="00400D60">
        <w:trPr>
          <w:trHeight w:val="1339"/>
          <w:jc w:val="center"/>
        </w:trPr>
        <w:tc>
          <w:tcPr>
            <w:tcW w:w="3786" w:type="dxa"/>
            <w:shd w:val="clear" w:color="auto" w:fill="auto"/>
          </w:tcPr>
          <w:p w14:paraId="3D65E4B4" w14:textId="46827C19" w:rsidR="00E113A1" w:rsidRPr="00864166" w:rsidRDefault="00E113A1" w:rsidP="00400D60">
            <w:pPr>
              <w:pStyle w:val="B10"/>
              <w:spacing w:before="120" w:after="120"/>
              <w:ind w:left="0" w:firstLine="0"/>
              <w:rPr>
                <w:rFonts w:eastAsia="宋体"/>
                <w:lang w:val="en-US" w:eastAsia="zh-CN"/>
              </w:rPr>
            </w:pPr>
            <w:r w:rsidRPr="00864166">
              <w:rPr>
                <w:rFonts w:eastAsia="宋体"/>
                <w:lang w:val="en-US" w:eastAsia="zh-CN"/>
              </w:rPr>
              <w:t>HARQ-ACK bits corresponding to dynamic scheduling</w:t>
            </w:r>
          </w:p>
        </w:tc>
        <w:tc>
          <w:tcPr>
            <w:tcW w:w="3675" w:type="dxa"/>
            <w:shd w:val="clear" w:color="auto" w:fill="auto"/>
          </w:tcPr>
          <w:p w14:paraId="6D1C29A1" w14:textId="541CCE33" w:rsidR="00E113A1" w:rsidRPr="0055779E" w:rsidRDefault="00E113A1" w:rsidP="00400D60">
            <w:pPr>
              <w:pStyle w:val="B10"/>
              <w:spacing w:before="120" w:after="120"/>
              <w:ind w:left="0" w:firstLine="0"/>
              <w:rPr>
                <w:rFonts w:eastAsia="宋体"/>
                <w:lang w:val="en-US" w:eastAsia="zh-CN"/>
              </w:rPr>
            </w:pPr>
            <w:r w:rsidRPr="00864166">
              <w:rPr>
                <w:rFonts w:eastAsia="宋体"/>
                <w:lang w:val="en-US" w:eastAsia="zh-CN"/>
              </w:rPr>
              <w:t>HARQ-ACK bit corresponding to transmission(s) on a configured sidelink grant</w:t>
            </w:r>
          </w:p>
        </w:tc>
      </w:tr>
    </w:tbl>
    <w:p w14:paraId="02ABF855" w14:textId="329FB6B9" w:rsidR="00E113A1" w:rsidRPr="00864166" w:rsidRDefault="00E113A1" w:rsidP="00E113A1">
      <w:pPr>
        <w:pStyle w:val="af1"/>
        <w:jc w:val="both"/>
        <w:rPr>
          <w:rFonts w:eastAsia="等线"/>
          <w:b/>
          <w:bCs/>
          <w:i/>
          <w:iCs/>
          <w:lang w:eastAsia="zh-CN"/>
        </w:rPr>
      </w:pPr>
      <w:bookmarkStart w:id="16" w:name="_Ref23975091"/>
      <w:r w:rsidRPr="00864166">
        <w:rPr>
          <w:b/>
          <w:bCs/>
          <w:i/>
          <w:iCs/>
        </w:rPr>
        <w:t xml:space="preserve">Proposal </w:t>
      </w:r>
      <w:r w:rsidRPr="00864166">
        <w:rPr>
          <w:b/>
          <w:bCs/>
          <w:i/>
          <w:iCs/>
        </w:rPr>
        <w:fldChar w:fldCharType="begin"/>
      </w:r>
      <w:r w:rsidRPr="00864166">
        <w:rPr>
          <w:b/>
          <w:bCs/>
          <w:i/>
          <w:iCs/>
        </w:rPr>
        <w:instrText xml:space="preserve"> SEQ Proposal \* ARABIC </w:instrText>
      </w:r>
      <w:r w:rsidRPr="00864166">
        <w:rPr>
          <w:b/>
          <w:bCs/>
          <w:i/>
          <w:iCs/>
        </w:rPr>
        <w:fldChar w:fldCharType="separate"/>
      </w:r>
      <w:r w:rsidR="00301B5D">
        <w:rPr>
          <w:b/>
          <w:bCs/>
          <w:i/>
          <w:iCs/>
          <w:noProof/>
        </w:rPr>
        <w:t>7</w:t>
      </w:r>
      <w:r w:rsidRPr="00864166">
        <w:rPr>
          <w:b/>
          <w:bCs/>
          <w:i/>
          <w:iCs/>
        </w:rPr>
        <w:fldChar w:fldCharType="end"/>
      </w:r>
      <w:r w:rsidRPr="00864166">
        <w:rPr>
          <w:b/>
          <w:bCs/>
          <w:i/>
          <w:iCs/>
        </w:rPr>
        <w:t xml:space="preserve">. </w:t>
      </w:r>
      <w:r w:rsidR="00747723">
        <w:rPr>
          <w:b/>
          <w:bCs/>
          <w:i/>
          <w:iCs/>
        </w:rPr>
        <w:t>For a PUCCH at slot n</w:t>
      </w:r>
      <w:r w:rsidR="00747723" w:rsidRPr="00864166">
        <w:rPr>
          <w:b/>
          <w:bCs/>
          <w:i/>
          <w:iCs/>
        </w:rPr>
        <w:t xml:space="preserve"> for sidelink HARQ-ACK</w:t>
      </w:r>
      <w:r w:rsidR="00747723">
        <w:rPr>
          <w:b/>
          <w:bCs/>
          <w:i/>
          <w:iCs/>
        </w:rPr>
        <w:t xml:space="preserve"> </w:t>
      </w:r>
      <w:r w:rsidR="00747723">
        <w:rPr>
          <w:rFonts w:hint="eastAsia"/>
          <w:b/>
          <w:bCs/>
          <w:i/>
          <w:iCs/>
          <w:lang w:eastAsia="zh-CN"/>
        </w:rPr>
        <w:t>rep</w:t>
      </w:r>
      <w:r w:rsidR="00747723">
        <w:rPr>
          <w:b/>
          <w:bCs/>
          <w:i/>
          <w:iCs/>
        </w:rPr>
        <w:t xml:space="preserve">orting, </w:t>
      </w:r>
      <w:r w:rsidRPr="00864166">
        <w:rPr>
          <w:rFonts w:eastAsia="等线"/>
          <w:b/>
          <w:bCs/>
          <w:i/>
          <w:iCs/>
          <w:lang w:eastAsia="zh-CN"/>
        </w:rPr>
        <w:t>Type</w:t>
      </w:r>
      <w:r w:rsidR="00014440">
        <w:rPr>
          <w:rFonts w:eastAsia="等线" w:hint="eastAsia"/>
          <w:b/>
          <w:bCs/>
          <w:i/>
          <w:iCs/>
          <w:lang w:eastAsia="zh-CN"/>
        </w:rPr>
        <w:t>-</w:t>
      </w:r>
      <w:r w:rsidRPr="00864166">
        <w:rPr>
          <w:rFonts w:eastAsia="等线"/>
          <w:b/>
          <w:bCs/>
          <w:i/>
          <w:iCs/>
          <w:lang w:eastAsia="zh-CN"/>
        </w:rPr>
        <w:t>2 sidelink HARQ-ACK codebook is constructed with the following steps:</w:t>
      </w:r>
      <w:bookmarkEnd w:id="16"/>
    </w:p>
    <w:p w14:paraId="1A627793" w14:textId="1606319E" w:rsidR="00E113A1" w:rsidRPr="00864166" w:rsidRDefault="00E113A1" w:rsidP="005D0020">
      <w:pPr>
        <w:pStyle w:val="ab"/>
        <w:numPr>
          <w:ilvl w:val="0"/>
          <w:numId w:val="13"/>
        </w:numPr>
        <w:spacing w:before="120" w:after="120"/>
        <w:ind w:firstLineChars="0"/>
        <w:rPr>
          <w:rFonts w:ascii="Times New Roman" w:hAnsi="Times New Roman"/>
          <w:b/>
          <w:bCs/>
          <w:i/>
          <w:iCs/>
          <w:kern w:val="0"/>
          <w:sz w:val="20"/>
          <w:szCs w:val="20"/>
          <w:lang w:val="en-GB"/>
        </w:rPr>
      </w:pPr>
      <w:r w:rsidRPr="00864166">
        <w:rPr>
          <w:rFonts w:ascii="Times New Roman" w:hAnsi="Times New Roman"/>
          <w:b/>
          <w:bCs/>
          <w:i/>
          <w:iCs/>
          <w:kern w:val="0"/>
          <w:sz w:val="20"/>
          <w:szCs w:val="20"/>
          <w:lang w:val="en-GB"/>
        </w:rPr>
        <w:t xml:space="preserve">Step1. </w:t>
      </w:r>
      <w:r w:rsidR="007B4107">
        <w:rPr>
          <w:rFonts w:ascii="Times New Roman" w:hAnsi="Times New Roman"/>
          <w:b/>
          <w:bCs/>
          <w:i/>
          <w:iCs/>
          <w:kern w:val="0"/>
          <w:sz w:val="20"/>
          <w:szCs w:val="20"/>
          <w:lang w:val="en-GB"/>
        </w:rPr>
        <w:t>D</w:t>
      </w:r>
      <w:r w:rsidRPr="00864166">
        <w:rPr>
          <w:rFonts w:ascii="Times New Roman" w:hAnsi="Times New Roman"/>
          <w:b/>
          <w:bCs/>
          <w:i/>
          <w:iCs/>
          <w:kern w:val="0"/>
          <w:sz w:val="20"/>
          <w:szCs w:val="20"/>
          <w:lang w:val="en-GB"/>
        </w:rPr>
        <w:t xml:space="preserve">etermining an associated set of </w:t>
      </w:r>
      <w:r w:rsidR="007B4107">
        <w:rPr>
          <w:rFonts w:ascii="Times New Roman" w:hAnsi="Times New Roman"/>
          <w:b/>
          <w:bCs/>
          <w:i/>
          <w:iCs/>
          <w:kern w:val="0"/>
          <w:sz w:val="20"/>
          <w:szCs w:val="20"/>
          <w:lang w:val="en-GB"/>
        </w:rPr>
        <w:t xml:space="preserve">DCI </w:t>
      </w:r>
      <w:r w:rsidRPr="00864166">
        <w:rPr>
          <w:rFonts w:ascii="Times New Roman" w:hAnsi="Times New Roman"/>
          <w:b/>
          <w:bCs/>
          <w:i/>
          <w:iCs/>
          <w:kern w:val="0"/>
          <w:sz w:val="20"/>
          <w:szCs w:val="20"/>
          <w:lang w:val="en-GB"/>
        </w:rPr>
        <w:t>monitoring occasion</w:t>
      </w:r>
      <w:r w:rsidR="001C29F6">
        <w:rPr>
          <w:rFonts w:ascii="Times New Roman" w:hAnsi="Times New Roman"/>
          <w:b/>
          <w:bCs/>
          <w:i/>
          <w:iCs/>
          <w:kern w:val="0"/>
          <w:sz w:val="20"/>
          <w:szCs w:val="20"/>
          <w:lang w:val="en-GB"/>
        </w:rPr>
        <w:t>s</w:t>
      </w:r>
      <w:r w:rsidRPr="00864166">
        <w:rPr>
          <w:rFonts w:ascii="Times New Roman" w:hAnsi="Times New Roman"/>
          <w:b/>
          <w:bCs/>
          <w:i/>
          <w:iCs/>
          <w:kern w:val="0"/>
          <w:sz w:val="20"/>
          <w:szCs w:val="20"/>
          <w:lang w:val="en-GB"/>
        </w:rPr>
        <w:t xml:space="preserve"> as the monitoring occasions carrying SL DCI in which the PUCCH is indicated for HARQ-ACK reporting based on</w:t>
      </w:r>
      <w:r w:rsidR="005D0020" w:rsidRPr="005D0020">
        <w:t xml:space="preserve"> </w:t>
      </w:r>
      <w:r w:rsidR="005D0020" w:rsidRPr="005D0020">
        <w:rPr>
          <w:rFonts w:ascii="Times New Roman" w:hAnsi="Times New Roman"/>
          <w:b/>
          <w:bCs/>
          <w:i/>
          <w:iCs/>
          <w:kern w:val="0"/>
          <w:sz w:val="20"/>
          <w:szCs w:val="20"/>
          <w:lang w:val="en-GB"/>
        </w:rPr>
        <w:t>PSFCH-to-HARQ</w:t>
      </w:r>
      <w:r w:rsidR="00FC458D" w:rsidRPr="00864166">
        <w:rPr>
          <w:rFonts w:ascii="Times New Roman" w:hAnsi="Times New Roman"/>
          <w:b/>
          <w:bCs/>
          <w:i/>
          <w:iCs/>
          <w:kern w:val="0"/>
          <w:sz w:val="20"/>
          <w:szCs w:val="20"/>
          <w:lang w:val="en-GB"/>
        </w:rPr>
        <w:t xml:space="preserve"> </w:t>
      </w:r>
      <w:r w:rsidR="009A3C14" w:rsidRPr="00864166">
        <w:rPr>
          <w:rFonts w:ascii="Times New Roman" w:hAnsi="Times New Roman"/>
          <w:b/>
          <w:bCs/>
          <w:i/>
          <w:iCs/>
          <w:kern w:val="0"/>
          <w:sz w:val="20"/>
          <w:szCs w:val="20"/>
          <w:lang w:val="en-GB"/>
        </w:rPr>
        <w:t>timing</w:t>
      </w:r>
      <w:r w:rsidR="00FC458D" w:rsidRPr="00864166">
        <w:rPr>
          <w:rFonts w:ascii="Times New Roman" w:hAnsi="Times New Roman"/>
          <w:b/>
          <w:bCs/>
          <w:i/>
          <w:iCs/>
          <w:kern w:val="0"/>
          <w:sz w:val="20"/>
          <w:szCs w:val="20"/>
          <w:lang w:val="en-GB"/>
        </w:rPr>
        <w:t xml:space="preserve"> in DCI</w:t>
      </w:r>
      <w:r w:rsidRPr="00864166">
        <w:rPr>
          <w:rFonts w:ascii="Times New Roman" w:hAnsi="Times New Roman"/>
          <w:b/>
          <w:bCs/>
          <w:i/>
          <w:iCs/>
          <w:kern w:val="0"/>
          <w:sz w:val="20"/>
          <w:szCs w:val="20"/>
          <w:lang w:val="en-GB"/>
        </w:rPr>
        <w:t>.</w:t>
      </w:r>
    </w:p>
    <w:p w14:paraId="4E91F9B4" w14:textId="29865EA0" w:rsidR="00E113A1" w:rsidRPr="00864166" w:rsidRDefault="00E113A1" w:rsidP="008C33DF">
      <w:pPr>
        <w:pStyle w:val="ab"/>
        <w:numPr>
          <w:ilvl w:val="0"/>
          <w:numId w:val="13"/>
        </w:numPr>
        <w:spacing w:before="120" w:after="120"/>
        <w:ind w:firstLineChars="0"/>
        <w:rPr>
          <w:rFonts w:ascii="Times New Roman" w:hAnsi="Times New Roman"/>
          <w:b/>
          <w:bCs/>
          <w:i/>
          <w:iCs/>
          <w:kern w:val="0"/>
          <w:sz w:val="20"/>
          <w:szCs w:val="20"/>
          <w:lang w:val="en-GB"/>
        </w:rPr>
      </w:pPr>
      <w:r w:rsidRPr="00864166">
        <w:rPr>
          <w:rFonts w:ascii="Times New Roman" w:hAnsi="Times New Roman"/>
          <w:b/>
          <w:bCs/>
          <w:i/>
          <w:iCs/>
          <w:kern w:val="0"/>
          <w:sz w:val="20"/>
          <w:szCs w:val="20"/>
          <w:lang w:val="en-GB"/>
        </w:rPr>
        <w:t xml:space="preserve">Step2. Concatenating the HARQ-ACK bits corresponding to received SL DCIs for dynamic scheduling in </w:t>
      </w:r>
      <w:r w:rsidR="00F31FFA">
        <w:rPr>
          <w:rFonts w:ascii="Times New Roman" w:hAnsi="Times New Roman"/>
          <w:b/>
          <w:bCs/>
          <w:i/>
          <w:iCs/>
          <w:kern w:val="0"/>
          <w:sz w:val="20"/>
          <w:szCs w:val="20"/>
          <w:lang w:val="en-GB"/>
        </w:rPr>
        <w:t>a</w:t>
      </w:r>
      <w:r w:rsidR="00B3025F">
        <w:rPr>
          <w:rFonts w:ascii="Times New Roman" w:hAnsi="Times New Roman"/>
          <w:b/>
          <w:bCs/>
          <w:i/>
          <w:iCs/>
          <w:kern w:val="0"/>
          <w:sz w:val="20"/>
          <w:szCs w:val="20"/>
          <w:lang w:val="en-GB"/>
        </w:rPr>
        <w:t>s</w:t>
      </w:r>
      <w:r w:rsidR="00F31FFA">
        <w:rPr>
          <w:rFonts w:ascii="Times New Roman" w:hAnsi="Times New Roman"/>
          <w:b/>
          <w:bCs/>
          <w:i/>
          <w:iCs/>
          <w:kern w:val="0"/>
          <w:sz w:val="20"/>
          <w:szCs w:val="20"/>
          <w:lang w:val="en-GB"/>
        </w:rPr>
        <w:t>cending</w:t>
      </w:r>
      <w:r w:rsidR="00F31FFA" w:rsidRPr="00864166">
        <w:rPr>
          <w:rFonts w:ascii="Times New Roman" w:hAnsi="Times New Roman"/>
          <w:b/>
          <w:bCs/>
          <w:i/>
          <w:iCs/>
          <w:kern w:val="0"/>
          <w:sz w:val="20"/>
          <w:szCs w:val="20"/>
          <w:lang w:val="en-GB"/>
        </w:rPr>
        <w:t xml:space="preserve"> </w:t>
      </w:r>
      <w:r w:rsidRPr="00864166">
        <w:rPr>
          <w:rFonts w:ascii="Times New Roman" w:hAnsi="Times New Roman"/>
          <w:b/>
          <w:bCs/>
          <w:i/>
          <w:iCs/>
          <w:kern w:val="0"/>
          <w:sz w:val="20"/>
          <w:szCs w:val="20"/>
          <w:lang w:val="en-GB"/>
        </w:rPr>
        <w:t>order of the monitoring occasion indexes, where lower index corresponds to earlier PDCCH.</w:t>
      </w:r>
    </w:p>
    <w:p w14:paraId="33011942" w14:textId="0AA43BDE" w:rsidR="00865B79" w:rsidRPr="00C85834" w:rsidRDefault="00E113A1" w:rsidP="008C33DF">
      <w:pPr>
        <w:pStyle w:val="ab"/>
        <w:numPr>
          <w:ilvl w:val="0"/>
          <w:numId w:val="13"/>
        </w:numPr>
        <w:spacing w:before="120" w:after="120"/>
        <w:ind w:firstLineChars="0"/>
        <w:rPr>
          <w:rFonts w:ascii="Times New Roman" w:hAnsi="Times New Roman"/>
          <w:b/>
          <w:bCs/>
          <w:i/>
          <w:iCs/>
          <w:kern w:val="0"/>
          <w:sz w:val="20"/>
          <w:szCs w:val="20"/>
          <w:lang w:val="en-GB"/>
        </w:rPr>
      </w:pPr>
      <w:r w:rsidRPr="00864166">
        <w:rPr>
          <w:rFonts w:ascii="Times New Roman" w:hAnsi="Times New Roman"/>
          <w:b/>
          <w:bCs/>
          <w:i/>
          <w:iCs/>
          <w:kern w:val="0"/>
          <w:sz w:val="20"/>
          <w:szCs w:val="20"/>
          <w:lang w:val="en-GB"/>
        </w:rPr>
        <w:t>Step3. If there is a HARQ-ACK bit corresponding to transmission(s) on SL configured grants, the bit is appended to the HARQ-ACK bits generated in step2</w:t>
      </w:r>
      <w:r w:rsidRPr="00864166">
        <w:rPr>
          <w:rFonts w:ascii="Times New Roman" w:hAnsi="Times New Roman"/>
          <w:b/>
          <w:bCs/>
          <w:i/>
          <w:iCs/>
          <w:sz w:val="20"/>
          <w:szCs w:val="20"/>
        </w:rPr>
        <w:t>.</w:t>
      </w:r>
    </w:p>
    <w:p w14:paraId="3A845C11" w14:textId="23C054FF" w:rsidR="00375C16" w:rsidRPr="00864166" w:rsidRDefault="00375C16" w:rsidP="00A91D0F">
      <w:pPr>
        <w:spacing w:before="120" w:after="120"/>
        <w:rPr>
          <w:rFonts w:eastAsiaTheme="minorEastAsia"/>
          <w:b/>
          <w:color w:val="FF0000"/>
          <w:szCs w:val="20"/>
          <w:lang w:eastAsia="zh-CN"/>
        </w:rPr>
      </w:pPr>
      <w:bookmarkStart w:id="17" w:name="_Hlk23081145"/>
    </w:p>
    <w:p w14:paraId="3FBC7A38" w14:textId="595F8FF5" w:rsidR="000E2F33" w:rsidRPr="003A5E30" w:rsidRDefault="000E2F33" w:rsidP="000E2F33">
      <w:pPr>
        <w:pStyle w:val="5"/>
        <w:rPr>
          <w:rFonts w:eastAsia="等线"/>
          <w:sz w:val="21"/>
          <w:szCs w:val="21"/>
          <w:u w:val="single"/>
        </w:rPr>
      </w:pPr>
      <w:r w:rsidRPr="003A5E30">
        <w:rPr>
          <w:rFonts w:eastAsia="等线" w:hint="eastAsia"/>
          <w:sz w:val="21"/>
          <w:szCs w:val="21"/>
          <w:u w:val="single"/>
        </w:rPr>
        <w:t>T</w:t>
      </w:r>
      <w:r w:rsidRPr="003A5E30">
        <w:rPr>
          <w:rFonts w:eastAsia="等线"/>
          <w:sz w:val="21"/>
          <w:szCs w:val="21"/>
          <w:u w:val="single"/>
        </w:rPr>
        <w:t>P</w:t>
      </w:r>
      <w:r w:rsidR="00CA1BC5">
        <w:rPr>
          <w:rFonts w:eastAsia="等线"/>
          <w:sz w:val="21"/>
          <w:szCs w:val="21"/>
          <w:u w:val="single"/>
        </w:rPr>
        <w:t>4</w:t>
      </w:r>
    </w:p>
    <w:p w14:paraId="16E54978" w14:textId="7B428299" w:rsidR="00375C16" w:rsidRPr="001E2B51" w:rsidRDefault="00375C16" w:rsidP="00D70AC9">
      <w:pPr>
        <w:spacing w:before="120" w:after="120"/>
        <w:jc w:val="center"/>
        <w:rPr>
          <w:b/>
          <w:color w:val="FF0000"/>
          <w:szCs w:val="20"/>
          <w:lang w:eastAsia="zh-CN"/>
        </w:rPr>
      </w:pPr>
      <w:r w:rsidRPr="001E2B51">
        <w:rPr>
          <w:b/>
          <w:color w:val="FF0000"/>
          <w:szCs w:val="20"/>
          <w:lang w:eastAsia="zh-CN"/>
        </w:rPr>
        <w:t>------------------------------------------- Start of Draft TP of 21</w:t>
      </w:r>
      <w:r w:rsidR="00771964" w:rsidRPr="001E2B51">
        <w:rPr>
          <w:rFonts w:eastAsiaTheme="minorEastAsia"/>
          <w:b/>
          <w:color w:val="FF0000"/>
          <w:szCs w:val="20"/>
          <w:lang w:eastAsia="zh-CN"/>
        </w:rPr>
        <w:t>3</w:t>
      </w:r>
      <w:r w:rsidRPr="001E2B51">
        <w:rPr>
          <w:b/>
          <w:color w:val="FF0000"/>
          <w:szCs w:val="20"/>
          <w:lang w:eastAsia="zh-CN"/>
        </w:rPr>
        <w:t xml:space="preserve"> -------------------------------------</w:t>
      </w:r>
    </w:p>
    <w:p w14:paraId="56E688FC" w14:textId="06AA2BA1" w:rsidR="004B05FB" w:rsidRPr="001E2B51" w:rsidRDefault="004B05FB" w:rsidP="00D70AC9">
      <w:pPr>
        <w:spacing w:before="120" w:after="120"/>
        <w:jc w:val="both"/>
        <w:rPr>
          <w:rFonts w:eastAsiaTheme="minorEastAsia"/>
          <w:color w:val="FF0000"/>
          <w:szCs w:val="20"/>
          <w:lang w:eastAsia="zh-CN"/>
        </w:rPr>
      </w:pPr>
      <w:r w:rsidRPr="001E2B51">
        <w:rPr>
          <w:rFonts w:eastAsiaTheme="minorEastAsia" w:hint="eastAsia"/>
          <w:color w:val="FF0000"/>
          <w:szCs w:val="20"/>
          <w:lang w:eastAsia="zh-CN"/>
        </w:rPr>
        <w:t>A</w:t>
      </w:r>
      <w:r w:rsidRPr="001E2B51">
        <w:rPr>
          <w:rFonts w:eastAsiaTheme="minorEastAsia"/>
          <w:color w:val="FF0000"/>
          <w:szCs w:val="20"/>
          <w:lang w:eastAsia="zh-CN"/>
        </w:rPr>
        <w:t xml:space="preserve"> PSSCH only </w:t>
      </w:r>
      <w:r w:rsidRPr="001E2B51">
        <w:rPr>
          <w:rFonts w:eastAsiaTheme="minorEastAsia" w:hint="eastAsia"/>
          <w:color w:val="FF0000"/>
          <w:szCs w:val="20"/>
          <w:lang w:eastAsia="zh-CN"/>
        </w:rPr>
        <w:t>carries</w:t>
      </w:r>
      <w:r w:rsidRPr="001E2B51">
        <w:rPr>
          <w:rFonts w:eastAsiaTheme="minorEastAsia"/>
          <w:color w:val="FF0000"/>
          <w:szCs w:val="20"/>
          <w:lang w:eastAsia="zh-CN"/>
        </w:rPr>
        <w:t xml:space="preserve"> </w:t>
      </w:r>
      <w:r w:rsidR="001C29F6">
        <w:rPr>
          <w:rFonts w:eastAsiaTheme="minorEastAsia"/>
          <w:color w:val="FF0000"/>
          <w:szCs w:val="20"/>
          <w:lang w:eastAsia="zh-CN"/>
        </w:rPr>
        <w:t xml:space="preserve">a </w:t>
      </w:r>
      <w:r w:rsidR="0050509E" w:rsidRPr="001E2B51">
        <w:rPr>
          <w:rFonts w:eastAsiaTheme="minorEastAsia" w:hint="eastAsia"/>
          <w:color w:val="FF0000"/>
          <w:szCs w:val="20"/>
          <w:lang w:eastAsia="zh-CN"/>
        </w:rPr>
        <w:t>single</w:t>
      </w:r>
      <w:r w:rsidRPr="001E2B51">
        <w:rPr>
          <w:rFonts w:eastAsiaTheme="minorEastAsia"/>
          <w:color w:val="FF0000"/>
          <w:szCs w:val="20"/>
          <w:lang w:eastAsia="zh-CN"/>
        </w:rPr>
        <w:t xml:space="preserve"> </w:t>
      </w:r>
      <w:proofErr w:type="spellStart"/>
      <w:r w:rsidR="00857E09" w:rsidRPr="001E2B51">
        <w:rPr>
          <w:rFonts w:eastAsiaTheme="minorEastAsia"/>
          <w:color w:val="FF0000"/>
          <w:szCs w:val="20"/>
          <w:lang w:eastAsia="zh-CN"/>
        </w:rPr>
        <w:t>sidelink</w:t>
      </w:r>
      <w:proofErr w:type="spellEnd"/>
      <w:r w:rsidRPr="001E2B51">
        <w:rPr>
          <w:rFonts w:eastAsiaTheme="minorEastAsia"/>
          <w:color w:val="FF0000"/>
          <w:szCs w:val="20"/>
          <w:lang w:eastAsia="zh-CN"/>
        </w:rPr>
        <w:t xml:space="preserve"> </w:t>
      </w:r>
      <w:r w:rsidR="0050509E" w:rsidRPr="001E2B51">
        <w:rPr>
          <w:rFonts w:eastAsiaTheme="minorEastAsia"/>
          <w:color w:val="FF0000"/>
          <w:szCs w:val="20"/>
          <w:lang w:eastAsia="zh-CN"/>
        </w:rPr>
        <w:t>transport block</w:t>
      </w:r>
      <w:r w:rsidRPr="001E2B51">
        <w:rPr>
          <w:rFonts w:eastAsiaTheme="minorEastAsia"/>
          <w:color w:val="FF0000"/>
          <w:szCs w:val="20"/>
          <w:lang w:eastAsia="zh-CN"/>
        </w:rPr>
        <w:t>.</w:t>
      </w:r>
    </w:p>
    <w:p w14:paraId="7E1F9EB7" w14:textId="6D537DB2" w:rsidR="00851C40" w:rsidRPr="001E2B51" w:rsidRDefault="00102693" w:rsidP="00D70AC9">
      <w:pPr>
        <w:spacing w:before="120" w:after="120"/>
        <w:jc w:val="both"/>
        <w:rPr>
          <w:rFonts w:eastAsiaTheme="minorEastAsia" w:cs="Arial"/>
          <w:color w:val="FF0000"/>
          <w:szCs w:val="20"/>
          <w:lang w:eastAsia="zh-CN"/>
        </w:rPr>
      </w:pPr>
      <w:r w:rsidRPr="001E2B51">
        <w:rPr>
          <w:color w:val="FF0000"/>
          <w:szCs w:val="20"/>
          <w:lang w:eastAsia="zh-CN"/>
        </w:rPr>
        <w:t xml:space="preserve">This subclause applies if the UE is configured with </w:t>
      </w:r>
      <w:proofErr w:type="spellStart"/>
      <w:r w:rsidRPr="001E2B51">
        <w:rPr>
          <w:i/>
          <w:color w:val="FF0000"/>
          <w:szCs w:val="20"/>
          <w:lang w:eastAsia="zh-CN"/>
        </w:rPr>
        <w:t>pdsch</w:t>
      </w:r>
      <w:proofErr w:type="spellEnd"/>
      <w:r w:rsidRPr="001E2B51">
        <w:rPr>
          <w:i/>
          <w:color w:val="FF0000"/>
          <w:szCs w:val="20"/>
          <w:lang w:eastAsia="zh-CN"/>
        </w:rPr>
        <w:t>-</w:t>
      </w:r>
      <w:r w:rsidRPr="001E2B51">
        <w:rPr>
          <w:rFonts w:cs="Arial"/>
          <w:i/>
          <w:color w:val="FF0000"/>
          <w:szCs w:val="20"/>
          <w:lang w:eastAsia="zh-CN"/>
        </w:rPr>
        <w:t>HARQ-ACK-Codebook = dynamic</w:t>
      </w:r>
      <w:r w:rsidRPr="001E2B51">
        <w:rPr>
          <w:rFonts w:cs="Arial"/>
          <w:color w:val="FF0000"/>
          <w:szCs w:val="20"/>
          <w:lang w:eastAsia="zh-CN"/>
        </w:rPr>
        <w:t>.</w:t>
      </w:r>
    </w:p>
    <w:p w14:paraId="2A992E13" w14:textId="15A7F653" w:rsidR="00102693" w:rsidRPr="001E2B51" w:rsidRDefault="00102693" w:rsidP="00D70AC9">
      <w:pPr>
        <w:spacing w:before="120" w:after="120"/>
        <w:jc w:val="both"/>
        <w:rPr>
          <w:color w:val="FF0000"/>
          <w:szCs w:val="20"/>
          <w:lang w:eastAsia="zh-CN"/>
        </w:rPr>
      </w:pPr>
      <w:r w:rsidRPr="001E2B51">
        <w:rPr>
          <w:color w:val="FF0000"/>
          <w:szCs w:val="20"/>
          <w:lang w:eastAsia="zh-CN"/>
        </w:rPr>
        <w:lastRenderedPageBreak/>
        <w:t xml:space="preserve">A UE determines monitoring occasions </w:t>
      </w:r>
      <w:r w:rsidRPr="001E2B51">
        <w:rPr>
          <w:color w:val="FF0000"/>
          <w:szCs w:val="20"/>
        </w:rPr>
        <w:t xml:space="preserve">for PDCCH with DCI format </w:t>
      </w:r>
      <w:r w:rsidRPr="001E2B51">
        <w:rPr>
          <w:color w:val="FF0000"/>
          <w:szCs w:val="20"/>
          <w:lang w:eastAsia="zh-CN"/>
        </w:rPr>
        <w:t xml:space="preserve">3_0 for scheduling </w:t>
      </w:r>
      <w:r w:rsidR="0023512B" w:rsidRPr="001E2B51">
        <w:rPr>
          <w:color w:val="FF0000"/>
          <w:szCs w:val="20"/>
          <w:lang w:eastAsia="zh-CN"/>
        </w:rPr>
        <w:t xml:space="preserve">PSCCH and </w:t>
      </w:r>
      <w:r w:rsidRPr="001E2B51">
        <w:rPr>
          <w:color w:val="FF0000"/>
          <w:szCs w:val="20"/>
          <w:lang w:eastAsia="zh-CN"/>
        </w:rPr>
        <w:t xml:space="preserve">PSSCH </w:t>
      </w:r>
      <w:r w:rsidR="0021390F" w:rsidRPr="001E2B51">
        <w:rPr>
          <w:color w:val="FF0000"/>
          <w:szCs w:val="20"/>
          <w:lang w:eastAsia="zh-CN"/>
        </w:rPr>
        <w:t>transmissions</w:t>
      </w:r>
      <w:r w:rsidRPr="001E2B51">
        <w:rPr>
          <w:color w:val="FF0000"/>
          <w:szCs w:val="20"/>
          <w:lang w:eastAsia="zh-CN"/>
        </w:rPr>
        <w:t xml:space="preserve"> on an active DL BWP of a serving cell </w:t>
      </w:r>
      <w:r w:rsidRPr="001E2B51">
        <w:rPr>
          <w:rFonts w:eastAsia="宋体" w:cs="Arial"/>
          <w:color w:val="FF0000"/>
          <w:position w:val="-6"/>
          <w:szCs w:val="20"/>
          <w:lang w:eastAsia="zh-CN"/>
        </w:rPr>
        <w:object w:dxaOrig="160" w:dyaOrig="200" w14:anchorId="2B86DC8B">
          <v:shape id="_x0000_i1028" type="#_x0000_t75" style="width:8.15pt;height:10.65pt" o:ole="">
            <v:imagedata r:id="rId16" o:title=""/>
          </v:shape>
          <o:OLEObject Type="Embed" ProgID="Equation.3" ShapeID="_x0000_i1028" DrawAspect="Content" ObjectID="_1643215097" r:id="rId17"/>
        </w:object>
      </w:r>
      <w:r w:rsidRPr="001E2B51">
        <w:rPr>
          <w:color w:val="FF0000"/>
          <w:szCs w:val="20"/>
        </w:rPr>
        <w:t xml:space="preserve">, </w:t>
      </w:r>
      <w:r w:rsidRPr="001E2B51">
        <w:rPr>
          <w:color w:val="FF0000"/>
          <w:szCs w:val="20"/>
          <w:lang w:eastAsia="zh-CN"/>
        </w:rPr>
        <w:t xml:space="preserve">and for which the UE transmits HARQ-ACK information in a same PUCCH in slot </w:t>
      </w:r>
      <w:r w:rsidRPr="001E2B51">
        <w:rPr>
          <w:rFonts w:eastAsia="宋体" w:cs="Arial"/>
          <w:color w:val="FF0000"/>
          <w:position w:val="-6"/>
          <w:szCs w:val="20"/>
          <w:lang w:eastAsia="zh-CN"/>
        </w:rPr>
        <w:object w:dxaOrig="180" w:dyaOrig="200" w14:anchorId="6FC79337">
          <v:shape id="_x0000_i1029" type="#_x0000_t75" style="width:9.4pt;height:10.65pt" o:ole="">
            <v:imagedata r:id="rId18" o:title=""/>
          </v:shape>
          <o:OLEObject Type="Embed" ProgID="Equation.3" ShapeID="_x0000_i1029" DrawAspect="Content" ObjectID="_1643215098" r:id="rId19"/>
        </w:object>
      </w:r>
      <w:r w:rsidRPr="001E2B51">
        <w:rPr>
          <w:color w:val="FF0000"/>
          <w:szCs w:val="20"/>
        </w:rPr>
        <w:t xml:space="preserve"> </w:t>
      </w:r>
      <w:r w:rsidRPr="001E2B51">
        <w:rPr>
          <w:color w:val="FF0000"/>
          <w:szCs w:val="20"/>
          <w:lang w:eastAsia="zh-CN"/>
        </w:rPr>
        <w:t>based on</w:t>
      </w:r>
    </w:p>
    <w:p w14:paraId="518963F2" w14:textId="32F075EA" w:rsidR="00102693" w:rsidRPr="001E2B51" w:rsidRDefault="00102693" w:rsidP="00D70AC9">
      <w:pPr>
        <w:pStyle w:val="B10"/>
        <w:spacing w:before="120" w:after="120"/>
        <w:jc w:val="both"/>
        <w:rPr>
          <w:color w:val="FF0000"/>
          <w:lang w:eastAsia="zh-CN"/>
        </w:rPr>
      </w:pPr>
      <w:r w:rsidRPr="001E2B51">
        <w:rPr>
          <w:rFonts w:eastAsia="宋体" w:cs="Arial"/>
          <w:color w:val="FF0000"/>
          <w:lang w:eastAsia="zh-CN"/>
        </w:rPr>
        <w:t>-</w:t>
      </w:r>
      <w:r w:rsidRPr="001E2B51">
        <w:rPr>
          <w:rFonts w:eastAsia="宋体" w:cs="Arial"/>
          <w:color w:val="FF0000"/>
          <w:lang w:eastAsia="zh-CN"/>
        </w:rPr>
        <w:tab/>
      </w:r>
      <w:r w:rsidRPr="001E2B51">
        <w:rPr>
          <w:color w:val="FF0000"/>
          <w:lang w:eastAsia="zh-CN"/>
        </w:rPr>
        <w:t>PSFCH-to-HARQ feedback timing</w:t>
      </w:r>
      <w:r w:rsidRPr="001E2B51">
        <w:rPr>
          <w:color w:val="FF0000"/>
          <w:lang w:val="en-US" w:eastAsia="zh-CN"/>
        </w:rPr>
        <w:t xml:space="preserve"> field </w:t>
      </w:r>
      <w:r w:rsidRPr="001E2B51">
        <w:rPr>
          <w:color w:val="FF0000"/>
          <w:lang w:eastAsia="zh-CN"/>
        </w:rPr>
        <w:t xml:space="preserve">values </w:t>
      </w:r>
      <w:r w:rsidRPr="001E2B51">
        <w:rPr>
          <w:color w:val="FF0000"/>
          <w:lang w:val="en-US" w:eastAsia="zh-CN"/>
        </w:rPr>
        <w:t xml:space="preserve">for PUCCH transmission with HARQ-ACK information in slot </w:t>
      </w:r>
      <w:r w:rsidRPr="001E2B51">
        <w:rPr>
          <w:rFonts w:eastAsia="宋体" w:cs="Arial"/>
          <w:color w:val="FF0000"/>
          <w:position w:val="-6"/>
          <w:lang w:eastAsia="zh-CN"/>
        </w:rPr>
        <w:object w:dxaOrig="180" w:dyaOrig="200" w14:anchorId="56679333">
          <v:shape id="_x0000_i1030" type="#_x0000_t75" style="width:9.4pt;height:10.65pt" o:ole="">
            <v:imagedata r:id="rId20" o:title=""/>
          </v:shape>
          <o:OLEObject Type="Embed" ProgID="Equation.3" ShapeID="_x0000_i1030" DrawAspect="Content" ObjectID="_1643215099" r:id="rId21"/>
        </w:object>
      </w:r>
      <w:r w:rsidRPr="001E2B51">
        <w:rPr>
          <w:color w:val="FF0000"/>
          <w:lang w:val="en-US"/>
        </w:rPr>
        <w:t xml:space="preserve"> </w:t>
      </w:r>
      <w:r w:rsidRPr="001E2B51">
        <w:rPr>
          <w:color w:val="FF0000"/>
          <w:lang w:val="en-US" w:eastAsia="zh-CN"/>
        </w:rPr>
        <w:t xml:space="preserve">in response to </w:t>
      </w:r>
      <w:r w:rsidR="00C37334" w:rsidRPr="001E2B51">
        <w:rPr>
          <w:color w:val="FF0000"/>
          <w:lang w:val="en-US" w:eastAsia="zh-CN"/>
        </w:rPr>
        <w:t xml:space="preserve">PSCCH and </w:t>
      </w:r>
      <w:r w:rsidR="00C37334" w:rsidRPr="001E2B51">
        <w:rPr>
          <w:color w:val="FF0000"/>
          <w:lang w:eastAsia="zh-CN"/>
        </w:rPr>
        <w:t xml:space="preserve">PSSCH </w:t>
      </w:r>
      <w:r w:rsidR="009A3C14" w:rsidRPr="001E2B51">
        <w:rPr>
          <w:color w:val="FF0000"/>
          <w:lang w:eastAsia="zh-CN"/>
        </w:rPr>
        <w:t>transmissions</w:t>
      </w:r>
    </w:p>
    <w:p w14:paraId="68C875BE" w14:textId="36DAE234" w:rsidR="00851C40" w:rsidRPr="001E2B51" w:rsidRDefault="0097077A" w:rsidP="00D70AC9">
      <w:pPr>
        <w:spacing w:before="120" w:after="120"/>
        <w:jc w:val="both"/>
        <w:rPr>
          <w:color w:val="FF0000"/>
          <w:szCs w:val="20"/>
        </w:rPr>
      </w:pPr>
      <w:r w:rsidRPr="001E2B51">
        <w:rPr>
          <w:rFonts w:eastAsia="宋体" w:cs="Arial"/>
          <w:color w:val="FF0000"/>
          <w:szCs w:val="20"/>
          <w:lang w:eastAsia="zh-CN"/>
        </w:rPr>
        <w:t>I</w:t>
      </w:r>
      <w:r w:rsidRPr="001E2B51">
        <w:rPr>
          <w:rFonts w:eastAsia="宋体" w:hint="eastAsia"/>
          <w:color w:val="FF0000"/>
          <w:szCs w:val="20"/>
          <w:lang w:eastAsia="zh-CN"/>
        </w:rPr>
        <w:t>f the UE transmits HARQ-ACK</w:t>
      </w:r>
      <w:r w:rsidRPr="001E2B51">
        <w:rPr>
          <w:rFonts w:eastAsia="宋体"/>
          <w:color w:val="FF0000"/>
          <w:szCs w:val="20"/>
          <w:lang w:eastAsia="zh-CN"/>
        </w:rPr>
        <w:t xml:space="preserve"> information</w:t>
      </w:r>
      <w:r w:rsidRPr="001E2B51">
        <w:rPr>
          <w:rFonts w:eastAsia="宋体" w:hint="eastAsia"/>
          <w:color w:val="FF0000"/>
          <w:szCs w:val="20"/>
          <w:lang w:eastAsia="zh-CN"/>
        </w:rPr>
        <w:t xml:space="preserve"> </w:t>
      </w:r>
      <w:r w:rsidRPr="001E2B51">
        <w:rPr>
          <w:color w:val="FF0000"/>
          <w:szCs w:val="20"/>
          <w:lang w:eastAsia="zh-CN"/>
        </w:rPr>
        <w:t xml:space="preserve">in a PUCCH in slot </w:t>
      </w:r>
      <w:r w:rsidRPr="001E2B51">
        <w:rPr>
          <w:color w:val="FF0000"/>
          <w:position w:val="-6"/>
          <w:szCs w:val="20"/>
        </w:rPr>
        <w:object w:dxaOrig="180" w:dyaOrig="200" w14:anchorId="0DDC7571">
          <v:shape id="_x0000_i1031" type="#_x0000_t75" style="width:8.15pt;height:12.5pt" o:ole="">
            <v:imagedata r:id="rId22" o:title=""/>
          </v:shape>
          <o:OLEObject Type="Embed" ProgID="Equation.3" ShapeID="_x0000_i1031" DrawAspect="Content" ObjectID="_1643215100" r:id="rId23"/>
        </w:object>
      </w:r>
      <w:r w:rsidRPr="001E2B51">
        <w:rPr>
          <w:color w:val="FF0000"/>
          <w:szCs w:val="20"/>
          <w:lang w:eastAsia="zh-CN"/>
        </w:rPr>
        <w:t xml:space="preserve"> and for any</w:t>
      </w:r>
      <w:r w:rsidRPr="001E2B51">
        <w:rPr>
          <w:rFonts w:eastAsia="宋体" w:hint="eastAsia"/>
          <w:color w:val="FF0000"/>
          <w:szCs w:val="20"/>
          <w:lang w:eastAsia="zh-CN"/>
        </w:rPr>
        <w:t xml:space="preserve"> PUCCH format, </w:t>
      </w:r>
      <w:r w:rsidRPr="001E2B51">
        <w:rPr>
          <w:rFonts w:eastAsia="宋体" w:cs="Arial" w:hint="eastAsia"/>
          <w:color w:val="FF0000"/>
          <w:szCs w:val="20"/>
          <w:lang w:eastAsia="zh-CN"/>
        </w:rPr>
        <w:t>the UE determine</w:t>
      </w:r>
      <w:r w:rsidRPr="001E2B51">
        <w:rPr>
          <w:rFonts w:eastAsia="宋体" w:cs="Arial"/>
          <w:color w:val="FF0000"/>
          <w:szCs w:val="20"/>
          <w:lang w:eastAsia="zh-CN"/>
        </w:rPr>
        <w:t>s</w:t>
      </w:r>
      <w:r w:rsidRPr="001E2B51">
        <w:rPr>
          <w:rFonts w:eastAsia="宋体" w:cs="Arial" w:hint="eastAsia"/>
          <w:color w:val="FF0000"/>
          <w:szCs w:val="20"/>
          <w:lang w:eastAsia="zh-CN"/>
        </w:rPr>
        <w:t xml:space="preserve"> the </w:t>
      </w:r>
      <w:r w:rsidRPr="001E2B51">
        <w:rPr>
          <w:color w:val="FF0000"/>
          <w:position w:val="-14"/>
          <w:szCs w:val="20"/>
        </w:rPr>
        <w:object w:dxaOrig="1780" w:dyaOrig="380" w14:anchorId="5D92258C">
          <v:shape id="_x0000_i1032" type="#_x0000_t75" style="width:93.9pt;height:21.9pt" o:ole="">
            <v:imagedata r:id="rId24" o:title=""/>
          </v:shape>
          <o:OLEObject Type="Embed" ProgID="Equation.3" ShapeID="_x0000_i1032" DrawAspect="Content" ObjectID="_1643215101" r:id="rId25"/>
        </w:object>
      </w:r>
      <w:r w:rsidRPr="001E2B51">
        <w:rPr>
          <w:rFonts w:eastAsia="宋体"/>
          <w:color w:val="FF0000"/>
          <w:szCs w:val="20"/>
          <w:lang w:eastAsia="zh-CN"/>
        </w:rPr>
        <w:t xml:space="preserve">, for a total number of </w:t>
      </w:r>
      <w:r w:rsidRPr="001E2B51">
        <w:rPr>
          <w:color w:val="FF0000"/>
          <w:position w:val="-10"/>
          <w:szCs w:val="20"/>
        </w:rPr>
        <w:object w:dxaOrig="480" w:dyaOrig="300" w14:anchorId="4AB76039">
          <v:shape id="_x0000_i1033" type="#_x0000_t75" style="width:21.9pt;height:15.05pt" o:ole="">
            <v:imagedata r:id="rId26" o:title=""/>
          </v:shape>
          <o:OLEObject Type="Embed" ProgID="Equation.3" ShapeID="_x0000_i1033" DrawAspect="Content" ObjectID="_1643215102" r:id="rId27"/>
        </w:object>
      </w:r>
      <w:r w:rsidRPr="001E2B51">
        <w:rPr>
          <w:color w:val="FF0000"/>
          <w:szCs w:val="20"/>
        </w:rPr>
        <w:t xml:space="preserve"> </w:t>
      </w:r>
      <w:r w:rsidRPr="001E2B51">
        <w:rPr>
          <w:rFonts w:eastAsia="宋体"/>
          <w:color w:val="FF0000"/>
          <w:szCs w:val="20"/>
          <w:lang w:eastAsia="zh-CN"/>
        </w:rPr>
        <w:t>HARQ-ACK information bits</w:t>
      </w:r>
      <w:r w:rsidR="00851C40" w:rsidRPr="001E2B51">
        <w:rPr>
          <w:rFonts w:eastAsia="宋体"/>
          <w:color w:val="FF0000"/>
          <w:szCs w:val="20"/>
          <w:lang w:eastAsia="zh-CN"/>
        </w:rPr>
        <w:t xml:space="preserve"> </w:t>
      </w:r>
      <w:r w:rsidR="00851C40" w:rsidRPr="001E2B51">
        <w:rPr>
          <w:color w:val="FF0000"/>
          <w:szCs w:val="20"/>
        </w:rPr>
        <w:t>for TB-based P</w:t>
      </w:r>
      <w:r w:rsidR="00BA6EAE" w:rsidRPr="001E2B51">
        <w:rPr>
          <w:color w:val="FF0000"/>
          <w:szCs w:val="20"/>
        </w:rPr>
        <w:t xml:space="preserve">SCCH </w:t>
      </w:r>
      <w:r w:rsidR="00BA6EAE" w:rsidRPr="001E2B51">
        <w:rPr>
          <w:rFonts w:eastAsiaTheme="minorEastAsia"/>
          <w:color w:val="FF0000"/>
          <w:szCs w:val="20"/>
          <w:lang w:eastAsia="zh-CN"/>
        </w:rPr>
        <w:t>and P</w:t>
      </w:r>
      <w:r w:rsidR="00BA6EAE" w:rsidRPr="001E2B51">
        <w:rPr>
          <w:color w:val="FF0000"/>
          <w:szCs w:val="20"/>
        </w:rPr>
        <w:t>S</w:t>
      </w:r>
      <w:r w:rsidR="00851C40" w:rsidRPr="001E2B51">
        <w:rPr>
          <w:color w:val="FF0000"/>
          <w:szCs w:val="20"/>
        </w:rPr>
        <w:t xml:space="preserve">SCH </w:t>
      </w:r>
      <w:r w:rsidR="00BA6EAE" w:rsidRPr="001E2B51">
        <w:rPr>
          <w:color w:val="FF0000"/>
          <w:szCs w:val="20"/>
        </w:rPr>
        <w:t>transmission</w:t>
      </w:r>
      <w:r w:rsidRPr="001E2B51">
        <w:rPr>
          <w:color w:val="FF0000"/>
          <w:szCs w:val="20"/>
        </w:rPr>
        <w:t xml:space="preserve"> using the procedure in</w:t>
      </w:r>
      <w:r w:rsidRPr="001E2B51">
        <w:rPr>
          <w:rFonts w:eastAsia="宋体"/>
          <w:color w:val="FF0000"/>
          <w:szCs w:val="20"/>
          <w:lang w:eastAsia="zh-CN"/>
        </w:rPr>
        <w:t xml:space="preserve"> 9.1.3.1</w:t>
      </w:r>
      <w:r w:rsidRPr="001E2B51">
        <w:rPr>
          <w:color w:val="FF0000"/>
          <w:szCs w:val="20"/>
        </w:rPr>
        <w:t xml:space="preserve"> with the following exceptions: </w:t>
      </w:r>
    </w:p>
    <w:p w14:paraId="33CAD033" w14:textId="2ABF7066" w:rsidR="00E32023" w:rsidRPr="001E2B51" w:rsidRDefault="00DB4C3E" w:rsidP="00D70AC9">
      <w:pPr>
        <w:spacing w:before="120" w:after="120"/>
        <w:jc w:val="both"/>
        <w:rPr>
          <w:color w:val="FF0000"/>
          <w:szCs w:val="20"/>
        </w:rPr>
      </w:pPr>
      <w:r w:rsidRPr="001E2B51">
        <w:rPr>
          <w:color w:val="FF0000"/>
          <w:szCs w:val="20"/>
        </w:rPr>
        <w:t>-</w:t>
      </w:r>
      <w:r w:rsidRPr="001E2B51">
        <w:rPr>
          <w:color w:val="FF0000"/>
          <w:szCs w:val="20"/>
        </w:rPr>
        <w:tab/>
      </w:r>
      <w:r w:rsidR="00E32023" w:rsidRPr="001E2B51">
        <w:rPr>
          <w:color w:val="FF0000"/>
          <w:szCs w:val="20"/>
        </w:rPr>
        <w:t xml:space="preserve">set </w:t>
      </w:r>
      <w:r w:rsidR="00851C40" w:rsidRPr="001E2B51">
        <w:rPr>
          <w:color w:val="FF0000"/>
          <w:position w:val="-10"/>
          <w:szCs w:val="20"/>
        </w:rPr>
        <w:object w:dxaOrig="460" w:dyaOrig="340" w14:anchorId="526BC672">
          <v:shape id="_x0000_i1034" type="#_x0000_t75" style="width:23.8pt;height:18.15pt" o:ole="">
            <v:imagedata r:id="rId28" o:title=""/>
          </v:shape>
          <o:OLEObject Type="Embed" ProgID="Equation.3" ShapeID="_x0000_i1034" DrawAspect="Content" ObjectID="_1643215103" r:id="rId29"/>
        </w:object>
      </w:r>
      <w:r w:rsidR="00E32023" w:rsidRPr="001E2B51">
        <w:rPr>
          <w:color w:val="FF0000"/>
          <w:szCs w:val="20"/>
        </w:rPr>
        <w:t xml:space="preserve"> to the number of serving cells configured with DCI format 3_0</w:t>
      </w:r>
    </w:p>
    <w:p w14:paraId="206090A2" w14:textId="7711A059" w:rsidR="00867098" w:rsidRPr="001E2B51" w:rsidRDefault="006F0F0E" w:rsidP="00D70AC9">
      <w:pPr>
        <w:pStyle w:val="B2"/>
        <w:tabs>
          <w:tab w:val="clear" w:pos="2041"/>
          <w:tab w:val="left" w:pos="221"/>
        </w:tabs>
        <w:spacing w:before="120" w:after="120"/>
        <w:ind w:left="0" w:firstLine="0"/>
        <w:rPr>
          <w:color w:val="FF0000"/>
        </w:rPr>
      </w:pPr>
      <w:r w:rsidRPr="001E2B51">
        <w:rPr>
          <w:color w:val="FF0000"/>
        </w:rPr>
        <w:t>-</w:t>
      </w:r>
      <w:r w:rsidRPr="001E2B51">
        <w:rPr>
          <w:color w:val="FF0000"/>
        </w:rPr>
        <w:tab/>
        <w:t xml:space="preserve">set </w:t>
      </w:r>
      <w:r w:rsidR="00867098" w:rsidRPr="001E2B51">
        <w:rPr>
          <w:color w:val="FF0000"/>
          <w:position w:val="-6"/>
        </w:rPr>
        <w:object w:dxaOrig="160" w:dyaOrig="200" w14:anchorId="32FEA6F0">
          <v:shape id="_x0000_i1035" type="#_x0000_t75" style="width:10pt;height:12.5pt" o:ole="">
            <v:imagedata r:id="rId30" o:title=""/>
          </v:shape>
          <o:OLEObject Type="Embed" ProgID="Equation.3" ShapeID="_x0000_i1035" DrawAspect="Content" ObjectID="_1643215104" r:id="rId31"/>
        </w:object>
      </w:r>
      <w:r w:rsidR="00867098" w:rsidRPr="001E2B51">
        <w:rPr>
          <w:color w:val="FF0000"/>
        </w:rPr>
        <w:t xml:space="preserve">= </w:t>
      </w:r>
      <w:r w:rsidR="00E32023" w:rsidRPr="001E2B51">
        <w:rPr>
          <w:color w:val="FF0000"/>
        </w:rPr>
        <w:t>0</w:t>
      </w:r>
      <w:r w:rsidRPr="001E2B51">
        <w:rPr>
          <w:color w:val="FF0000"/>
        </w:rPr>
        <w:t>-</w:t>
      </w:r>
      <w:r w:rsidR="004E4E82" w:rsidRPr="001E2B51">
        <w:rPr>
          <w:color w:val="FF0000"/>
        </w:rPr>
        <w:t xml:space="preserve"> </w:t>
      </w:r>
      <w:r w:rsidR="00E124F1">
        <w:rPr>
          <w:color w:val="FF0000"/>
        </w:rPr>
        <w:t xml:space="preserve">the </w:t>
      </w:r>
      <w:r w:rsidR="002C6CBA">
        <w:rPr>
          <w:color w:val="FF0000"/>
        </w:rPr>
        <w:t xml:space="preserve">largest </w:t>
      </w:r>
      <w:r w:rsidR="004E4E82" w:rsidRPr="001E2B51">
        <w:rPr>
          <w:color w:val="FF0000"/>
        </w:rPr>
        <w:t>index</w:t>
      </w:r>
      <w:r w:rsidR="00AC3AEA" w:rsidRPr="001E2B51">
        <w:rPr>
          <w:color w:val="FF0000"/>
        </w:rPr>
        <w:t xml:space="preserve"> of a </w:t>
      </w:r>
      <w:r w:rsidR="0005012D" w:rsidRPr="001E2B51">
        <w:rPr>
          <w:rFonts w:eastAsiaTheme="minorEastAsia"/>
          <w:color w:val="FF0000"/>
          <w:lang w:eastAsia="zh-CN"/>
        </w:rPr>
        <w:t>serving</w:t>
      </w:r>
      <w:r w:rsidR="0005012D" w:rsidRPr="001E2B51">
        <w:rPr>
          <w:color w:val="FF0000"/>
        </w:rPr>
        <w:t xml:space="preserve"> </w:t>
      </w:r>
      <w:r w:rsidR="00AC3AEA" w:rsidRPr="001E2B51">
        <w:rPr>
          <w:color w:val="FF0000"/>
        </w:rPr>
        <w:t xml:space="preserve">cell in the </w:t>
      </w:r>
      <w:r w:rsidR="00AC3AEA" w:rsidRPr="001E2B51">
        <w:rPr>
          <w:color w:val="FF0000"/>
          <w:lang w:val="en-US"/>
        </w:rPr>
        <w:t xml:space="preserve">serving </w:t>
      </w:r>
      <w:r w:rsidR="00AC3AEA" w:rsidRPr="001E2B51">
        <w:rPr>
          <w:color w:val="FF0000"/>
        </w:rPr>
        <w:t>cells configured with DCI format 3_0</w:t>
      </w:r>
      <w:r w:rsidR="004E4E82" w:rsidRPr="001E2B51">
        <w:rPr>
          <w:color w:val="FF0000"/>
        </w:rPr>
        <w:t xml:space="preserve">: </w:t>
      </w:r>
      <w:r w:rsidR="00AC3AEA" w:rsidRPr="001E2B51">
        <w:rPr>
          <w:color w:val="FF0000"/>
        </w:rPr>
        <w:t xml:space="preserve">lower indexes correspond to lower RRC indexes of </w:t>
      </w:r>
      <w:r w:rsidR="006D363D">
        <w:rPr>
          <w:color w:val="FF0000"/>
        </w:rPr>
        <w:t xml:space="preserve">the </w:t>
      </w:r>
      <w:r w:rsidR="00AC3AEA" w:rsidRPr="001E2B51">
        <w:rPr>
          <w:color w:val="FF0000"/>
        </w:rPr>
        <w:t>corresponding cell</w:t>
      </w:r>
      <w:r w:rsidR="00EC7113">
        <w:rPr>
          <w:color w:val="FF0000"/>
        </w:rPr>
        <w:t>, c=0 representing the serving cell configured with DCI format 3_0 with the lowest RRC index among the serving cells</w:t>
      </w:r>
      <w:r w:rsidR="00AC3AEA" w:rsidRPr="001E2B51">
        <w:rPr>
          <w:color w:val="FF0000"/>
        </w:rPr>
        <w:t xml:space="preserve"> </w:t>
      </w:r>
    </w:p>
    <w:p w14:paraId="39025A38" w14:textId="33A852F2" w:rsidR="00E32023" w:rsidRPr="001E2B51" w:rsidRDefault="00E32023" w:rsidP="00D70AC9">
      <w:pPr>
        <w:spacing w:before="120" w:after="120"/>
        <w:jc w:val="both"/>
        <w:rPr>
          <w:color w:val="FF0000"/>
          <w:szCs w:val="20"/>
        </w:rPr>
      </w:pPr>
      <w:r w:rsidRPr="001E2B51">
        <w:rPr>
          <w:color w:val="FF0000"/>
          <w:szCs w:val="20"/>
        </w:rPr>
        <w:t>-</w:t>
      </w:r>
      <w:r w:rsidRPr="001E2B51">
        <w:rPr>
          <w:color w:val="FF0000"/>
          <w:szCs w:val="20"/>
        </w:rPr>
        <w:tab/>
      </w:r>
      <w:r w:rsidRPr="001E2B51">
        <w:rPr>
          <w:color w:val="FF0000"/>
          <w:position w:val="-10"/>
          <w:szCs w:val="20"/>
        </w:rPr>
        <w:object w:dxaOrig="360" w:dyaOrig="300" w14:anchorId="2A4BFB33">
          <v:shape id="_x0000_i1036" type="#_x0000_t75" style="width:21.9pt;height:14.4pt" o:ole="">
            <v:imagedata r:id="rId32" o:title=""/>
          </v:shape>
          <o:OLEObject Type="Embed" ProgID="Equation.3" ShapeID="_x0000_i1036" DrawAspect="Content" ObjectID="_1643215105" r:id="rId33"/>
        </w:object>
      </w:r>
      <w:r w:rsidRPr="001E2B51">
        <w:rPr>
          <w:color w:val="FF0000"/>
          <w:szCs w:val="20"/>
        </w:rPr>
        <w:t>=0</w:t>
      </w:r>
      <w:r w:rsidRPr="001E2B51">
        <w:rPr>
          <w:rFonts w:eastAsia="宋体"/>
          <w:color w:val="FF0000"/>
          <w:szCs w:val="20"/>
          <w:lang w:eastAsia="zh-CN"/>
        </w:rPr>
        <w:t>,</w:t>
      </w:r>
      <w:r w:rsidR="00E47B28" w:rsidRPr="001E2B51">
        <w:rPr>
          <w:rFonts w:eastAsia="宋体"/>
          <w:color w:val="FF0000"/>
          <w:szCs w:val="20"/>
          <w:lang w:eastAsia="zh-CN"/>
        </w:rPr>
        <w:t xml:space="preserve"> </w:t>
      </w:r>
      <w:r w:rsidRPr="001E2B51">
        <w:rPr>
          <w:color w:val="FF0000"/>
          <w:position w:val="-10"/>
          <w:szCs w:val="20"/>
        </w:rPr>
        <w:object w:dxaOrig="400" w:dyaOrig="300" w14:anchorId="3FF099BC">
          <v:shape id="_x0000_i1037" type="#_x0000_t75" style="width:15.65pt;height:15.05pt" o:ole="">
            <v:imagedata r:id="rId34" o:title=""/>
          </v:shape>
          <o:OLEObject Type="Embed" ProgID="Equation.3" ShapeID="_x0000_i1037" DrawAspect="Content" ObjectID="_1643215106" r:id="rId35"/>
        </w:object>
      </w:r>
      <w:r w:rsidRPr="001E2B51">
        <w:rPr>
          <w:color w:val="FF0000"/>
          <w:szCs w:val="20"/>
        </w:rPr>
        <w:t>=0</w:t>
      </w:r>
    </w:p>
    <w:p w14:paraId="6410A61B" w14:textId="24FEEC7D" w:rsidR="00DB4C3E" w:rsidRPr="001E2B51" w:rsidRDefault="00851C40" w:rsidP="00D70AC9">
      <w:pPr>
        <w:spacing w:before="120" w:after="120"/>
        <w:jc w:val="both"/>
        <w:rPr>
          <w:color w:val="FF0000"/>
          <w:szCs w:val="20"/>
          <w:lang w:eastAsia="zh-CN"/>
        </w:rPr>
      </w:pPr>
      <w:r w:rsidRPr="001E2B51">
        <w:rPr>
          <w:color w:val="FF0000"/>
          <w:szCs w:val="20"/>
        </w:rPr>
        <w:t>-</w:t>
      </w:r>
      <w:r w:rsidRPr="001E2B51">
        <w:rPr>
          <w:color w:val="FF0000"/>
          <w:szCs w:val="20"/>
        </w:rPr>
        <w:tab/>
      </w:r>
      <w:r w:rsidR="00DB4C3E" w:rsidRPr="001E2B51">
        <w:rPr>
          <w:color w:val="FF0000"/>
          <w:szCs w:val="20"/>
        </w:rPr>
        <w:t>the term '</w:t>
      </w:r>
      <w:r w:rsidR="00DB4C3E" w:rsidRPr="001E2B51">
        <w:rPr>
          <w:rFonts w:eastAsia="Yu Mincho" w:hint="eastAsia"/>
          <w:color w:val="FF0000"/>
          <w:szCs w:val="20"/>
        </w:rPr>
        <w:t>PDSCH</w:t>
      </w:r>
      <w:r w:rsidR="00DB4C3E" w:rsidRPr="001E2B51">
        <w:rPr>
          <w:color w:val="FF0000"/>
          <w:szCs w:val="20"/>
        </w:rPr>
        <w:t>'</w:t>
      </w:r>
      <w:r w:rsidR="00DB4C3E" w:rsidRPr="001E2B51">
        <w:rPr>
          <w:rFonts w:eastAsia="Yu Mincho"/>
          <w:color w:val="FF0000"/>
          <w:szCs w:val="20"/>
        </w:rPr>
        <w:t xml:space="preserve"> is replaced by </w:t>
      </w:r>
      <w:r w:rsidR="00DB4C3E" w:rsidRPr="001E2B51">
        <w:rPr>
          <w:color w:val="FF0000"/>
          <w:szCs w:val="20"/>
        </w:rPr>
        <w:t>'</w:t>
      </w:r>
      <w:r w:rsidR="00DB4C3E" w:rsidRPr="001E2B51">
        <w:rPr>
          <w:color w:val="FF0000"/>
          <w:szCs w:val="20"/>
          <w:lang w:eastAsia="zh-CN"/>
        </w:rPr>
        <w:t>PSCCH and PSSCH</w:t>
      </w:r>
      <w:r w:rsidR="00DB4C3E" w:rsidRPr="001E2B51">
        <w:rPr>
          <w:color w:val="FF0000"/>
          <w:szCs w:val="20"/>
        </w:rPr>
        <w:t>'</w:t>
      </w:r>
    </w:p>
    <w:p w14:paraId="56EC2CDA" w14:textId="4F468D40" w:rsidR="0097077A" w:rsidRPr="001E2B51" w:rsidRDefault="0097077A" w:rsidP="00D70AC9">
      <w:pPr>
        <w:spacing w:before="120" w:after="120"/>
        <w:jc w:val="both"/>
        <w:rPr>
          <w:color w:val="FF0000"/>
          <w:szCs w:val="20"/>
          <w:lang w:eastAsia="zh-CN"/>
        </w:rPr>
      </w:pPr>
      <w:r w:rsidRPr="001E2B51">
        <w:rPr>
          <w:color w:val="FF0000"/>
          <w:szCs w:val="20"/>
        </w:rPr>
        <w:t>-</w:t>
      </w:r>
      <w:r w:rsidRPr="001E2B51">
        <w:rPr>
          <w:color w:val="FF0000"/>
          <w:szCs w:val="20"/>
        </w:rPr>
        <w:tab/>
        <w:t>the term '</w:t>
      </w:r>
      <w:r w:rsidRPr="001E2B51">
        <w:rPr>
          <w:rFonts w:eastAsia="Yu Mincho" w:hint="eastAsia"/>
          <w:color w:val="FF0000"/>
          <w:szCs w:val="20"/>
        </w:rPr>
        <w:t>PDSCH receptions</w:t>
      </w:r>
      <w:r w:rsidR="00A562CF" w:rsidRPr="001E2B51">
        <w:rPr>
          <w:color w:val="FF0000"/>
          <w:szCs w:val="20"/>
        </w:rPr>
        <w:t>'</w:t>
      </w:r>
      <w:r w:rsidRPr="001E2B51">
        <w:rPr>
          <w:rFonts w:eastAsia="Yu Mincho"/>
          <w:color w:val="FF0000"/>
          <w:szCs w:val="20"/>
        </w:rPr>
        <w:t xml:space="preserve"> is </w:t>
      </w:r>
      <w:r w:rsidR="00A562CF" w:rsidRPr="001E2B51">
        <w:rPr>
          <w:rFonts w:eastAsia="Yu Mincho"/>
          <w:color w:val="FF0000"/>
          <w:szCs w:val="20"/>
        </w:rPr>
        <w:t xml:space="preserve">replaced by </w:t>
      </w:r>
      <w:r w:rsidR="00A562CF" w:rsidRPr="001E2B51">
        <w:rPr>
          <w:color w:val="FF0000"/>
          <w:szCs w:val="20"/>
        </w:rPr>
        <w:t>'</w:t>
      </w:r>
      <w:r w:rsidR="00A562CF" w:rsidRPr="001E2B51">
        <w:rPr>
          <w:color w:val="FF0000"/>
          <w:szCs w:val="20"/>
          <w:lang w:eastAsia="zh-CN"/>
        </w:rPr>
        <w:t xml:space="preserve">PSCCH and PSSCH </w:t>
      </w:r>
      <w:r w:rsidR="009A3C14" w:rsidRPr="001E2B51">
        <w:rPr>
          <w:color w:val="FF0000"/>
          <w:szCs w:val="20"/>
          <w:lang w:eastAsia="zh-CN"/>
        </w:rPr>
        <w:t>transmissions</w:t>
      </w:r>
      <w:r w:rsidR="00A562CF" w:rsidRPr="001E2B51">
        <w:rPr>
          <w:color w:val="FF0000"/>
          <w:szCs w:val="20"/>
        </w:rPr>
        <w:t>'</w:t>
      </w:r>
    </w:p>
    <w:p w14:paraId="62A5572F" w14:textId="69847614" w:rsidR="004615E3" w:rsidRPr="001E2B51" w:rsidRDefault="006E240D" w:rsidP="00D70AC9">
      <w:pPr>
        <w:spacing w:before="120" w:after="120"/>
        <w:jc w:val="both"/>
        <w:rPr>
          <w:color w:val="FF0000"/>
          <w:szCs w:val="20"/>
        </w:rPr>
      </w:pPr>
      <w:r w:rsidRPr="001E2B51">
        <w:rPr>
          <w:color w:val="FF0000"/>
          <w:szCs w:val="20"/>
        </w:rPr>
        <w:t>-</w:t>
      </w:r>
      <w:r w:rsidRPr="001E2B51">
        <w:rPr>
          <w:color w:val="FF0000"/>
          <w:szCs w:val="20"/>
        </w:rPr>
        <w:tab/>
        <w:t xml:space="preserve">the term 'DCI format </w:t>
      </w:r>
      <w:r w:rsidRPr="001E2B51">
        <w:rPr>
          <w:rFonts w:eastAsia="宋体"/>
          <w:color w:val="FF0000"/>
          <w:szCs w:val="20"/>
          <w:lang w:eastAsia="zh-CN"/>
        </w:rPr>
        <w:t>1_0</w:t>
      </w:r>
      <w:r w:rsidR="00426B23" w:rsidRPr="001E2B51">
        <w:rPr>
          <w:color w:val="FF0000"/>
          <w:szCs w:val="20"/>
        </w:rPr>
        <w:t>'</w:t>
      </w:r>
      <w:r w:rsidRPr="001E2B51">
        <w:rPr>
          <w:rFonts w:eastAsia="宋体"/>
          <w:color w:val="FF0000"/>
          <w:szCs w:val="20"/>
          <w:lang w:eastAsia="zh-CN"/>
        </w:rPr>
        <w:t xml:space="preserve"> or </w:t>
      </w:r>
      <w:r w:rsidR="00426B23" w:rsidRPr="001E2B51">
        <w:rPr>
          <w:color w:val="FF0000"/>
          <w:szCs w:val="20"/>
        </w:rPr>
        <w:t>'</w:t>
      </w:r>
      <w:r w:rsidRPr="001E2B51">
        <w:rPr>
          <w:rFonts w:eastAsia="宋体"/>
          <w:color w:val="FF0000"/>
          <w:szCs w:val="20"/>
          <w:lang w:eastAsia="zh-CN"/>
        </w:rPr>
        <w:t>DCI format 1_1</w:t>
      </w:r>
      <w:r w:rsidRPr="001E2B51">
        <w:rPr>
          <w:color w:val="FF0000"/>
          <w:szCs w:val="20"/>
        </w:rPr>
        <w:t>'</w:t>
      </w:r>
      <w:r w:rsidRPr="001E2B51">
        <w:rPr>
          <w:rFonts w:eastAsia="Yu Mincho"/>
          <w:color w:val="FF0000"/>
          <w:szCs w:val="20"/>
        </w:rPr>
        <w:t xml:space="preserve"> is replaced by </w:t>
      </w:r>
      <w:r w:rsidRPr="001E2B51">
        <w:rPr>
          <w:color w:val="FF0000"/>
          <w:szCs w:val="20"/>
        </w:rPr>
        <w:t>'DCI format 3_0</w:t>
      </w:r>
      <w:r w:rsidR="00426B23" w:rsidRPr="001E2B51">
        <w:rPr>
          <w:color w:val="FF0000"/>
          <w:szCs w:val="20"/>
        </w:rPr>
        <w:t>'</w:t>
      </w:r>
    </w:p>
    <w:p w14:paraId="19B2CB7D" w14:textId="7A737EFF" w:rsidR="003126C2" w:rsidRPr="001E2B51" w:rsidRDefault="003126C2" w:rsidP="00D70AC9">
      <w:pPr>
        <w:spacing w:before="120" w:after="120"/>
        <w:jc w:val="both"/>
        <w:rPr>
          <w:color w:val="FF0000"/>
          <w:szCs w:val="20"/>
        </w:rPr>
      </w:pPr>
      <w:r w:rsidRPr="001E2B51">
        <w:rPr>
          <w:color w:val="FF0000"/>
          <w:szCs w:val="20"/>
        </w:rPr>
        <w:t>-</w:t>
      </w:r>
      <w:r w:rsidRPr="001E2B51">
        <w:rPr>
          <w:color w:val="FF0000"/>
          <w:szCs w:val="20"/>
        </w:rPr>
        <w:tab/>
        <w:t>the term '</w:t>
      </w:r>
      <w:r w:rsidRPr="001E2B51">
        <w:rPr>
          <w:rFonts w:eastAsia="宋体"/>
          <w:color w:val="FF0000"/>
          <w:szCs w:val="20"/>
          <w:lang w:eastAsia="zh-CN"/>
        </w:rPr>
        <w:t>SPS PDSCH reception</w:t>
      </w:r>
      <w:r w:rsidRPr="001E2B51">
        <w:rPr>
          <w:color w:val="FF0000"/>
          <w:szCs w:val="20"/>
        </w:rPr>
        <w:t>'</w:t>
      </w:r>
      <w:r w:rsidRPr="001E2B51">
        <w:rPr>
          <w:rFonts w:eastAsia="Yu Mincho"/>
          <w:color w:val="FF0000"/>
          <w:szCs w:val="20"/>
        </w:rPr>
        <w:t xml:space="preserve"> is replaced by </w:t>
      </w:r>
      <w:r w:rsidRPr="001E2B51">
        <w:rPr>
          <w:color w:val="FF0000"/>
          <w:szCs w:val="20"/>
        </w:rPr>
        <w:t>'</w:t>
      </w:r>
      <w:r w:rsidRPr="001E2B51">
        <w:rPr>
          <w:iCs/>
          <w:color w:val="FF0000"/>
          <w:szCs w:val="20"/>
        </w:rPr>
        <w:t xml:space="preserve">SL configured grant Type2 </w:t>
      </w:r>
      <w:r w:rsidR="003A30E6" w:rsidRPr="001E2B51">
        <w:rPr>
          <w:color w:val="FF0000"/>
          <w:szCs w:val="20"/>
          <w:lang w:eastAsia="zh-CN"/>
        </w:rPr>
        <w:t xml:space="preserve">PSCCH and </w:t>
      </w:r>
      <w:r w:rsidR="00C03CF5" w:rsidRPr="001E2B51">
        <w:rPr>
          <w:iCs/>
          <w:color w:val="FF0000"/>
          <w:szCs w:val="20"/>
        </w:rPr>
        <w:t xml:space="preserve">PSSCH </w:t>
      </w:r>
      <w:r w:rsidRPr="001E2B51">
        <w:rPr>
          <w:iCs/>
          <w:color w:val="FF0000"/>
          <w:szCs w:val="20"/>
        </w:rPr>
        <w:t>transmission</w:t>
      </w:r>
      <w:r w:rsidR="00C03CF5" w:rsidRPr="001E2B51">
        <w:rPr>
          <w:color w:val="FF0000"/>
          <w:szCs w:val="20"/>
        </w:rPr>
        <w:t>'</w:t>
      </w:r>
    </w:p>
    <w:p w14:paraId="3BDBE889" w14:textId="5D4E5513" w:rsidR="00FB488E" w:rsidRPr="001E2B51" w:rsidRDefault="00FB488E" w:rsidP="00D70AC9">
      <w:pPr>
        <w:spacing w:before="120" w:after="120"/>
        <w:jc w:val="both"/>
        <w:rPr>
          <w:rFonts w:eastAsia="宋体"/>
          <w:color w:val="FF0000"/>
          <w:szCs w:val="20"/>
          <w:lang w:eastAsia="zh-CN"/>
        </w:rPr>
      </w:pPr>
      <w:r w:rsidRPr="001E2B51">
        <w:rPr>
          <w:rFonts w:eastAsia="宋体"/>
          <w:color w:val="FF0000"/>
          <w:szCs w:val="20"/>
          <w:lang w:eastAsia="zh-CN"/>
        </w:rPr>
        <w:t>-</w:t>
      </w:r>
      <w:r w:rsidRPr="001E2B51">
        <w:rPr>
          <w:rFonts w:eastAsia="宋体"/>
          <w:color w:val="FF0000"/>
          <w:szCs w:val="20"/>
          <w:lang w:eastAsia="zh-CN"/>
        </w:rPr>
        <w:tab/>
        <w:t xml:space="preserve">the term 'receive SPS PDSCH' is replaced by </w:t>
      </w:r>
      <w:r w:rsidR="00EB2AB2" w:rsidRPr="001E2B51">
        <w:rPr>
          <w:rFonts w:eastAsia="宋体"/>
          <w:color w:val="FF0000"/>
          <w:szCs w:val="20"/>
          <w:lang w:eastAsia="zh-CN"/>
        </w:rPr>
        <w:t>'</w:t>
      </w:r>
      <w:r w:rsidRPr="001E2B51">
        <w:rPr>
          <w:rFonts w:eastAsia="宋体"/>
          <w:color w:val="FF0000"/>
          <w:szCs w:val="20"/>
          <w:lang w:eastAsia="zh-CN"/>
        </w:rPr>
        <w:t>transmit SL configured grant Type2 PSCCH and PSSCH</w:t>
      </w:r>
      <w:r w:rsidR="00EB2AB2" w:rsidRPr="001E2B51">
        <w:rPr>
          <w:rFonts w:eastAsia="宋体"/>
          <w:color w:val="FF0000"/>
          <w:szCs w:val="20"/>
          <w:lang w:eastAsia="zh-CN"/>
        </w:rPr>
        <w:t>'</w:t>
      </w:r>
    </w:p>
    <w:p w14:paraId="1700BF74" w14:textId="468EAE01" w:rsidR="00851C40" w:rsidRPr="001E2B51" w:rsidRDefault="00EB2AB2" w:rsidP="00D70AC9">
      <w:pPr>
        <w:spacing w:before="120" w:after="120"/>
        <w:jc w:val="both"/>
        <w:rPr>
          <w:rFonts w:eastAsia="宋体"/>
          <w:color w:val="FF0000"/>
          <w:szCs w:val="20"/>
          <w:lang w:eastAsia="zh-CN"/>
        </w:rPr>
      </w:pPr>
      <w:r w:rsidRPr="001E2B51">
        <w:rPr>
          <w:rFonts w:eastAsia="宋体"/>
          <w:color w:val="FF0000"/>
          <w:szCs w:val="20"/>
          <w:lang w:eastAsia="zh-CN"/>
        </w:rPr>
        <w:t>-</w:t>
      </w:r>
      <w:r w:rsidRPr="001E2B51">
        <w:rPr>
          <w:rFonts w:eastAsia="宋体"/>
          <w:color w:val="FF0000"/>
          <w:szCs w:val="20"/>
          <w:lang w:eastAsia="zh-CN"/>
        </w:rPr>
        <w:tab/>
        <w:t>the term '</w:t>
      </w:r>
      <w:r w:rsidRPr="001E2B51">
        <w:rPr>
          <w:color w:val="FF0000"/>
          <w:szCs w:val="20"/>
        </w:rPr>
        <w:t>PDSCH-to-HARQ-feedback timing value</w:t>
      </w:r>
      <w:r w:rsidRPr="001E2B51">
        <w:rPr>
          <w:rFonts w:eastAsia="宋体"/>
          <w:color w:val="FF0000"/>
          <w:szCs w:val="20"/>
          <w:lang w:eastAsia="zh-CN"/>
        </w:rPr>
        <w:t>' is replaced by '</w:t>
      </w:r>
      <w:r w:rsidRPr="001E2B51">
        <w:rPr>
          <w:color w:val="FF0000"/>
          <w:szCs w:val="20"/>
        </w:rPr>
        <w:t>PFSCH-to-HARQ-feedback timing value</w:t>
      </w:r>
      <w:r w:rsidRPr="001E2B51">
        <w:rPr>
          <w:rFonts w:eastAsia="宋体"/>
          <w:color w:val="FF0000"/>
          <w:szCs w:val="20"/>
          <w:lang w:eastAsia="zh-CN"/>
        </w:rPr>
        <w:t>'</w:t>
      </w:r>
    </w:p>
    <w:p w14:paraId="24899155" w14:textId="138104BF" w:rsidR="00375C16" w:rsidRPr="001E2B51" w:rsidRDefault="005165AB" w:rsidP="005C2249">
      <w:pPr>
        <w:spacing w:before="120" w:after="120"/>
        <w:jc w:val="center"/>
        <w:rPr>
          <w:rFonts w:eastAsiaTheme="minorEastAsia"/>
          <w:b/>
          <w:color w:val="FF0000"/>
          <w:szCs w:val="20"/>
          <w:lang w:eastAsia="zh-CN"/>
        </w:rPr>
      </w:pPr>
      <w:r w:rsidRPr="001E2B51">
        <w:rPr>
          <w:b/>
          <w:color w:val="FF0000"/>
          <w:szCs w:val="20"/>
          <w:lang w:eastAsia="zh-CN"/>
        </w:rPr>
        <w:t xml:space="preserve">---------------------------------------------- </w:t>
      </w:r>
      <w:r w:rsidR="00A27F7A" w:rsidRPr="001E2B51">
        <w:rPr>
          <w:b/>
          <w:color w:val="FF0000"/>
          <w:szCs w:val="20"/>
          <w:lang w:eastAsia="zh-CN"/>
        </w:rPr>
        <w:t>E</w:t>
      </w:r>
      <w:r w:rsidRPr="001E2B51">
        <w:rPr>
          <w:b/>
          <w:color w:val="FF0000"/>
          <w:szCs w:val="20"/>
          <w:lang w:eastAsia="zh-CN"/>
        </w:rPr>
        <w:t>nd of Draft TP ---------------------------------------------</w:t>
      </w:r>
    </w:p>
    <w:p w14:paraId="7B667E52" w14:textId="77777777" w:rsidR="002C09DC" w:rsidRPr="00864166" w:rsidRDefault="002C09DC" w:rsidP="002C09DC">
      <w:pPr>
        <w:pStyle w:val="a1"/>
        <w:rPr>
          <w:rFonts w:eastAsiaTheme="minorEastAsia"/>
          <w:lang w:eastAsia="zh-CN"/>
        </w:rPr>
      </w:pPr>
    </w:p>
    <w:p w14:paraId="046F8D9F" w14:textId="7DC7A673" w:rsidR="007072CB" w:rsidRPr="00864166" w:rsidRDefault="007B3D06" w:rsidP="007072CB">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864166">
        <w:rPr>
          <w:rFonts w:cs="Times New Roman"/>
          <w:b w:val="0"/>
          <w:sz w:val="32"/>
          <w:szCs w:val="20"/>
        </w:rPr>
        <w:t xml:space="preserve">Feedback </w:t>
      </w:r>
      <w:r w:rsidR="00865B79" w:rsidRPr="00864166">
        <w:rPr>
          <w:rFonts w:cs="Times New Roman"/>
          <w:b w:val="0"/>
          <w:sz w:val="32"/>
          <w:szCs w:val="20"/>
        </w:rPr>
        <w:t>cont</w:t>
      </w:r>
      <w:r w:rsidR="00670ABB" w:rsidRPr="00864166">
        <w:rPr>
          <w:rFonts w:cs="Times New Roman"/>
          <w:b w:val="0"/>
          <w:sz w:val="32"/>
          <w:szCs w:val="20"/>
        </w:rPr>
        <w:t>e</w:t>
      </w:r>
      <w:r w:rsidR="00865B79" w:rsidRPr="00864166">
        <w:rPr>
          <w:rFonts w:cs="Times New Roman"/>
          <w:b w:val="0"/>
          <w:sz w:val="32"/>
          <w:szCs w:val="20"/>
        </w:rPr>
        <w:t xml:space="preserve">nt </w:t>
      </w:r>
      <w:r w:rsidRPr="00864166">
        <w:rPr>
          <w:rFonts w:cs="Times New Roman"/>
          <w:b w:val="0"/>
          <w:sz w:val="32"/>
          <w:szCs w:val="20"/>
        </w:rPr>
        <w:t>in groupcast option2</w:t>
      </w:r>
    </w:p>
    <w:tbl>
      <w:tblPr>
        <w:tblStyle w:val="aff1"/>
        <w:tblW w:w="0" w:type="auto"/>
        <w:tblLook w:val="04A0" w:firstRow="1" w:lastRow="0" w:firstColumn="1" w:lastColumn="0" w:noHBand="0" w:noVBand="1"/>
      </w:tblPr>
      <w:tblGrid>
        <w:gridCol w:w="9060"/>
      </w:tblGrid>
      <w:tr w:rsidR="00034CDB" w:rsidRPr="00864166" w14:paraId="323A82D9" w14:textId="77777777" w:rsidTr="00034CDB">
        <w:tc>
          <w:tcPr>
            <w:tcW w:w="9060" w:type="dxa"/>
          </w:tcPr>
          <w:p w14:paraId="09BA8B30" w14:textId="77777777" w:rsidR="00034CDB" w:rsidRPr="00864166" w:rsidRDefault="00034CDB" w:rsidP="001E2B51">
            <w:pPr>
              <w:spacing w:before="120" w:after="120"/>
              <w:rPr>
                <w:bCs/>
                <w:lang w:eastAsia="x-none"/>
              </w:rPr>
            </w:pPr>
            <w:r w:rsidRPr="00864166">
              <w:rPr>
                <w:bCs/>
                <w:lang w:eastAsia="x-none"/>
              </w:rPr>
              <w:t>Agreements</w:t>
            </w:r>
          </w:p>
          <w:p w14:paraId="547A676F" w14:textId="77777777" w:rsidR="00034CDB" w:rsidRPr="00864166" w:rsidRDefault="00034CDB" w:rsidP="001E2B51">
            <w:pPr>
              <w:numPr>
                <w:ilvl w:val="0"/>
                <w:numId w:val="24"/>
              </w:numPr>
              <w:spacing w:before="120" w:after="120"/>
              <w:rPr>
                <w:bCs/>
                <w:szCs w:val="20"/>
                <w:lang w:eastAsia="en-GB"/>
              </w:rPr>
            </w:pPr>
            <w:r w:rsidRPr="00864166">
              <w:rPr>
                <w:bCs/>
                <w:szCs w:val="20"/>
                <w:lang w:eastAsia="en-GB"/>
              </w:rPr>
              <w:t xml:space="preserve">For unicast: </w:t>
            </w:r>
          </w:p>
          <w:p w14:paraId="76DEF399" w14:textId="77777777" w:rsidR="00034CDB" w:rsidRPr="00864166" w:rsidRDefault="00034CDB" w:rsidP="001E2B51">
            <w:pPr>
              <w:numPr>
                <w:ilvl w:val="1"/>
                <w:numId w:val="25"/>
              </w:numPr>
              <w:spacing w:before="120" w:after="120"/>
              <w:rPr>
                <w:bCs/>
                <w:szCs w:val="20"/>
                <w:lang w:eastAsia="en-GB"/>
              </w:rPr>
            </w:pPr>
            <w:r w:rsidRPr="00864166">
              <w:rPr>
                <w:bCs/>
                <w:szCs w:val="20"/>
                <w:lang w:eastAsia="en-GB"/>
              </w:rPr>
              <w:t xml:space="preserve">TX UE reports contents received in PSFCH (i.e., ACK/NACK) to gNB. </w:t>
            </w:r>
          </w:p>
          <w:p w14:paraId="62343276" w14:textId="77777777" w:rsidR="00034CDB" w:rsidRPr="00864166" w:rsidRDefault="00034CDB" w:rsidP="001E2B51">
            <w:pPr>
              <w:numPr>
                <w:ilvl w:val="1"/>
                <w:numId w:val="25"/>
              </w:numPr>
              <w:spacing w:before="120" w:after="120"/>
              <w:rPr>
                <w:bCs/>
                <w:szCs w:val="20"/>
                <w:lang w:eastAsia="en-GB"/>
              </w:rPr>
            </w:pPr>
            <w:r w:rsidRPr="00864166">
              <w:rPr>
                <w:bCs/>
                <w:szCs w:val="20"/>
                <w:lang w:eastAsia="en-GB"/>
              </w:rPr>
              <w:t xml:space="preserve">TX UE reports NACK if PSFCH is not detected </w:t>
            </w:r>
          </w:p>
          <w:p w14:paraId="0780B8B4" w14:textId="77777777" w:rsidR="00034CDB" w:rsidRPr="00864166" w:rsidRDefault="00034CDB" w:rsidP="001E2B51">
            <w:pPr>
              <w:numPr>
                <w:ilvl w:val="1"/>
                <w:numId w:val="25"/>
              </w:numPr>
              <w:spacing w:before="120" w:after="120"/>
              <w:rPr>
                <w:bCs/>
                <w:szCs w:val="20"/>
                <w:lang w:eastAsia="en-GB"/>
              </w:rPr>
            </w:pPr>
            <w:r w:rsidRPr="00864166">
              <w:rPr>
                <w:bCs/>
                <w:szCs w:val="20"/>
                <w:lang w:eastAsia="en-GB"/>
              </w:rPr>
              <w:t>when generating the HARQ-ACK report for the transmissions corresponding to a grant, the TX UE uses the most recent PSFCH occasion (as working assumption) associated with the transmissions.</w:t>
            </w:r>
          </w:p>
          <w:p w14:paraId="703A9114" w14:textId="77777777" w:rsidR="00034CDB" w:rsidRPr="00864166" w:rsidRDefault="00034CDB" w:rsidP="001E2B51">
            <w:pPr>
              <w:numPr>
                <w:ilvl w:val="0"/>
                <w:numId w:val="24"/>
              </w:numPr>
              <w:spacing w:before="120" w:after="120"/>
              <w:rPr>
                <w:bCs/>
                <w:szCs w:val="20"/>
                <w:lang w:eastAsia="en-GB"/>
              </w:rPr>
            </w:pPr>
            <w:r w:rsidRPr="00864166">
              <w:rPr>
                <w:bCs/>
                <w:szCs w:val="20"/>
                <w:lang w:eastAsia="en-GB"/>
              </w:rPr>
              <w:t xml:space="preserve">For groupcast option 1: </w:t>
            </w:r>
          </w:p>
          <w:p w14:paraId="11DC953E" w14:textId="77777777" w:rsidR="00034CDB" w:rsidRPr="00864166" w:rsidRDefault="00034CDB" w:rsidP="001E2B51">
            <w:pPr>
              <w:numPr>
                <w:ilvl w:val="1"/>
                <w:numId w:val="26"/>
              </w:numPr>
              <w:spacing w:before="120" w:after="120"/>
              <w:rPr>
                <w:bCs/>
                <w:szCs w:val="20"/>
                <w:lang w:eastAsia="en-GB"/>
              </w:rPr>
            </w:pPr>
            <w:r w:rsidRPr="00864166">
              <w:rPr>
                <w:bCs/>
                <w:szCs w:val="20"/>
                <w:lang w:eastAsia="en-GB"/>
              </w:rPr>
              <w:t xml:space="preserve">TX UE reports ACK to the gNB if no PSFCH is detected. </w:t>
            </w:r>
          </w:p>
          <w:p w14:paraId="5656316E" w14:textId="77777777" w:rsidR="00034CDB" w:rsidRPr="00864166" w:rsidRDefault="00034CDB" w:rsidP="001E2B51">
            <w:pPr>
              <w:numPr>
                <w:ilvl w:val="1"/>
                <w:numId w:val="26"/>
              </w:numPr>
              <w:spacing w:before="120" w:after="120"/>
              <w:rPr>
                <w:bCs/>
                <w:szCs w:val="20"/>
                <w:lang w:eastAsia="en-GB"/>
              </w:rPr>
            </w:pPr>
            <w:r w:rsidRPr="00864166">
              <w:rPr>
                <w:bCs/>
                <w:szCs w:val="20"/>
                <w:lang w:eastAsia="en-GB"/>
              </w:rPr>
              <w:t xml:space="preserve">TX UE reports NACK to the gNB if at least one PSFCH (i.e., NACK) is detected. </w:t>
            </w:r>
          </w:p>
          <w:p w14:paraId="43B334DC" w14:textId="77777777" w:rsidR="00034CDB" w:rsidRPr="00864166" w:rsidRDefault="00034CDB" w:rsidP="001E2B51">
            <w:pPr>
              <w:numPr>
                <w:ilvl w:val="1"/>
                <w:numId w:val="26"/>
              </w:numPr>
              <w:spacing w:before="120" w:after="120"/>
              <w:rPr>
                <w:bCs/>
                <w:szCs w:val="20"/>
                <w:lang w:eastAsia="en-GB"/>
              </w:rPr>
            </w:pPr>
            <w:r w:rsidRPr="00864166">
              <w:rPr>
                <w:bCs/>
                <w:szCs w:val="20"/>
                <w:lang w:eastAsia="en-GB"/>
              </w:rPr>
              <w:t xml:space="preserve">when generating the HARQ-ACK report for the transmissions corresponding to a grant, the TX UE uses the most recent PSFCH occasion (as a working assumption) associated with the transmissions. </w:t>
            </w:r>
          </w:p>
          <w:p w14:paraId="4CFFA4FA" w14:textId="77777777" w:rsidR="00034CDB" w:rsidRPr="00864166" w:rsidRDefault="00034CDB" w:rsidP="001E2B51">
            <w:pPr>
              <w:numPr>
                <w:ilvl w:val="1"/>
                <w:numId w:val="26"/>
              </w:numPr>
              <w:spacing w:before="120" w:after="120"/>
              <w:rPr>
                <w:bCs/>
                <w:szCs w:val="20"/>
                <w:lang w:eastAsia="en-GB"/>
              </w:rPr>
            </w:pPr>
            <w:r w:rsidRPr="00864166">
              <w:rPr>
                <w:bCs/>
                <w:szCs w:val="20"/>
                <w:lang w:eastAsia="en-GB"/>
              </w:rPr>
              <w:t xml:space="preserve">FFS the cases when TX UE does not transmit/receive due to prioritization. </w:t>
            </w:r>
          </w:p>
          <w:p w14:paraId="0668E87C" w14:textId="77777777" w:rsidR="00034CDB" w:rsidRPr="00864166" w:rsidRDefault="00034CDB" w:rsidP="001E2B51">
            <w:pPr>
              <w:numPr>
                <w:ilvl w:val="0"/>
                <w:numId w:val="24"/>
              </w:numPr>
              <w:spacing w:before="120" w:after="120"/>
              <w:rPr>
                <w:bCs/>
                <w:szCs w:val="20"/>
                <w:lang w:eastAsia="en-GB"/>
              </w:rPr>
            </w:pPr>
            <w:r w:rsidRPr="00864166">
              <w:rPr>
                <w:bCs/>
                <w:szCs w:val="20"/>
                <w:lang w:eastAsia="en-GB"/>
              </w:rPr>
              <w:t xml:space="preserve">For groupcast option 2: </w:t>
            </w:r>
          </w:p>
          <w:p w14:paraId="01AB927A" w14:textId="77777777" w:rsidR="00034CDB" w:rsidRPr="00864166" w:rsidRDefault="00034CDB" w:rsidP="001E2B51">
            <w:pPr>
              <w:numPr>
                <w:ilvl w:val="1"/>
                <w:numId w:val="27"/>
              </w:numPr>
              <w:spacing w:before="120" w:after="120"/>
              <w:rPr>
                <w:bCs/>
                <w:szCs w:val="20"/>
                <w:lang w:eastAsia="en-GB"/>
              </w:rPr>
            </w:pPr>
            <w:r w:rsidRPr="00864166">
              <w:rPr>
                <w:bCs/>
                <w:szCs w:val="20"/>
                <w:lang w:eastAsia="en-GB"/>
              </w:rPr>
              <w:t xml:space="preserve">TX UE reports ACK if all expected PSFCH resources are received and carry ACK. </w:t>
            </w:r>
          </w:p>
          <w:p w14:paraId="2E1EF2FE" w14:textId="77777777" w:rsidR="00034CDB" w:rsidRPr="00864166" w:rsidRDefault="00034CDB" w:rsidP="001E2B51">
            <w:pPr>
              <w:numPr>
                <w:ilvl w:val="1"/>
                <w:numId w:val="27"/>
              </w:numPr>
              <w:spacing w:before="120" w:after="120"/>
              <w:rPr>
                <w:bCs/>
                <w:szCs w:val="20"/>
                <w:lang w:eastAsia="en-GB"/>
              </w:rPr>
            </w:pPr>
            <w:r w:rsidRPr="00864166">
              <w:rPr>
                <w:bCs/>
                <w:szCs w:val="20"/>
                <w:lang w:eastAsia="en-GB"/>
              </w:rPr>
              <w:t xml:space="preserve">TX UE reports NACK if at least one received PSFCH resource carries NACK or if no PSFCH is detected. </w:t>
            </w:r>
          </w:p>
          <w:p w14:paraId="745CB53E" w14:textId="77777777" w:rsidR="00034CDB" w:rsidRPr="00864166" w:rsidRDefault="00034CDB" w:rsidP="001E2B51">
            <w:pPr>
              <w:numPr>
                <w:ilvl w:val="1"/>
                <w:numId w:val="27"/>
              </w:numPr>
              <w:spacing w:before="120" w:after="120"/>
              <w:rPr>
                <w:bCs/>
                <w:szCs w:val="20"/>
                <w:lang w:eastAsia="en-GB"/>
              </w:rPr>
            </w:pPr>
            <w:r w:rsidRPr="00864166">
              <w:rPr>
                <w:bCs/>
                <w:szCs w:val="20"/>
                <w:lang w:eastAsia="en-GB"/>
              </w:rPr>
              <w:t xml:space="preserve">FFS the case with PSFCHs corresponding to multiple PSCCH/PSSCH transmissions before generating the HARQ-ACK report. </w:t>
            </w:r>
          </w:p>
          <w:p w14:paraId="23A1FA7F" w14:textId="77777777" w:rsidR="00034CDB" w:rsidRPr="00531C74" w:rsidRDefault="00034CDB" w:rsidP="001E2B51">
            <w:pPr>
              <w:numPr>
                <w:ilvl w:val="1"/>
                <w:numId w:val="27"/>
              </w:numPr>
              <w:spacing w:before="120" w:after="120"/>
              <w:rPr>
                <w:bCs/>
                <w:szCs w:val="20"/>
                <w:lang w:eastAsia="en-GB"/>
              </w:rPr>
            </w:pPr>
            <w:r w:rsidRPr="00531C74">
              <w:rPr>
                <w:bCs/>
                <w:szCs w:val="20"/>
                <w:lang w:eastAsia="en-GB"/>
              </w:rPr>
              <w:lastRenderedPageBreak/>
              <w:t>FFS behavior when TX UE does not detect some expected PSFCH.</w:t>
            </w:r>
          </w:p>
          <w:p w14:paraId="18138E11" w14:textId="77777777" w:rsidR="00034CDB" w:rsidRPr="00531C74" w:rsidRDefault="00034CDB" w:rsidP="001E2B51">
            <w:pPr>
              <w:numPr>
                <w:ilvl w:val="0"/>
                <w:numId w:val="27"/>
              </w:numPr>
              <w:spacing w:before="120" w:after="120"/>
              <w:rPr>
                <w:bCs/>
                <w:szCs w:val="20"/>
                <w:lang w:eastAsia="en-GB"/>
              </w:rPr>
            </w:pPr>
            <w:r w:rsidRPr="00531C74">
              <w:rPr>
                <w:bCs/>
                <w:szCs w:val="20"/>
                <w:lang w:eastAsia="en-GB"/>
              </w:rPr>
              <w:t xml:space="preserve">FFS if no PSCCH/PSSCH is transmitted in a set of resources for configured grant. </w:t>
            </w:r>
          </w:p>
          <w:p w14:paraId="09B9A6A3" w14:textId="34320301" w:rsidR="00034CDB" w:rsidRPr="00864166" w:rsidRDefault="00034CDB" w:rsidP="001E2B51">
            <w:pPr>
              <w:numPr>
                <w:ilvl w:val="0"/>
                <w:numId w:val="27"/>
              </w:numPr>
              <w:spacing w:before="120" w:after="120"/>
              <w:rPr>
                <w:b/>
                <w:color w:val="C00000"/>
                <w:szCs w:val="20"/>
                <w:lang w:eastAsia="en-GB"/>
              </w:rPr>
            </w:pPr>
            <w:r w:rsidRPr="00531C74">
              <w:rPr>
                <w:bCs/>
                <w:szCs w:val="20"/>
                <w:lang w:eastAsia="en-GB"/>
              </w:rPr>
              <w:t>FFS whether/how to deal with the case of reaching the maximum number of HARQ re-transmissions for a TB.</w:t>
            </w:r>
          </w:p>
        </w:tc>
      </w:tr>
    </w:tbl>
    <w:p w14:paraId="59F626BA" w14:textId="1F80F8CB" w:rsidR="007A67E0" w:rsidRPr="00864166" w:rsidRDefault="007B3D06" w:rsidP="0077058F">
      <w:pPr>
        <w:spacing w:before="120" w:after="120"/>
        <w:jc w:val="both"/>
        <w:rPr>
          <w:rFonts w:eastAsia="等线"/>
          <w:szCs w:val="20"/>
          <w:lang w:eastAsia="zh-CN"/>
        </w:rPr>
      </w:pPr>
      <w:r w:rsidRPr="00864166">
        <w:rPr>
          <w:rFonts w:eastAsia="等线"/>
          <w:szCs w:val="20"/>
          <w:lang w:eastAsia="zh-CN"/>
        </w:rPr>
        <w:lastRenderedPageBreak/>
        <w:t>According to</w:t>
      </w:r>
      <w:r w:rsidR="008359A8" w:rsidRPr="00864166">
        <w:rPr>
          <w:rFonts w:eastAsia="等线"/>
          <w:szCs w:val="20"/>
          <w:lang w:val="en-GB" w:eastAsia="zh-CN"/>
        </w:rPr>
        <w:t xml:space="preserve"> </w:t>
      </w:r>
      <w:r w:rsidRPr="00864166">
        <w:rPr>
          <w:rFonts w:eastAsia="等线"/>
          <w:szCs w:val="20"/>
          <w:lang w:val="en-GB" w:eastAsia="zh-CN"/>
        </w:rPr>
        <w:t>the e-mail discussion</w:t>
      </w:r>
      <w:r w:rsidR="008359A8" w:rsidRPr="00864166">
        <w:rPr>
          <w:rFonts w:eastAsia="等线"/>
          <w:szCs w:val="20"/>
          <w:lang w:val="en-GB" w:eastAsia="zh-CN"/>
        </w:rPr>
        <w:t xml:space="preserve">, </w:t>
      </w:r>
      <w:r w:rsidR="00B77161" w:rsidRPr="00864166">
        <w:rPr>
          <w:rFonts w:eastAsia="等线"/>
          <w:szCs w:val="20"/>
          <w:lang w:val="en-GB" w:eastAsia="zh-CN"/>
        </w:rPr>
        <w:t xml:space="preserve">the </w:t>
      </w:r>
      <w:r w:rsidR="0077058F" w:rsidRPr="00864166">
        <w:rPr>
          <w:rFonts w:eastAsia="等线"/>
          <w:szCs w:val="20"/>
          <w:lang w:val="en-GB" w:eastAsia="zh-CN"/>
        </w:rPr>
        <w:t xml:space="preserve">UE </w:t>
      </w:r>
      <w:proofErr w:type="spellStart"/>
      <w:r w:rsidR="009A3C14" w:rsidRPr="00864166">
        <w:rPr>
          <w:rFonts w:eastAsia="等线"/>
          <w:szCs w:val="20"/>
          <w:lang w:val="en-GB" w:eastAsia="zh-CN"/>
        </w:rPr>
        <w:t>behavior</w:t>
      </w:r>
      <w:proofErr w:type="spellEnd"/>
      <w:r w:rsidR="0077058F" w:rsidRPr="00864166">
        <w:rPr>
          <w:rFonts w:eastAsia="等线"/>
          <w:szCs w:val="20"/>
          <w:lang w:val="en-GB" w:eastAsia="zh-CN"/>
        </w:rPr>
        <w:t xml:space="preserve"> when TX UE does not detect some expected PSFCH in </w:t>
      </w:r>
      <w:r w:rsidR="00DB2C4D" w:rsidRPr="00864166">
        <w:rPr>
          <w:rFonts w:eastAsia="等线"/>
          <w:szCs w:val="20"/>
          <w:lang w:val="en-GB" w:eastAsia="zh-CN"/>
        </w:rPr>
        <w:t xml:space="preserve">groupcast </w:t>
      </w:r>
      <w:r w:rsidR="0077058F" w:rsidRPr="00864166">
        <w:rPr>
          <w:rFonts w:eastAsia="等线"/>
          <w:szCs w:val="20"/>
          <w:lang w:val="en-GB" w:eastAsia="zh-CN"/>
        </w:rPr>
        <w:t xml:space="preserve">option2 should be clarified. Mis-detection of PSFCH can be </w:t>
      </w:r>
      <w:r w:rsidR="00B41FBC">
        <w:rPr>
          <w:rFonts w:eastAsia="等线" w:hint="eastAsia"/>
          <w:szCs w:val="20"/>
          <w:lang w:val="en-GB" w:eastAsia="zh-CN"/>
        </w:rPr>
        <w:t>i</w:t>
      </w:r>
      <w:r w:rsidR="00B41FBC">
        <w:rPr>
          <w:rFonts w:eastAsia="等线"/>
          <w:szCs w:val="20"/>
          <w:lang w:val="en-GB" w:eastAsia="zh-CN"/>
        </w:rPr>
        <w:t>ncu</w:t>
      </w:r>
      <w:r w:rsidR="006E3DFC">
        <w:rPr>
          <w:rFonts w:eastAsia="等线"/>
          <w:szCs w:val="20"/>
          <w:lang w:val="en-GB" w:eastAsia="zh-CN"/>
        </w:rPr>
        <w:t>r</w:t>
      </w:r>
      <w:r w:rsidR="00B41FBC">
        <w:rPr>
          <w:rFonts w:eastAsia="等线"/>
          <w:szCs w:val="20"/>
          <w:lang w:val="en-GB" w:eastAsia="zh-CN"/>
        </w:rPr>
        <w:t>red by</w:t>
      </w:r>
      <w:r w:rsidR="0077058F" w:rsidRPr="00864166">
        <w:rPr>
          <w:rFonts w:eastAsia="等线"/>
          <w:szCs w:val="20"/>
          <w:lang w:val="en-GB" w:eastAsia="zh-CN"/>
        </w:rPr>
        <w:t xml:space="preserve"> either PSFCH detection failure or PSCCH detection failure. Even though TX UE can differentiate the two cases, from the </w:t>
      </w:r>
      <w:r w:rsidR="005B070F" w:rsidRPr="00864166">
        <w:rPr>
          <w:rFonts w:eastAsia="等线"/>
          <w:szCs w:val="20"/>
          <w:lang w:val="en-GB" w:eastAsia="zh-CN"/>
        </w:rPr>
        <w:t xml:space="preserve">gNB </w:t>
      </w:r>
      <w:r w:rsidR="0077058F" w:rsidRPr="00864166">
        <w:rPr>
          <w:rFonts w:eastAsia="等线"/>
          <w:szCs w:val="20"/>
          <w:lang w:val="en-GB" w:eastAsia="zh-CN"/>
        </w:rPr>
        <w:t>perspective, both cases, in some sense, can be considered as a kind of SL DTX, thus NACK should be reported by TX UE</w:t>
      </w:r>
      <w:r w:rsidR="007A67E0" w:rsidRPr="00864166">
        <w:rPr>
          <w:rFonts w:eastAsia="等线"/>
          <w:szCs w:val="20"/>
          <w:lang w:eastAsia="zh-CN"/>
        </w:rPr>
        <w:t>.</w:t>
      </w:r>
    </w:p>
    <w:p w14:paraId="533886E2" w14:textId="7274F633" w:rsidR="00C84B81" w:rsidRDefault="00683AA9" w:rsidP="00482E8F">
      <w:pPr>
        <w:pStyle w:val="af1"/>
        <w:jc w:val="both"/>
        <w:rPr>
          <w:rFonts w:eastAsia="等线"/>
          <w:b/>
          <w:bCs/>
          <w:i/>
          <w:iCs/>
          <w:lang w:eastAsia="zh-CN"/>
        </w:rPr>
      </w:pPr>
      <w:bookmarkStart w:id="18" w:name="_Ref23975085"/>
      <w:r w:rsidRPr="00864166">
        <w:rPr>
          <w:b/>
          <w:bCs/>
          <w:i/>
          <w:iCs/>
        </w:rPr>
        <w:t xml:space="preserve">Proposal </w:t>
      </w:r>
      <w:r w:rsidRPr="00864166">
        <w:rPr>
          <w:b/>
          <w:bCs/>
          <w:i/>
          <w:iCs/>
        </w:rPr>
        <w:fldChar w:fldCharType="begin"/>
      </w:r>
      <w:r w:rsidRPr="00864166">
        <w:rPr>
          <w:b/>
          <w:bCs/>
          <w:i/>
          <w:iCs/>
        </w:rPr>
        <w:instrText xml:space="preserve"> SEQ Proposal \* ARABIC </w:instrText>
      </w:r>
      <w:r w:rsidRPr="00864166">
        <w:rPr>
          <w:b/>
          <w:bCs/>
          <w:i/>
          <w:iCs/>
        </w:rPr>
        <w:fldChar w:fldCharType="separate"/>
      </w:r>
      <w:r w:rsidR="00301B5D">
        <w:rPr>
          <w:b/>
          <w:bCs/>
          <w:i/>
          <w:iCs/>
          <w:noProof/>
        </w:rPr>
        <w:t>8</w:t>
      </w:r>
      <w:r w:rsidRPr="00864166">
        <w:rPr>
          <w:b/>
          <w:bCs/>
          <w:i/>
          <w:iCs/>
        </w:rPr>
        <w:fldChar w:fldCharType="end"/>
      </w:r>
      <w:r w:rsidRPr="00864166">
        <w:rPr>
          <w:b/>
          <w:bCs/>
          <w:i/>
          <w:iCs/>
        </w:rPr>
        <w:t>.</w:t>
      </w:r>
      <w:r w:rsidRPr="00864166">
        <w:rPr>
          <w:rFonts w:eastAsia="等线"/>
          <w:b/>
          <w:bCs/>
          <w:i/>
          <w:iCs/>
          <w:lang w:eastAsia="zh-CN"/>
        </w:rPr>
        <w:t xml:space="preserve"> </w:t>
      </w:r>
      <w:r w:rsidR="00B80E10" w:rsidRPr="00B80E10">
        <w:rPr>
          <w:rFonts w:eastAsia="等线"/>
          <w:b/>
          <w:bCs/>
          <w:i/>
          <w:iCs/>
          <w:lang w:eastAsia="zh-CN"/>
        </w:rPr>
        <w:t>When TX UE does not detect some expected PSFCH</w:t>
      </w:r>
      <w:r w:rsidR="00174DBE">
        <w:rPr>
          <w:rFonts w:eastAsia="等线"/>
          <w:b/>
          <w:bCs/>
          <w:i/>
          <w:iCs/>
          <w:lang w:eastAsia="zh-CN"/>
        </w:rPr>
        <w:t xml:space="preserve"> </w:t>
      </w:r>
      <w:r w:rsidRPr="00864166">
        <w:rPr>
          <w:rFonts w:eastAsia="等线"/>
          <w:b/>
          <w:bCs/>
          <w:i/>
          <w:iCs/>
          <w:lang w:eastAsia="zh-CN"/>
        </w:rPr>
        <w:t>in groupcast option2, NACK</w:t>
      </w:r>
      <w:r w:rsidR="00B8509C" w:rsidRPr="00864166">
        <w:rPr>
          <w:rFonts w:eastAsia="等线"/>
          <w:b/>
          <w:bCs/>
          <w:i/>
          <w:iCs/>
          <w:lang w:eastAsia="zh-CN"/>
        </w:rPr>
        <w:t xml:space="preserve"> should be reported</w:t>
      </w:r>
      <w:r w:rsidR="00CE1692" w:rsidRPr="00864166">
        <w:rPr>
          <w:rFonts w:eastAsia="等线"/>
          <w:b/>
          <w:bCs/>
          <w:i/>
          <w:iCs/>
          <w:lang w:eastAsia="zh-CN"/>
        </w:rPr>
        <w:t xml:space="preserve"> to gNB</w:t>
      </w:r>
      <w:r w:rsidRPr="00864166">
        <w:rPr>
          <w:rFonts w:eastAsia="等线"/>
          <w:b/>
          <w:bCs/>
          <w:i/>
          <w:iCs/>
          <w:lang w:eastAsia="zh-CN"/>
        </w:rPr>
        <w:t>.</w:t>
      </w:r>
      <w:bookmarkEnd w:id="18"/>
    </w:p>
    <w:p w14:paraId="5FDBF9F3" w14:textId="77777777" w:rsidR="00C85834" w:rsidRPr="00C85834" w:rsidRDefault="00C85834" w:rsidP="00C85834">
      <w:pPr>
        <w:rPr>
          <w:rFonts w:eastAsia="等线"/>
          <w:lang w:val="en-GB" w:eastAsia="zh-CN"/>
        </w:rPr>
      </w:pPr>
    </w:p>
    <w:p w14:paraId="20FBDD0A" w14:textId="41C40028" w:rsidR="001578E4" w:rsidRPr="003A5E30" w:rsidRDefault="001578E4" w:rsidP="001578E4">
      <w:pPr>
        <w:pStyle w:val="5"/>
        <w:rPr>
          <w:rFonts w:eastAsia="等线"/>
          <w:sz w:val="21"/>
          <w:szCs w:val="21"/>
          <w:u w:val="single"/>
        </w:rPr>
      </w:pPr>
      <w:r w:rsidRPr="003A5E30">
        <w:rPr>
          <w:rFonts w:eastAsia="等线" w:hint="eastAsia"/>
          <w:sz w:val="21"/>
          <w:szCs w:val="21"/>
          <w:u w:val="single"/>
        </w:rPr>
        <w:t>T</w:t>
      </w:r>
      <w:r w:rsidRPr="003A5E30">
        <w:rPr>
          <w:rFonts w:eastAsia="等线"/>
          <w:sz w:val="21"/>
          <w:szCs w:val="21"/>
          <w:u w:val="single"/>
        </w:rPr>
        <w:t>P</w:t>
      </w:r>
      <w:r w:rsidR="00CA1BC5">
        <w:rPr>
          <w:rFonts w:eastAsia="等线"/>
          <w:sz w:val="21"/>
          <w:szCs w:val="21"/>
          <w:u w:val="single"/>
        </w:rPr>
        <w:t>5</w:t>
      </w:r>
    </w:p>
    <w:p w14:paraId="64CB8D02" w14:textId="77777777" w:rsidR="00C56964" w:rsidRPr="001E2B51" w:rsidRDefault="00C56964" w:rsidP="001E2B51">
      <w:pPr>
        <w:spacing w:before="120" w:after="120"/>
        <w:jc w:val="center"/>
        <w:rPr>
          <w:b/>
          <w:color w:val="FF0000"/>
          <w:szCs w:val="20"/>
          <w:lang w:eastAsia="zh-CN"/>
        </w:rPr>
      </w:pPr>
      <w:r w:rsidRPr="001E2B51">
        <w:rPr>
          <w:b/>
          <w:color w:val="FF0000"/>
          <w:szCs w:val="20"/>
          <w:lang w:eastAsia="zh-CN"/>
        </w:rPr>
        <w:t>------------------------------------------- Start of Draft TP of 21</w:t>
      </w:r>
      <w:r w:rsidRPr="001E2B51">
        <w:rPr>
          <w:rFonts w:eastAsiaTheme="minorEastAsia"/>
          <w:b/>
          <w:color w:val="FF0000"/>
          <w:szCs w:val="20"/>
          <w:lang w:eastAsia="zh-CN"/>
        </w:rPr>
        <w:t>3</w:t>
      </w:r>
      <w:r w:rsidRPr="001E2B51">
        <w:rPr>
          <w:b/>
          <w:color w:val="FF0000"/>
          <w:szCs w:val="20"/>
          <w:lang w:eastAsia="zh-CN"/>
        </w:rPr>
        <w:t xml:space="preserve"> -------------------------------------</w:t>
      </w:r>
    </w:p>
    <w:p w14:paraId="6FED6974" w14:textId="77777777" w:rsidR="00C56964" w:rsidRPr="001E2B51" w:rsidRDefault="00C56964" w:rsidP="001E2B51">
      <w:pPr>
        <w:tabs>
          <w:tab w:val="left" w:pos="5040"/>
        </w:tabs>
        <w:spacing w:before="120" w:after="120"/>
        <w:jc w:val="both"/>
        <w:rPr>
          <w:b/>
          <w:bCs/>
          <w:iCs/>
          <w:szCs w:val="20"/>
        </w:rPr>
      </w:pPr>
      <w:r w:rsidRPr="001E2B51">
        <w:rPr>
          <w:b/>
          <w:bCs/>
          <w:iCs/>
          <w:szCs w:val="20"/>
        </w:rPr>
        <w:t>16.5 UE procedure for reporting HARQ-ACK on uplink</w:t>
      </w:r>
    </w:p>
    <w:p w14:paraId="01F37E48" w14:textId="77777777" w:rsidR="00C56964" w:rsidRPr="001E2B51" w:rsidRDefault="00C56964" w:rsidP="001E2B51">
      <w:pPr>
        <w:spacing w:before="120" w:after="120"/>
        <w:jc w:val="center"/>
        <w:rPr>
          <w:b/>
          <w:noProof/>
          <w:color w:val="FF0000"/>
          <w:szCs w:val="20"/>
        </w:rPr>
      </w:pPr>
      <w:r w:rsidRPr="001E2B51">
        <w:rPr>
          <w:b/>
          <w:noProof/>
          <w:color w:val="FF0000"/>
          <w:szCs w:val="20"/>
        </w:rPr>
        <w:t>&lt;Unchanged parts omitted&gt;</w:t>
      </w:r>
    </w:p>
    <w:p w14:paraId="555F20D7" w14:textId="77777777" w:rsidR="00915062" w:rsidRPr="001E2B51" w:rsidRDefault="00915062" w:rsidP="001E2B51">
      <w:pPr>
        <w:spacing w:before="120" w:after="120"/>
        <w:jc w:val="both"/>
        <w:rPr>
          <w:szCs w:val="20"/>
        </w:rPr>
      </w:pPr>
      <w:r w:rsidRPr="001E2B51">
        <w:rPr>
          <w:szCs w:val="20"/>
        </w:rPr>
        <w:t>For each PSFCH reception occasion, from a number of PSFCH reception occasions that the UE generates HARQ-ACK information to report to the gNB in a PUCCH or PUSCH transmission, the UE can be indicated by higher layers to perform one of the following and the UE constructs a HARQ-ACK codeword with HARQ-ACK information, when applicable.</w:t>
      </w:r>
    </w:p>
    <w:p w14:paraId="773B661C" w14:textId="496637B0" w:rsidR="00167DAF" w:rsidRPr="001E2B51" w:rsidRDefault="00167DAF" w:rsidP="001E2B51">
      <w:pPr>
        <w:pStyle w:val="B10"/>
        <w:spacing w:before="120" w:after="120"/>
        <w:jc w:val="both"/>
        <w:rPr>
          <w:rFonts w:eastAsia="宋体"/>
          <w:bCs/>
          <w:kern w:val="32"/>
          <w:lang w:val="en-US" w:eastAsia="zh-CN"/>
        </w:rPr>
      </w:pPr>
      <w:r w:rsidRPr="001E2B51">
        <w:t>-</w:t>
      </w:r>
      <w:r w:rsidRPr="001E2B51">
        <w:tab/>
      </w:r>
      <w:r w:rsidR="00D7640E" w:rsidRPr="001E2B51">
        <w:rPr>
          <w:color w:val="FF0000"/>
        </w:rPr>
        <w:t xml:space="preserve">for unicast, </w:t>
      </w:r>
      <w:r w:rsidR="004E4C6C" w:rsidRPr="001E2B51">
        <w:rPr>
          <w:rFonts w:eastAsia="宋体"/>
          <w:bCs/>
          <w:kern w:val="32"/>
          <w:lang w:val="en-US"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3CC930F1" w14:textId="64E9950B" w:rsidR="00167DAF" w:rsidRPr="001E2B51" w:rsidRDefault="00167DAF" w:rsidP="001E2B51">
      <w:pPr>
        <w:pStyle w:val="B10"/>
        <w:spacing w:before="120" w:after="120"/>
        <w:jc w:val="both"/>
        <w:rPr>
          <w:rFonts w:eastAsia="宋体"/>
          <w:bCs/>
          <w:kern w:val="32"/>
          <w:lang w:val="en-US" w:eastAsia="zh-CN"/>
        </w:rPr>
      </w:pPr>
      <w:r w:rsidRPr="001E2B51">
        <w:t>-</w:t>
      </w:r>
      <w:r w:rsidRPr="001E2B51">
        <w:tab/>
      </w:r>
      <w:r w:rsidR="00DE0126" w:rsidRPr="001E2B51">
        <w:rPr>
          <w:color w:val="FF0000"/>
        </w:rPr>
        <w:t>if the corresponding SCI indicates</w:t>
      </w:r>
      <w:r w:rsidR="00E60111" w:rsidRPr="001E2B51">
        <w:rPr>
          <w:color w:val="FF0000"/>
        </w:rPr>
        <w:t xml:space="preserve"> groupcast option</w:t>
      </w:r>
      <w:r w:rsidR="00080C41" w:rsidRPr="001E2B51">
        <w:rPr>
          <w:color w:val="FF0000"/>
        </w:rPr>
        <w:t>2</w:t>
      </w:r>
      <w:r w:rsidR="00E60111" w:rsidRPr="001E2B51">
        <w:rPr>
          <w:color w:val="FF0000"/>
        </w:rPr>
        <w:t xml:space="preserve">, </w:t>
      </w:r>
      <w:r w:rsidR="004E4C6C" w:rsidRPr="001E2B51">
        <w:rPr>
          <w:rFonts w:eastAsia="宋体"/>
          <w:bCs/>
          <w:kern w:val="32"/>
          <w:lang w:val="en-US" w:eastAsia="zh-CN"/>
        </w:rPr>
        <w:t>generate ACK when the UE determines ACK from each PSFCH reception for the number of PSFCH reception occasions; otherwise, generate NACK if the UE determines absence of</w:t>
      </w:r>
      <w:r w:rsidRPr="001E2B51">
        <w:rPr>
          <w:rFonts w:eastAsia="宋体"/>
          <w:bCs/>
          <w:kern w:val="32"/>
          <w:lang w:val="en-US" w:eastAsia="zh-CN"/>
        </w:rPr>
        <w:t xml:space="preserve"> </w:t>
      </w:r>
      <w:r w:rsidR="00B81538" w:rsidRPr="001E2B51">
        <w:rPr>
          <w:rFonts w:eastAsia="宋体"/>
          <w:bCs/>
          <w:color w:val="FF0000"/>
          <w:kern w:val="32"/>
          <w:lang w:val="en-US" w:eastAsia="zh-CN"/>
        </w:rPr>
        <w:t xml:space="preserve">a </w:t>
      </w:r>
      <w:r w:rsidRPr="001E2B51">
        <w:rPr>
          <w:rFonts w:eastAsia="宋体"/>
          <w:bCs/>
          <w:kern w:val="32"/>
          <w:lang w:val="en-US" w:eastAsia="zh-CN"/>
        </w:rPr>
        <w:t xml:space="preserve">PSFCH reception </w:t>
      </w:r>
      <w:r w:rsidR="004E4C6C" w:rsidRPr="001E2B51">
        <w:rPr>
          <w:rFonts w:eastAsia="宋体"/>
          <w:bCs/>
          <w:kern w:val="32"/>
          <w:lang w:val="en-US" w:eastAsia="zh-CN"/>
        </w:rPr>
        <w:t>or determines a NACK value from a PSFCH reception at a corresponding PSFCH reception occasion</w:t>
      </w:r>
    </w:p>
    <w:p w14:paraId="69C99765" w14:textId="759AEE85" w:rsidR="00915062" w:rsidRPr="001E2B51" w:rsidRDefault="00167DAF" w:rsidP="001E2B51">
      <w:pPr>
        <w:pStyle w:val="B10"/>
        <w:spacing w:before="120" w:after="120"/>
        <w:jc w:val="both"/>
        <w:rPr>
          <w:rFonts w:eastAsia="宋体"/>
          <w:bCs/>
          <w:kern w:val="32"/>
          <w:lang w:val="en-US" w:eastAsia="zh-CN"/>
        </w:rPr>
      </w:pPr>
      <w:r w:rsidRPr="001E2B51">
        <w:t>-</w:t>
      </w:r>
      <w:r w:rsidRPr="001E2B51">
        <w:tab/>
      </w:r>
      <w:r w:rsidR="00DE0126" w:rsidRPr="001E2B51">
        <w:rPr>
          <w:color w:val="FF0000"/>
        </w:rPr>
        <w:t xml:space="preserve">if the corresponding SCI indicates </w:t>
      </w:r>
      <w:r w:rsidR="00080C41" w:rsidRPr="001E2B51">
        <w:rPr>
          <w:color w:val="FF0000"/>
        </w:rPr>
        <w:t xml:space="preserve">groupcast option1, </w:t>
      </w:r>
      <w:r w:rsidRPr="001E2B51">
        <w:rPr>
          <w:rFonts w:eastAsia="宋体"/>
          <w:bCs/>
          <w:kern w:val="32"/>
          <w:lang w:val="en-US" w:eastAsia="zh-CN"/>
        </w:rPr>
        <w:t xml:space="preserve">generate </w:t>
      </w:r>
      <w:r w:rsidR="00B22B4D" w:rsidRPr="001E2B51">
        <w:rPr>
          <w:rFonts w:eastAsia="宋体"/>
          <w:bCs/>
          <w:kern w:val="32"/>
          <w:lang w:val="en-US" w:eastAsia="zh-CN"/>
        </w:rPr>
        <w:t>ACK when the UE determines absence of PSFCH reception for each PSFCH reception occasion from the number of PSFCH reception occasions; otherwise, generate NACK</w:t>
      </w:r>
      <w:r w:rsidR="00915062" w:rsidRPr="001E2B51">
        <w:rPr>
          <w:rFonts w:eastAsia="宋体"/>
          <w:bCs/>
          <w:kern w:val="32"/>
          <w:lang w:val="en-US" w:eastAsia="zh-CN"/>
        </w:rPr>
        <w:t>.</w:t>
      </w:r>
    </w:p>
    <w:p w14:paraId="449BEE77" w14:textId="77777777" w:rsidR="001715AA" w:rsidRPr="001E2B51" w:rsidRDefault="001715AA" w:rsidP="001E2B51">
      <w:pPr>
        <w:spacing w:before="120" w:after="120"/>
        <w:jc w:val="center"/>
        <w:rPr>
          <w:b/>
          <w:noProof/>
          <w:color w:val="FF0000"/>
          <w:szCs w:val="20"/>
        </w:rPr>
      </w:pPr>
      <w:r w:rsidRPr="001E2B51">
        <w:rPr>
          <w:b/>
          <w:noProof/>
          <w:color w:val="FF0000"/>
          <w:szCs w:val="20"/>
        </w:rPr>
        <w:t>&lt;Unchanged parts omitted&gt;</w:t>
      </w:r>
    </w:p>
    <w:p w14:paraId="7041371B" w14:textId="38FF777B" w:rsidR="00BC2D3C" w:rsidRPr="001E2B51" w:rsidRDefault="00BC2D3C" w:rsidP="001E2B51">
      <w:pPr>
        <w:spacing w:before="120" w:after="120"/>
        <w:jc w:val="both"/>
        <w:rPr>
          <w:szCs w:val="20"/>
        </w:rPr>
      </w:pPr>
      <w:r w:rsidRPr="001E2B51">
        <w:rPr>
          <w:color w:val="000000"/>
          <w:szCs w:val="20"/>
          <w:lang w:eastAsia="x-none"/>
        </w:rPr>
        <w:t xml:space="preserve">For a </w:t>
      </w:r>
      <w:r w:rsidRPr="001E2B51">
        <w:rPr>
          <w:szCs w:val="20"/>
          <w:lang w:eastAsia="x-none"/>
        </w:rPr>
        <w:t>PSSCH reception by a UE that is scheduled by a DCI format</w:t>
      </w:r>
      <w:r w:rsidR="004F3F0A">
        <w:rPr>
          <w:szCs w:val="20"/>
          <w:lang w:eastAsia="x-none"/>
        </w:rPr>
        <w:t xml:space="preserve"> </w:t>
      </w:r>
      <w:r w:rsidR="004F3F0A" w:rsidRPr="003E4F53">
        <w:rPr>
          <w:color w:val="FF0000"/>
          <w:szCs w:val="20"/>
          <w:lang w:eastAsia="x-none"/>
        </w:rPr>
        <w:t>3_0</w:t>
      </w:r>
      <w:r w:rsidRPr="001E2B51">
        <w:rPr>
          <w:szCs w:val="20"/>
          <w:lang w:eastAsia="x-none"/>
        </w:rPr>
        <w:t>, or</w:t>
      </w:r>
      <w:r w:rsidRPr="001E2B51">
        <w:rPr>
          <w:szCs w:val="20"/>
        </w:rPr>
        <w:t xml:space="preserve"> for a SL configured grant Type 2 PSCCH reception activated by a DCI format</w:t>
      </w:r>
      <w:r w:rsidR="003E4F53">
        <w:rPr>
          <w:szCs w:val="20"/>
        </w:rPr>
        <w:t xml:space="preserve"> </w:t>
      </w:r>
      <w:r w:rsidR="003E4F53" w:rsidRPr="003E4F53">
        <w:rPr>
          <w:color w:val="FF0000"/>
          <w:szCs w:val="20"/>
          <w:lang w:eastAsia="x-none"/>
        </w:rPr>
        <w:t>3_0</w:t>
      </w:r>
      <w:r w:rsidRPr="001E2B51">
        <w:rPr>
          <w:szCs w:val="20"/>
        </w:rPr>
        <w:t>,</w:t>
      </w:r>
      <w:r w:rsidRPr="001E2B51">
        <w:rPr>
          <w:iCs/>
          <w:szCs w:val="20"/>
        </w:rPr>
        <w:t xml:space="preserve"> the DCI format </w:t>
      </w:r>
      <w:r w:rsidR="003E4F53" w:rsidRPr="003E4F53">
        <w:rPr>
          <w:color w:val="FF0000"/>
          <w:szCs w:val="20"/>
          <w:lang w:eastAsia="x-none"/>
        </w:rPr>
        <w:t>3_0</w:t>
      </w:r>
      <w:r w:rsidR="00DB24B0">
        <w:rPr>
          <w:color w:val="FF0000"/>
          <w:szCs w:val="20"/>
          <w:lang w:eastAsia="x-none"/>
        </w:rPr>
        <w:t xml:space="preserve"> </w:t>
      </w:r>
      <w:r w:rsidRPr="001E2B51">
        <w:rPr>
          <w:iCs/>
          <w:szCs w:val="20"/>
        </w:rPr>
        <w:t xml:space="preserve">can indicate to the UE that a PUCCH resource is not provided. For a </w:t>
      </w:r>
      <w:r w:rsidRPr="001E2B51">
        <w:rPr>
          <w:szCs w:val="20"/>
        </w:rPr>
        <w:t xml:space="preserve">SL configured grant Type 1 </w:t>
      </w:r>
      <w:r w:rsidRPr="001E2B51">
        <w:rPr>
          <w:iCs/>
          <w:szCs w:val="20"/>
        </w:rPr>
        <w:t xml:space="preserve">PSSCH reception, a PUCCH resource can be provided </w:t>
      </w:r>
      <w:r w:rsidRPr="001E2B51">
        <w:rPr>
          <w:iCs/>
          <w:color w:val="FF0000"/>
          <w:szCs w:val="20"/>
        </w:rPr>
        <w:t xml:space="preserve">by </w:t>
      </w:r>
      <w:r w:rsidRPr="001E2B51">
        <w:rPr>
          <w:i/>
          <w:iCs/>
          <w:strike/>
          <w:color w:val="FF0000"/>
          <w:szCs w:val="20"/>
        </w:rPr>
        <w:t>PUCCH-SL-Config</w:t>
      </w:r>
      <w:r w:rsidRPr="00F36DA9">
        <w:rPr>
          <w:iCs/>
          <w:strike/>
          <w:color w:val="FF0000"/>
          <w:szCs w:val="20"/>
        </w:rPr>
        <w:t xml:space="preserve"> </w:t>
      </w:r>
      <w:r w:rsidRPr="001E2B51">
        <w:rPr>
          <w:i/>
          <w:color w:val="FF0000"/>
          <w:szCs w:val="20"/>
        </w:rPr>
        <w:t>n1PUCCH-AN-</w:t>
      </w:r>
      <w:r w:rsidR="0021390F" w:rsidRPr="001E2B51">
        <w:rPr>
          <w:i/>
          <w:color w:val="FF0000"/>
          <w:szCs w:val="20"/>
        </w:rPr>
        <w:t>SL</w:t>
      </w:r>
      <w:r w:rsidR="0021390F" w:rsidRPr="001E2B51">
        <w:rPr>
          <w:rFonts w:ascii="宋体" w:eastAsia="宋体" w:hAnsi="宋体" w:cs="宋体"/>
          <w:iCs/>
          <w:color w:val="FF0000"/>
          <w:szCs w:val="20"/>
          <w:lang w:eastAsia="zh-CN"/>
        </w:rPr>
        <w:t>.</w:t>
      </w:r>
      <w:r w:rsidR="0021390F" w:rsidRPr="001E2B51">
        <w:rPr>
          <w:iCs/>
          <w:szCs w:val="20"/>
        </w:rPr>
        <w:t xml:space="preserve"> If</w:t>
      </w:r>
      <w:r w:rsidRPr="001E2B51">
        <w:rPr>
          <w:iCs/>
          <w:szCs w:val="20"/>
        </w:rPr>
        <w:t xml:space="preserve"> a PUCCH resource is not provided, the UE does not transmit a PUCCH with generated HARQ-ACK information from PSFCH reception occasions.</w:t>
      </w:r>
    </w:p>
    <w:p w14:paraId="3C5B7BF1" w14:textId="48EE3B54" w:rsidR="00C56964" w:rsidRPr="001E2B51" w:rsidRDefault="00C56964" w:rsidP="001E2B51">
      <w:pPr>
        <w:spacing w:before="120" w:after="120"/>
        <w:jc w:val="center"/>
        <w:rPr>
          <w:b/>
          <w:szCs w:val="20"/>
          <w:lang w:eastAsia="zh-CN"/>
        </w:rPr>
      </w:pPr>
      <w:r w:rsidRPr="001E2B51">
        <w:rPr>
          <w:b/>
          <w:color w:val="FF0000"/>
          <w:szCs w:val="20"/>
          <w:lang w:eastAsia="zh-CN"/>
        </w:rPr>
        <w:t xml:space="preserve">---------------------------------------------- </w:t>
      </w:r>
      <w:r w:rsidR="003304DC" w:rsidRPr="001E2B51">
        <w:rPr>
          <w:b/>
          <w:color w:val="FF0000"/>
          <w:szCs w:val="20"/>
          <w:lang w:eastAsia="zh-CN"/>
        </w:rPr>
        <w:t>E</w:t>
      </w:r>
      <w:r w:rsidRPr="001E2B51">
        <w:rPr>
          <w:b/>
          <w:color w:val="FF0000"/>
          <w:szCs w:val="20"/>
          <w:lang w:eastAsia="zh-CN"/>
        </w:rPr>
        <w:t>nd of Draft TP ---------------------------------------------</w:t>
      </w:r>
    </w:p>
    <w:p w14:paraId="3A9B79B9" w14:textId="77777777" w:rsidR="00482E8F" w:rsidRPr="00864166" w:rsidRDefault="00482E8F" w:rsidP="00482E8F">
      <w:pPr>
        <w:rPr>
          <w:rFonts w:eastAsia="等线"/>
          <w:lang w:val="en-GB" w:eastAsia="zh-CN"/>
        </w:rPr>
      </w:pPr>
    </w:p>
    <w:p w14:paraId="79997E14" w14:textId="3EDB8133" w:rsidR="00244E77" w:rsidRPr="00864166" w:rsidRDefault="00244E77" w:rsidP="00AE7896">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864166">
        <w:rPr>
          <w:rFonts w:cs="Times New Roman"/>
          <w:b w:val="0"/>
          <w:sz w:val="32"/>
          <w:szCs w:val="20"/>
        </w:rPr>
        <w:t xml:space="preserve">Unused </w:t>
      </w:r>
      <w:r w:rsidR="00B93FF6" w:rsidRPr="00864166">
        <w:rPr>
          <w:rFonts w:cs="Times New Roman"/>
          <w:b w:val="0"/>
          <w:sz w:val="32"/>
          <w:szCs w:val="20"/>
        </w:rPr>
        <w:t>resources on CG</w:t>
      </w:r>
    </w:p>
    <w:p w14:paraId="79C99583" w14:textId="77777777" w:rsidR="0034348B" w:rsidRPr="00864166" w:rsidRDefault="0034348B" w:rsidP="0034348B">
      <w:pPr>
        <w:pStyle w:val="a1"/>
        <w:spacing w:before="120"/>
        <w:rPr>
          <w:rFonts w:eastAsia="等线"/>
          <w:lang w:eastAsia="zh-CN"/>
        </w:rPr>
      </w:pPr>
      <w:bookmarkStart w:id="19" w:name="_Ref23975050"/>
      <w:r w:rsidRPr="00864166">
        <w:rPr>
          <w:rFonts w:eastAsia="等线"/>
          <w:lang w:eastAsia="zh-CN"/>
        </w:rPr>
        <w:t>If there is no sidelink data awaiting transmission after the activation/configuration of a configured sidelink grant, UE shall not transmit on the configured sidelink resources. In this case, it is not clear whether the associated PUCCH should be transmitted or not. Two alternatives have been discussed:</w:t>
      </w:r>
    </w:p>
    <w:p w14:paraId="4579BA07" w14:textId="77777777" w:rsidR="0034348B" w:rsidRPr="00864166" w:rsidRDefault="0034348B" w:rsidP="0034348B">
      <w:pPr>
        <w:pStyle w:val="a1"/>
        <w:numPr>
          <w:ilvl w:val="0"/>
          <w:numId w:val="12"/>
        </w:numPr>
        <w:spacing w:before="120"/>
        <w:rPr>
          <w:rFonts w:eastAsia="等线"/>
          <w:lang w:eastAsia="zh-CN"/>
        </w:rPr>
      </w:pPr>
      <w:r w:rsidRPr="00864166">
        <w:rPr>
          <w:rFonts w:eastAsia="等线"/>
          <w:lang w:eastAsia="zh-CN"/>
        </w:rPr>
        <w:t>Alt.1 ACK is reported.</w:t>
      </w:r>
    </w:p>
    <w:p w14:paraId="69E266B2" w14:textId="77777777" w:rsidR="0034348B" w:rsidRPr="00864166" w:rsidRDefault="0034348B" w:rsidP="0034348B">
      <w:pPr>
        <w:pStyle w:val="a1"/>
        <w:numPr>
          <w:ilvl w:val="0"/>
          <w:numId w:val="12"/>
        </w:numPr>
        <w:spacing w:before="120"/>
        <w:rPr>
          <w:rFonts w:eastAsia="等线"/>
          <w:lang w:eastAsia="zh-CN"/>
        </w:rPr>
      </w:pPr>
      <w:r w:rsidRPr="00864166">
        <w:rPr>
          <w:rFonts w:eastAsia="等线"/>
          <w:lang w:eastAsia="zh-CN"/>
        </w:rPr>
        <w:t>Alt.2 No HARQ-ACK report for the configured grant.</w:t>
      </w:r>
    </w:p>
    <w:p w14:paraId="2D8AB7CC" w14:textId="77777777" w:rsidR="0034348B" w:rsidRPr="00864166" w:rsidRDefault="0034348B" w:rsidP="0034348B">
      <w:pPr>
        <w:pStyle w:val="a1"/>
        <w:spacing w:before="120"/>
        <w:rPr>
          <w:rFonts w:eastAsia="等线"/>
          <w:lang w:eastAsia="zh-CN"/>
        </w:rPr>
      </w:pPr>
      <w:r w:rsidRPr="00864166">
        <w:rPr>
          <w:rFonts w:eastAsia="等线"/>
          <w:lang w:eastAsia="zh-CN"/>
        </w:rPr>
        <w:lastRenderedPageBreak/>
        <w:t>In alt.1, after receiving the ACK, gNB know</w:t>
      </w:r>
      <w:r>
        <w:rPr>
          <w:rFonts w:eastAsia="等线" w:hint="eastAsia"/>
          <w:lang w:eastAsia="zh-CN"/>
        </w:rPr>
        <w:t>s</w:t>
      </w:r>
      <w:r w:rsidRPr="00864166">
        <w:rPr>
          <w:rFonts w:eastAsia="等线"/>
          <w:lang w:eastAsia="zh-CN"/>
        </w:rPr>
        <w:t xml:space="preserve"> that there is no need for additional resources, but it </w:t>
      </w:r>
      <w:r>
        <w:rPr>
          <w:rFonts w:eastAsia="等线" w:hint="eastAsia"/>
          <w:lang w:eastAsia="zh-CN"/>
        </w:rPr>
        <w:t>does</w:t>
      </w:r>
      <w:r>
        <w:rPr>
          <w:rFonts w:eastAsia="等线"/>
          <w:lang w:eastAsia="zh-CN"/>
        </w:rPr>
        <w:t xml:space="preserve"> </w:t>
      </w:r>
      <w:r w:rsidRPr="00864166">
        <w:rPr>
          <w:rFonts w:eastAsia="等线"/>
          <w:lang w:eastAsia="zh-CN"/>
        </w:rPr>
        <w:t>not know if the ACK is due to an empty sidelink buffer or if it is due to a TB being successfully decoded by RX UE(s). However, this ambiguity is not a matter from the perspective of resource scheduling.</w:t>
      </w:r>
    </w:p>
    <w:p w14:paraId="3DB9CDA0" w14:textId="77777777" w:rsidR="0034348B" w:rsidRPr="00864166" w:rsidRDefault="0034348B" w:rsidP="0034348B">
      <w:pPr>
        <w:pStyle w:val="a1"/>
        <w:spacing w:before="120"/>
        <w:rPr>
          <w:rFonts w:eastAsia="等线"/>
          <w:lang w:eastAsia="zh-CN"/>
        </w:rPr>
      </w:pPr>
      <w:r>
        <w:rPr>
          <w:rFonts w:eastAsia="等线" w:hint="eastAsia"/>
          <w:lang w:eastAsia="zh-CN"/>
        </w:rPr>
        <w:t>On</w:t>
      </w:r>
      <w:r>
        <w:rPr>
          <w:rFonts w:eastAsia="等线"/>
          <w:lang w:eastAsia="zh-CN"/>
        </w:rPr>
        <w:t xml:space="preserve"> the other hand, i</w:t>
      </w:r>
      <w:r w:rsidRPr="00864166">
        <w:rPr>
          <w:rFonts w:eastAsia="等线"/>
          <w:lang w:eastAsia="zh-CN"/>
        </w:rPr>
        <w:t>f UE doesn’t transmit any feedback for the unused configured grant, there will be some issues when the sidelink HARQ-ACK report for dynamic scheduling and configured grant are multiplexed on the same PUCCH. That is, gNB can’t identify that the HARQ-ACK bit(s) in the PUCCH corresponds to a configured grant or dynamic scheduling.</w:t>
      </w:r>
    </w:p>
    <w:p w14:paraId="1D70143F" w14:textId="6E5400F6" w:rsidR="00D83C6D" w:rsidRPr="00864166" w:rsidRDefault="00D83C6D" w:rsidP="00857B10">
      <w:pPr>
        <w:pStyle w:val="af1"/>
        <w:jc w:val="both"/>
        <w:rPr>
          <w:rFonts w:eastAsia="等线"/>
          <w:b/>
          <w:bCs/>
          <w:i/>
          <w:iCs/>
          <w:lang w:eastAsia="zh-CN"/>
        </w:rPr>
      </w:pPr>
      <w:bookmarkStart w:id="20" w:name="_Ref32520623"/>
      <w:r w:rsidRPr="00864166">
        <w:rPr>
          <w:b/>
          <w:bCs/>
          <w:i/>
          <w:iCs/>
        </w:rPr>
        <w:t xml:space="preserve">Observation </w:t>
      </w:r>
      <w:r w:rsidRPr="00864166">
        <w:rPr>
          <w:b/>
          <w:bCs/>
          <w:i/>
          <w:iCs/>
        </w:rPr>
        <w:fldChar w:fldCharType="begin"/>
      </w:r>
      <w:r w:rsidRPr="00864166">
        <w:rPr>
          <w:b/>
          <w:bCs/>
          <w:i/>
          <w:iCs/>
        </w:rPr>
        <w:instrText xml:space="preserve"> SEQ Observation \* ARABIC </w:instrText>
      </w:r>
      <w:r w:rsidRPr="00864166">
        <w:rPr>
          <w:b/>
          <w:bCs/>
          <w:i/>
          <w:iCs/>
        </w:rPr>
        <w:fldChar w:fldCharType="separate"/>
      </w:r>
      <w:r w:rsidR="00301B5D">
        <w:rPr>
          <w:b/>
          <w:bCs/>
          <w:i/>
          <w:iCs/>
          <w:noProof/>
        </w:rPr>
        <w:t>1</w:t>
      </w:r>
      <w:r w:rsidRPr="00864166">
        <w:rPr>
          <w:b/>
          <w:bCs/>
          <w:i/>
          <w:iCs/>
        </w:rPr>
        <w:fldChar w:fldCharType="end"/>
      </w:r>
      <w:r w:rsidRPr="00864166">
        <w:rPr>
          <w:b/>
          <w:bCs/>
          <w:i/>
          <w:iCs/>
        </w:rPr>
        <w:t xml:space="preserve">. </w:t>
      </w:r>
      <w:r w:rsidR="00B9253A" w:rsidRPr="00B9253A">
        <w:rPr>
          <w:rFonts w:eastAsia="等线"/>
          <w:b/>
          <w:bCs/>
          <w:i/>
          <w:iCs/>
          <w:lang w:eastAsia="zh-CN"/>
        </w:rPr>
        <w:t>If UE doesn’t transmit any feedback for an unused configured grant, gNB can’t identify that the HARQ-ACK bit(s) in the PUCCH corresponds to a configured grant or dynamic scheduling when the PUCCH is shared for sidelink HARQ-ACK report</w:t>
      </w:r>
      <w:r w:rsidR="00BE3E2F">
        <w:rPr>
          <w:rFonts w:eastAsia="等线"/>
          <w:b/>
          <w:bCs/>
          <w:i/>
          <w:iCs/>
          <w:lang w:eastAsia="zh-CN"/>
        </w:rPr>
        <w:t>ing</w:t>
      </w:r>
      <w:r w:rsidR="00B9253A" w:rsidRPr="00B9253A">
        <w:rPr>
          <w:rFonts w:eastAsia="等线"/>
          <w:b/>
          <w:bCs/>
          <w:i/>
          <w:iCs/>
          <w:lang w:eastAsia="zh-CN"/>
        </w:rPr>
        <w:t xml:space="preserve"> for both configured grant and dynamic scheduling</w:t>
      </w:r>
      <w:r w:rsidRPr="00864166">
        <w:rPr>
          <w:rFonts w:eastAsia="等线"/>
          <w:b/>
          <w:bCs/>
          <w:i/>
          <w:iCs/>
          <w:lang w:eastAsia="zh-CN"/>
        </w:rPr>
        <w:t>.</w:t>
      </w:r>
      <w:bookmarkEnd w:id="19"/>
      <w:bookmarkEnd w:id="20"/>
    </w:p>
    <w:p w14:paraId="00E4F5A1" w14:textId="0A8F4973" w:rsidR="0089118F" w:rsidRDefault="0089118F" w:rsidP="00FD2F40">
      <w:pPr>
        <w:spacing w:before="120" w:after="120"/>
        <w:jc w:val="both"/>
        <w:rPr>
          <w:rFonts w:eastAsia="等线"/>
          <w:b/>
          <w:bCs/>
          <w:i/>
          <w:iCs/>
          <w:lang w:eastAsia="zh-CN"/>
        </w:rPr>
      </w:pPr>
      <w:bookmarkStart w:id="21" w:name="_Ref24137078"/>
      <w:r w:rsidRPr="00864166">
        <w:rPr>
          <w:b/>
          <w:bCs/>
          <w:i/>
          <w:iCs/>
        </w:rPr>
        <w:t xml:space="preserve">Proposal </w:t>
      </w:r>
      <w:r w:rsidRPr="00864166">
        <w:rPr>
          <w:b/>
          <w:bCs/>
          <w:i/>
          <w:iCs/>
        </w:rPr>
        <w:fldChar w:fldCharType="begin"/>
      </w:r>
      <w:r w:rsidRPr="00864166">
        <w:rPr>
          <w:b/>
          <w:bCs/>
          <w:i/>
          <w:iCs/>
        </w:rPr>
        <w:instrText xml:space="preserve"> SEQ Proposal \* ARABIC </w:instrText>
      </w:r>
      <w:r w:rsidRPr="00864166">
        <w:rPr>
          <w:b/>
          <w:bCs/>
          <w:i/>
          <w:iCs/>
        </w:rPr>
        <w:fldChar w:fldCharType="separate"/>
      </w:r>
      <w:r w:rsidR="00301B5D">
        <w:rPr>
          <w:b/>
          <w:bCs/>
          <w:i/>
          <w:iCs/>
          <w:noProof/>
        </w:rPr>
        <w:t>9</w:t>
      </w:r>
      <w:r w:rsidRPr="00864166">
        <w:rPr>
          <w:b/>
          <w:bCs/>
          <w:i/>
          <w:iCs/>
        </w:rPr>
        <w:fldChar w:fldCharType="end"/>
      </w:r>
      <w:r w:rsidRPr="00864166">
        <w:rPr>
          <w:b/>
          <w:bCs/>
          <w:i/>
          <w:iCs/>
        </w:rPr>
        <w:t>.</w:t>
      </w:r>
      <w:r w:rsidRPr="00864166">
        <w:rPr>
          <w:rFonts w:eastAsia="等线"/>
          <w:b/>
          <w:bCs/>
          <w:i/>
          <w:iCs/>
          <w:lang w:eastAsia="zh-CN"/>
        </w:rPr>
        <w:t xml:space="preserve"> If </w:t>
      </w:r>
      <w:r w:rsidR="00F8319A" w:rsidRPr="00864166">
        <w:rPr>
          <w:rFonts w:eastAsia="等线"/>
          <w:b/>
          <w:bCs/>
          <w:i/>
          <w:iCs/>
          <w:lang w:eastAsia="zh-CN"/>
        </w:rPr>
        <w:t xml:space="preserve">all </w:t>
      </w:r>
      <w:r w:rsidR="000E6990" w:rsidRPr="00864166">
        <w:rPr>
          <w:rFonts w:eastAsia="等线"/>
          <w:b/>
          <w:bCs/>
          <w:i/>
          <w:iCs/>
          <w:lang w:eastAsia="zh-CN"/>
        </w:rPr>
        <w:t xml:space="preserve">resources within </w:t>
      </w:r>
      <w:r w:rsidRPr="00864166">
        <w:rPr>
          <w:rFonts w:eastAsia="等线"/>
          <w:b/>
          <w:bCs/>
          <w:i/>
          <w:iCs/>
          <w:lang w:eastAsia="zh-CN"/>
        </w:rPr>
        <w:t xml:space="preserve">a </w:t>
      </w:r>
      <w:r w:rsidR="000E6990" w:rsidRPr="00864166">
        <w:rPr>
          <w:rFonts w:eastAsia="等线"/>
          <w:b/>
          <w:bCs/>
          <w:i/>
          <w:iCs/>
          <w:lang w:eastAsia="zh-CN"/>
        </w:rPr>
        <w:t>period</w:t>
      </w:r>
      <w:r w:rsidR="00F8319A" w:rsidRPr="00864166">
        <w:rPr>
          <w:rFonts w:eastAsia="等线"/>
          <w:b/>
          <w:bCs/>
          <w:i/>
          <w:iCs/>
          <w:lang w:eastAsia="zh-CN"/>
        </w:rPr>
        <w:t xml:space="preserve"> of</w:t>
      </w:r>
      <w:r w:rsidR="000E6990" w:rsidRPr="00864166">
        <w:rPr>
          <w:rFonts w:eastAsia="等线"/>
          <w:b/>
          <w:bCs/>
          <w:i/>
          <w:iCs/>
          <w:lang w:eastAsia="zh-CN"/>
        </w:rPr>
        <w:t xml:space="preserve"> </w:t>
      </w:r>
      <w:r w:rsidR="001A3952" w:rsidRPr="00864166">
        <w:rPr>
          <w:rFonts w:eastAsia="等线"/>
          <w:b/>
          <w:bCs/>
          <w:i/>
          <w:iCs/>
          <w:lang w:eastAsia="zh-CN"/>
        </w:rPr>
        <w:t xml:space="preserve">a </w:t>
      </w:r>
      <w:r w:rsidRPr="00864166">
        <w:rPr>
          <w:rFonts w:eastAsia="等线"/>
          <w:b/>
          <w:bCs/>
          <w:i/>
          <w:iCs/>
          <w:lang w:eastAsia="zh-CN"/>
        </w:rPr>
        <w:t xml:space="preserve">configured grant </w:t>
      </w:r>
      <w:r w:rsidR="00F8319A" w:rsidRPr="00864166">
        <w:rPr>
          <w:rFonts w:eastAsia="等线"/>
          <w:b/>
          <w:bCs/>
          <w:i/>
          <w:iCs/>
          <w:lang w:eastAsia="zh-CN"/>
        </w:rPr>
        <w:t>are</w:t>
      </w:r>
      <w:r w:rsidR="001451DB" w:rsidRPr="00864166">
        <w:rPr>
          <w:rFonts w:eastAsia="等线"/>
          <w:b/>
          <w:bCs/>
          <w:i/>
          <w:iCs/>
          <w:lang w:eastAsia="zh-CN"/>
        </w:rPr>
        <w:t xml:space="preserve"> </w:t>
      </w:r>
      <w:r w:rsidR="00321CFD" w:rsidRPr="00864166">
        <w:rPr>
          <w:rFonts w:eastAsia="等线"/>
          <w:b/>
          <w:bCs/>
          <w:i/>
          <w:iCs/>
          <w:lang w:eastAsia="zh-CN"/>
        </w:rPr>
        <w:t>un</w:t>
      </w:r>
      <w:r w:rsidRPr="00864166">
        <w:rPr>
          <w:rFonts w:eastAsia="等线"/>
          <w:b/>
          <w:bCs/>
          <w:i/>
          <w:iCs/>
          <w:lang w:eastAsia="zh-CN"/>
        </w:rPr>
        <w:t>used, ACK should be reported</w:t>
      </w:r>
      <w:r w:rsidR="00CE1692" w:rsidRPr="00864166">
        <w:rPr>
          <w:rFonts w:eastAsia="等线"/>
          <w:b/>
          <w:bCs/>
          <w:i/>
          <w:iCs/>
          <w:lang w:eastAsia="zh-CN"/>
        </w:rPr>
        <w:t xml:space="preserve"> to gNB</w:t>
      </w:r>
      <w:r w:rsidRPr="00864166">
        <w:rPr>
          <w:rFonts w:eastAsia="等线"/>
          <w:b/>
          <w:bCs/>
          <w:i/>
          <w:iCs/>
          <w:lang w:eastAsia="zh-CN"/>
        </w:rPr>
        <w:t>.</w:t>
      </w:r>
      <w:bookmarkEnd w:id="21"/>
    </w:p>
    <w:p w14:paraId="401E689A" w14:textId="77777777" w:rsidR="00C85834" w:rsidRPr="00864166" w:rsidRDefault="00C85834" w:rsidP="00FD2F40">
      <w:pPr>
        <w:spacing w:before="120" w:after="120"/>
        <w:jc w:val="both"/>
        <w:rPr>
          <w:rFonts w:eastAsia="等线"/>
          <w:lang w:eastAsia="zh-CN"/>
        </w:rPr>
      </w:pPr>
    </w:p>
    <w:p w14:paraId="05606E83" w14:textId="14FB79C5" w:rsidR="001578E4" w:rsidRPr="003A5E30" w:rsidRDefault="001578E4" w:rsidP="001578E4">
      <w:pPr>
        <w:pStyle w:val="5"/>
        <w:rPr>
          <w:rFonts w:eastAsia="等线"/>
          <w:sz w:val="21"/>
          <w:szCs w:val="21"/>
          <w:u w:val="single"/>
        </w:rPr>
      </w:pPr>
      <w:bookmarkStart w:id="22" w:name="_Ref16006416"/>
      <w:bookmarkEnd w:id="17"/>
      <w:r w:rsidRPr="003A5E30">
        <w:rPr>
          <w:rFonts w:eastAsia="等线" w:hint="eastAsia"/>
          <w:sz w:val="21"/>
          <w:szCs w:val="21"/>
          <w:u w:val="single"/>
        </w:rPr>
        <w:t>T</w:t>
      </w:r>
      <w:r w:rsidRPr="003A5E30">
        <w:rPr>
          <w:rFonts w:eastAsia="等线"/>
          <w:sz w:val="21"/>
          <w:szCs w:val="21"/>
          <w:u w:val="single"/>
        </w:rPr>
        <w:t>P</w:t>
      </w:r>
      <w:r w:rsidR="00CA1BC5">
        <w:rPr>
          <w:rFonts w:eastAsia="等线"/>
          <w:sz w:val="21"/>
          <w:szCs w:val="21"/>
          <w:u w:val="single"/>
        </w:rPr>
        <w:t>6</w:t>
      </w:r>
    </w:p>
    <w:p w14:paraId="4429839C" w14:textId="32F922A2" w:rsidR="0006762A" w:rsidRPr="001E2B51" w:rsidRDefault="0006762A" w:rsidP="001E2B51">
      <w:pPr>
        <w:spacing w:before="120" w:after="120"/>
        <w:jc w:val="center"/>
        <w:rPr>
          <w:b/>
          <w:color w:val="FF0000"/>
          <w:szCs w:val="20"/>
          <w:lang w:eastAsia="zh-CN"/>
        </w:rPr>
      </w:pPr>
      <w:r w:rsidRPr="001E2B51">
        <w:rPr>
          <w:b/>
          <w:color w:val="FF0000"/>
          <w:szCs w:val="20"/>
          <w:lang w:eastAsia="zh-CN"/>
        </w:rPr>
        <w:t>------------------------------------------- Start of Draft TP of 21</w:t>
      </w:r>
      <w:r w:rsidR="00611B9E" w:rsidRPr="001E2B51">
        <w:rPr>
          <w:rFonts w:eastAsiaTheme="minorEastAsia"/>
          <w:b/>
          <w:color w:val="FF0000"/>
          <w:szCs w:val="20"/>
          <w:lang w:eastAsia="zh-CN"/>
        </w:rPr>
        <w:t>3</w:t>
      </w:r>
      <w:r w:rsidRPr="001E2B51">
        <w:rPr>
          <w:b/>
          <w:color w:val="FF0000"/>
          <w:szCs w:val="20"/>
          <w:lang w:eastAsia="zh-CN"/>
        </w:rPr>
        <w:t xml:space="preserve"> -------------------------------------</w:t>
      </w:r>
    </w:p>
    <w:p w14:paraId="1AA13AFF" w14:textId="1E38A56F" w:rsidR="009F0EBD" w:rsidRPr="001E2B51" w:rsidRDefault="009F0EBD" w:rsidP="001E2B51">
      <w:pPr>
        <w:tabs>
          <w:tab w:val="left" w:pos="5040"/>
        </w:tabs>
        <w:spacing w:before="120" w:after="120"/>
        <w:jc w:val="both"/>
        <w:rPr>
          <w:b/>
          <w:bCs/>
          <w:iCs/>
          <w:szCs w:val="20"/>
        </w:rPr>
      </w:pPr>
      <w:r w:rsidRPr="001E2B51">
        <w:rPr>
          <w:b/>
          <w:bCs/>
          <w:iCs/>
          <w:szCs w:val="20"/>
        </w:rPr>
        <w:t>16.5 UE procedure for reporting HARQ-ACK on uplink</w:t>
      </w:r>
    </w:p>
    <w:p w14:paraId="18BBBAF9" w14:textId="42625B72" w:rsidR="00F90ECE" w:rsidRPr="001E2B51" w:rsidRDefault="00156212" w:rsidP="001E2B51">
      <w:pPr>
        <w:spacing w:before="120" w:after="120"/>
        <w:jc w:val="center"/>
        <w:rPr>
          <w:b/>
          <w:noProof/>
          <w:color w:val="FF0000"/>
          <w:szCs w:val="20"/>
        </w:rPr>
      </w:pPr>
      <w:r w:rsidRPr="001E2B51">
        <w:rPr>
          <w:b/>
          <w:noProof/>
          <w:color w:val="FF0000"/>
          <w:szCs w:val="20"/>
        </w:rPr>
        <w:t>&lt;Unchanged parts omitted&gt;</w:t>
      </w:r>
    </w:p>
    <w:p w14:paraId="45FCA69F" w14:textId="3BA80DDD" w:rsidR="00DF70DE" w:rsidRPr="001E2B51" w:rsidRDefault="008D52A0" w:rsidP="001E2B51">
      <w:pPr>
        <w:tabs>
          <w:tab w:val="left" w:pos="5040"/>
        </w:tabs>
        <w:spacing w:before="120" w:after="120"/>
        <w:jc w:val="both"/>
        <w:rPr>
          <w:iCs/>
          <w:color w:val="FF0000"/>
          <w:szCs w:val="20"/>
        </w:rPr>
      </w:pPr>
      <w:r w:rsidRPr="001E2B51">
        <w:rPr>
          <w:iCs/>
          <w:szCs w:val="20"/>
        </w:rPr>
        <w:t xml:space="preserve">For SL configured grant Type 1 or Type 2 PSSCH </w:t>
      </w:r>
      <w:r w:rsidRPr="001E2B51">
        <w:rPr>
          <w:iCs/>
          <w:strike/>
          <w:color w:val="FF0000"/>
          <w:szCs w:val="20"/>
        </w:rPr>
        <w:t>receptions</w:t>
      </w:r>
      <w:r w:rsidR="001E2B51">
        <w:rPr>
          <w:iCs/>
          <w:color w:val="FF0000"/>
          <w:szCs w:val="20"/>
        </w:rPr>
        <w:t xml:space="preserve"> </w:t>
      </w:r>
      <w:r w:rsidRPr="001E2B51">
        <w:rPr>
          <w:iCs/>
          <w:color w:val="FF0000"/>
          <w:szCs w:val="20"/>
        </w:rPr>
        <w:t xml:space="preserve">transmissions </w:t>
      </w:r>
      <w:r w:rsidR="00FF243D" w:rsidRPr="001E2B51">
        <w:rPr>
          <w:iCs/>
          <w:szCs w:val="20"/>
        </w:rPr>
        <w:t xml:space="preserve">by a UE within a time period provided by </w:t>
      </w:r>
      <w:proofErr w:type="spellStart"/>
      <w:r w:rsidR="00FF243D" w:rsidRPr="001E2B51">
        <w:rPr>
          <w:i/>
          <w:iCs/>
          <w:szCs w:val="20"/>
        </w:rPr>
        <w:t>periodSlCG</w:t>
      </w:r>
      <w:proofErr w:type="spellEnd"/>
      <w:r w:rsidR="00FF243D" w:rsidRPr="001E2B51">
        <w:rPr>
          <w:iCs/>
          <w:szCs w:val="20"/>
        </w:rPr>
        <w:t>, the UE generates one HARQ-ACK information bit in response to the PSFCH receptions to multiplex in a PUCCH transmission occasion that is after a last time resource, in a set of time resources.</w:t>
      </w:r>
      <w:r w:rsidRPr="001E2B51">
        <w:rPr>
          <w:iCs/>
          <w:color w:val="FF0000"/>
          <w:szCs w:val="20"/>
        </w:rPr>
        <w:t xml:space="preserve"> </w:t>
      </w:r>
      <w:r w:rsidRPr="001E2B51">
        <w:rPr>
          <w:rFonts w:eastAsiaTheme="minorEastAsia"/>
          <w:iCs/>
          <w:color w:val="FF0000"/>
          <w:szCs w:val="20"/>
          <w:lang w:eastAsia="zh-CN"/>
        </w:rPr>
        <w:t xml:space="preserve">If </w:t>
      </w:r>
      <w:r w:rsidR="00D859E7" w:rsidRPr="001E2B51">
        <w:rPr>
          <w:rFonts w:eastAsiaTheme="minorEastAsia"/>
          <w:iCs/>
          <w:color w:val="FF0000"/>
          <w:szCs w:val="20"/>
          <w:lang w:eastAsia="zh-CN"/>
        </w:rPr>
        <w:t xml:space="preserve">a </w:t>
      </w:r>
      <w:r w:rsidR="00D859E7" w:rsidRPr="001E2B51">
        <w:rPr>
          <w:iCs/>
          <w:color w:val="FF0000"/>
          <w:szCs w:val="20"/>
        </w:rPr>
        <w:t xml:space="preserve">SL configured grant Type 1 is configured or if </w:t>
      </w:r>
      <w:r w:rsidR="006E3DFC">
        <w:rPr>
          <w:iCs/>
          <w:color w:val="FF0000"/>
          <w:szCs w:val="20"/>
        </w:rPr>
        <w:t xml:space="preserve">a </w:t>
      </w:r>
      <w:r w:rsidR="00D859E7" w:rsidRPr="001E2B51">
        <w:rPr>
          <w:iCs/>
          <w:color w:val="FF0000"/>
          <w:szCs w:val="20"/>
        </w:rPr>
        <w:t xml:space="preserve">SL configured grant Type 2 is activated, </w:t>
      </w:r>
      <w:r w:rsidR="002E0402">
        <w:rPr>
          <w:iCs/>
          <w:color w:val="FF0000"/>
          <w:szCs w:val="20"/>
        </w:rPr>
        <w:t xml:space="preserve">and if </w:t>
      </w:r>
      <w:r w:rsidRPr="001E2B51">
        <w:rPr>
          <w:rFonts w:eastAsiaTheme="minorEastAsia"/>
          <w:iCs/>
          <w:color w:val="FF0000"/>
          <w:szCs w:val="20"/>
          <w:lang w:eastAsia="zh-CN"/>
        </w:rPr>
        <w:t xml:space="preserve">the UE does not use </w:t>
      </w:r>
      <w:r w:rsidR="00D859E7" w:rsidRPr="001E2B51">
        <w:rPr>
          <w:rFonts w:eastAsiaTheme="minorEastAsia"/>
          <w:iCs/>
          <w:color w:val="FF0000"/>
          <w:szCs w:val="20"/>
          <w:lang w:eastAsia="zh-CN"/>
        </w:rPr>
        <w:t>the</w:t>
      </w:r>
      <w:r w:rsidRPr="001E2B51">
        <w:rPr>
          <w:rFonts w:eastAsiaTheme="minorEastAsia"/>
          <w:iCs/>
          <w:color w:val="FF0000"/>
          <w:szCs w:val="20"/>
          <w:lang w:eastAsia="zh-CN"/>
        </w:rPr>
        <w:t xml:space="preserve"> </w:t>
      </w:r>
      <w:r w:rsidRPr="001E2B51">
        <w:rPr>
          <w:iCs/>
          <w:color w:val="FF0000"/>
          <w:szCs w:val="20"/>
        </w:rPr>
        <w:t xml:space="preserve">SL configured grant for </w:t>
      </w:r>
      <w:r w:rsidR="0002557F" w:rsidRPr="001E2B51">
        <w:rPr>
          <w:iCs/>
          <w:color w:val="FF0000"/>
          <w:szCs w:val="20"/>
        </w:rPr>
        <w:t xml:space="preserve">PSSCH </w:t>
      </w:r>
      <w:r w:rsidRPr="001E2B51">
        <w:rPr>
          <w:iCs/>
          <w:color w:val="FF0000"/>
          <w:szCs w:val="20"/>
        </w:rPr>
        <w:t>transmission</w:t>
      </w:r>
      <w:r w:rsidR="009A371C" w:rsidRPr="001E2B51">
        <w:rPr>
          <w:iCs/>
          <w:color w:val="FF0000"/>
          <w:szCs w:val="20"/>
        </w:rPr>
        <w:t xml:space="preserve"> for a time period</w:t>
      </w:r>
      <w:r w:rsidRPr="001E2B51">
        <w:rPr>
          <w:iCs/>
          <w:color w:val="FF0000"/>
          <w:szCs w:val="20"/>
        </w:rPr>
        <w:t>,</w:t>
      </w:r>
      <w:r w:rsidR="009A371C" w:rsidRPr="001E2B51">
        <w:rPr>
          <w:color w:val="FF0000"/>
          <w:szCs w:val="20"/>
        </w:rPr>
        <w:t xml:space="preserve"> </w:t>
      </w:r>
      <w:r w:rsidR="009A371C" w:rsidRPr="001E2B51">
        <w:rPr>
          <w:iCs/>
          <w:color w:val="FF0000"/>
          <w:szCs w:val="20"/>
        </w:rPr>
        <w:t xml:space="preserve">the UE sets a value for </w:t>
      </w:r>
      <w:r w:rsidRPr="001E2B51">
        <w:rPr>
          <w:iCs/>
          <w:color w:val="FF0000"/>
          <w:szCs w:val="20"/>
        </w:rPr>
        <w:t>the HARQ-ACK information bit</w:t>
      </w:r>
      <w:r w:rsidR="00536905" w:rsidRPr="001E2B51">
        <w:rPr>
          <w:iCs/>
          <w:color w:val="FF0000"/>
          <w:szCs w:val="20"/>
        </w:rPr>
        <w:t xml:space="preserve"> of the SL configured grant</w:t>
      </w:r>
      <w:r w:rsidR="009A371C" w:rsidRPr="001E2B51">
        <w:rPr>
          <w:iCs/>
          <w:color w:val="FF0000"/>
          <w:szCs w:val="20"/>
        </w:rPr>
        <w:t xml:space="preserve"> </w:t>
      </w:r>
      <w:r w:rsidR="007559F7" w:rsidRPr="001E2B51">
        <w:rPr>
          <w:iCs/>
          <w:color w:val="FF0000"/>
          <w:szCs w:val="20"/>
        </w:rPr>
        <w:t>to ACK</w:t>
      </w:r>
      <w:r w:rsidR="0002557F" w:rsidRPr="001E2B51">
        <w:rPr>
          <w:iCs/>
          <w:color w:val="FF0000"/>
          <w:szCs w:val="20"/>
        </w:rPr>
        <w:t>.</w:t>
      </w:r>
      <w:r w:rsidRPr="001E2B51">
        <w:rPr>
          <w:iCs/>
          <w:color w:val="FF0000"/>
          <w:szCs w:val="20"/>
        </w:rPr>
        <w:t xml:space="preserve"> </w:t>
      </w:r>
    </w:p>
    <w:p w14:paraId="1E593396" w14:textId="19AEDFAA" w:rsidR="000E7135" w:rsidRPr="001E2B51" w:rsidRDefault="0006762A" w:rsidP="001E2B51">
      <w:pPr>
        <w:spacing w:before="120" w:after="120"/>
        <w:jc w:val="center"/>
        <w:rPr>
          <w:b/>
          <w:szCs w:val="20"/>
          <w:lang w:eastAsia="zh-CN"/>
        </w:rPr>
      </w:pPr>
      <w:r w:rsidRPr="001E2B51">
        <w:rPr>
          <w:b/>
          <w:color w:val="FF0000"/>
          <w:szCs w:val="20"/>
          <w:lang w:eastAsia="zh-CN"/>
        </w:rPr>
        <w:t xml:space="preserve">---------------------------------------------- </w:t>
      </w:r>
      <w:r w:rsidR="003304DC" w:rsidRPr="001E2B51">
        <w:rPr>
          <w:b/>
          <w:color w:val="FF0000"/>
          <w:szCs w:val="20"/>
          <w:lang w:eastAsia="zh-CN"/>
        </w:rPr>
        <w:t>E</w:t>
      </w:r>
      <w:r w:rsidRPr="001E2B51">
        <w:rPr>
          <w:b/>
          <w:color w:val="FF0000"/>
          <w:szCs w:val="20"/>
          <w:lang w:eastAsia="zh-CN"/>
        </w:rPr>
        <w:t>nd of Draft TP ---------------------------------------------</w:t>
      </w:r>
    </w:p>
    <w:p w14:paraId="22482112" w14:textId="77777777" w:rsidR="0006762A" w:rsidRPr="00864166" w:rsidRDefault="0006762A" w:rsidP="004C103E">
      <w:pPr>
        <w:pStyle w:val="a9"/>
        <w:spacing w:before="120" w:after="120"/>
        <w:jc w:val="both"/>
        <w:rPr>
          <w:rFonts w:ascii="Times New Roman" w:eastAsia="宋体" w:hAnsi="Times New Roman"/>
          <w:i/>
          <w:iCs/>
          <w:lang w:eastAsia="zh-CN"/>
        </w:rPr>
      </w:pPr>
    </w:p>
    <w:p w14:paraId="5B2E9A97" w14:textId="618A300D" w:rsidR="00A3051E" w:rsidRPr="00864166" w:rsidRDefault="00A3051E" w:rsidP="004C103E">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864166">
        <w:rPr>
          <w:rFonts w:cs="Times New Roman"/>
          <w:b w:val="0"/>
          <w:sz w:val="32"/>
          <w:szCs w:val="20"/>
        </w:rPr>
        <w:t>Maximum (re)transmission on CG</w:t>
      </w:r>
    </w:p>
    <w:p w14:paraId="34E4A2E1" w14:textId="3E55AE81" w:rsidR="00D85B9E" w:rsidRPr="004A2E52" w:rsidRDefault="00D85B9E" w:rsidP="00D85B9E">
      <w:pPr>
        <w:pStyle w:val="a1"/>
        <w:spacing w:before="120"/>
        <w:rPr>
          <w:szCs w:val="20"/>
        </w:rPr>
      </w:pPr>
      <w:r w:rsidRPr="004A2E52">
        <w:rPr>
          <w:rFonts w:eastAsia="等线"/>
          <w:szCs w:val="20"/>
          <w:lang w:eastAsia="zh-CN"/>
        </w:rPr>
        <w:t xml:space="preserve">According to the previous agreement, if PUCCH is configured for SL CG, the corresponding PUCCH must be transmitted anyway even if the maximum allowed </w:t>
      </w:r>
      <w:r w:rsidR="008669F7" w:rsidRPr="004A2E52">
        <w:rPr>
          <w:rFonts w:eastAsia="等线"/>
          <w:szCs w:val="20"/>
          <w:lang w:eastAsia="zh-CN"/>
        </w:rPr>
        <w:t>transmission</w:t>
      </w:r>
      <w:r w:rsidRPr="004A2E52">
        <w:rPr>
          <w:rFonts w:eastAsia="等线"/>
          <w:szCs w:val="20"/>
          <w:lang w:eastAsia="zh-CN"/>
        </w:rPr>
        <w:t xml:space="preserve"> times is reached. One remaining issue in such cases is whether ACK or NACK should be reported.  </w:t>
      </w:r>
    </w:p>
    <w:p w14:paraId="42495E9D" w14:textId="78145617" w:rsidR="00D85B9E" w:rsidRPr="004A2E52" w:rsidRDefault="00D85B9E" w:rsidP="00D85B9E">
      <w:pPr>
        <w:pStyle w:val="a1"/>
        <w:spacing w:before="120"/>
        <w:rPr>
          <w:szCs w:val="20"/>
        </w:rPr>
      </w:pPr>
      <w:r w:rsidRPr="004A2E52">
        <w:rPr>
          <w:szCs w:val="20"/>
        </w:rPr>
        <w:t>Since there is no restriction on transmission times on dynamic scheduling,</w:t>
      </w:r>
      <w:r w:rsidRPr="004A2E52">
        <w:rPr>
          <w:rFonts w:eastAsiaTheme="minorEastAsia"/>
          <w:szCs w:val="20"/>
          <w:lang w:eastAsia="zh-CN"/>
        </w:rPr>
        <w:t xml:space="preserve"> i</w:t>
      </w:r>
      <w:r w:rsidRPr="004A2E52">
        <w:rPr>
          <w:szCs w:val="20"/>
        </w:rPr>
        <w:t xml:space="preserve">n such cases, either reporting NACK to gNB which may schedule retransmission through </w:t>
      </w:r>
      <w:r w:rsidR="00790835">
        <w:rPr>
          <w:szCs w:val="20"/>
        </w:rPr>
        <w:t xml:space="preserve">a </w:t>
      </w:r>
      <w:r w:rsidRPr="004A2E52">
        <w:rPr>
          <w:szCs w:val="20"/>
        </w:rPr>
        <w:t xml:space="preserve">dynamic grant in a later time instant or reporting ACK without requesting additional resources </w:t>
      </w:r>
      <w:r w:rsidRPr="004A2E52">
        <w:rPr>
          <w:rFonts w:eastAsiaTheme="minorEastAsia"/>
          <w:szCs w:val="20"/>
          <w:lang w:eastAsia="zh-CN"/>
        </w:rPr>
        <w:t>is</w:t>
      </w:r>
      <w:r w:rsidRPr="004A2E52">
        <w:rPr>
          <w:szCs w:val="20"/>
        </w:rPr>
        <w:t xml:space="preserve"> acceptable. Therefore, it can be up to UE implementation to decide the SL HARQ-ACK bit associated with the CG.</w:t>
      </w:r>
    </w:p>
    <w:p w14:paraId="13BF94D0" w14:textId="714D5A1B" w:rsidR="00D85B9E" w:rsidRPr="004A2E52" w:rsidRDefault="00D85B9E" w:rsidP="00D85B9E">
      <w:pPr>
        <w:pStyle w:val="af1"/>
        <w:jc w:val="both"/>
        <w:rPr>
          <w:rFonts w:eastAsia="等线"/>
          <w:b/>
          <w:bCs/>
          <w:i/>
          <w:iCs/>
          <w:lang w:eastAsia="zh-CN"/>
        </w:rPr>
      </w:pPr>
      <w:bookmarkStart w:id="23" w:name="_Ref23975077"/>
      <w:r w:rsidRPr="004A2E52">
        <w:rPr>
          <w:b/>
          <w:bCs/>
          <w:i/>
          <w:iCs/>
        </w:rPr>
        <w:t xml:space="preserve">Proposal </w:t>
      </w:r>
      <w:r w:rsidRPr="004A2E52">
        <w:rPr>
          <w:b/>
          <w:bCs/>
          <w:i/>
          <w:iCs/>
        </w:rPr>
        <w:fldChar w:fldCharType="begin"/>
      </w:r>
      <w:r w:rsidRPr="004A2E52">
        <w:rPr>
          <w:b/>
          <w:bCs/>
          <w:i/>
          <w:iCs/>
        </w:rPr>
        <w:instrText xml:space="preserve"> SEQ Proposal \* ARABIC </w:instrText>
      </w:r>
      <w:r w:rsidRPr="004A2E52">
        <w:rPr>
          <w:b/>
          <w:bCs/>
          <w:i/>
          <w:iCs/>
        </w:rPr>
        <w:fldChar w:fldCharType="separate"/>
      </w:r>
      <w:r w:rsidR="00301B5D">
        <w:rPr>
          <w:b/>
          <w:bCs/>
          <w:i/>
          <w:iCs/>
          <w:noProof/>
        </w:rPr>
        <w:t>10</w:t>
      </w:r>
      <w:r w:rsidRPr="004A2E52">
        <w:rPr>
          <w:b/>
          <w:bCs/>
          <w:i/>
          <w:iCs/>
        </w:rPr>
        <w:fldChar w:fldCharType="end"/>
      </w:r>
      <w:r w:rsidRPr="004A2E52">
        <w:rPr>
          <w:b/>
          <w:bCs/>
          <w:i/>
          <w:iCs/>
        </w:rPr>
        <w:t xml:space="preserve">. If </w:t>
      </w:r>
      <w:r w:rsidR="00790835">
        <w:rPr>
          <w:b/>
          <w:bCs/>
          <w:i/>
          <w:iCs/>
        </w:rPr>
        <w:t xml:space="preserve">the </w:t>
      </w:r>
      <w:r w:rsidRPr="004A2E52">
        <w:rPr>
          <w:rFonts w:eastAsia="等线"/>
          <w:b/>
          <w:bCs/>
          <w:i/>
          <w:iCs/>
          <w:lang w:eastAsia="zh-CN"/>
        </w:rPr>
        <w:t xml:space="preserve">maximum number of HARQ re-transmissions for a TB on a SL CG is reached and PUCCH is configured for the SL CG, UE should transmit the PUCCH to report SL FB, </w:t>
      </w:r>
      <w:r w:rsidRPr="004A2E52">
        <w:rPr>
          <w:rFonts w:eastAsia="等线" w:hint="eastAsia"/>
          <w:b/>
          <w:bCs/>
          <w:i/>
          <w:iCs/>
          <w:lang w:eastAsia="zh-CN"/>
        </w:rPr>
        <w:t>and</w:t>
      </w:r>
      <w:r w:rsidRPr="004A2E52">
        <w:rPr>
          <w:rFonts w:eastAsia="等线"/>
          <w:b/>
          <w:bCs/>
          <w:i/>
          <w:iCs/>
          <w:lang w:eastAsia="zh-CN"/>
        </w:rPr>
        <w:t xml:space="preserve"> it is up to UE to decide the</w:t>
      </w:r>
      <w:r w:rsidRPr="004A2E52">
        <w:t xml:space="preserve"> </w:t>
      </w:r>
      <w:r w:rsidRPr="004A2E52">
        <w:rPr>
          <w:rFonts w:eastAsia="等线"/>
          <w:b/>
          <w:bCs/>
          <w:i/>
          <w:iCs/>
          <w:lang w:eastAsia="zh-CN"/>
        </w:rPr>
        <w:t>SL HARQ-ACK bit for the CG.</w:t>
      </w:r>
      <w:bookmarkEnd w:id="23"/>
    </w:p>
    <w:p w14:paraId="295ECCD4" w14:textId="77777777" w:rsidR="00D85B9E" w:rsidRPr="00864166" w:rsidRDefault="00D85B9E" w:rsidP="004C103E">
      <w:pPr>
        <w:pStyle w:val="a9"/>
        <w:spacing w:before="120" w:after="120"/>
        <w:jc w:val="both"/>
        <w:rPr>
          <w:rFonts w:ascii="Times New Roman" w:eastAsia="宋体" w:hAnsi="Times New Roman"/>
          <w:i/>
          <w:iCs/>
          <w:lang w:val="en-GB" w:eastAsia="zh-CN"/>
        </w:rPr>
      </w:pPr>
    </w:p>
    <w:p w14:paraId="1F8057B3" w14:textId="4AABFB57" w:rsidR="00EA370A" w:rsidRPr="00864166" w:rsidRDefault="0014406C" w:rsidP="00FC357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864166">
        <w:rPr>
          <w:rFonts w:cs="Times New Roman"/>
          <w:b w:val="0"/>
          <w:sz w:val="32"/>
          <w:szCs w:val="20"/>
        </w:rPr>
        <w:t>G</w:t>
      </w:r>
      <w:r w:rsidRPr="00864166">
        <w:rPr>
          <w:rFonts w:cs="Times New Roman" w:hint="eastAsia"/>
          <w:b w:val="0"/>
          <w:sz w:val="32"/>
          <w:szCs w:val="20"/>
        </w:rPr>
        <w:t>rant</w:t>
      </w:r>
    </w:p>
    <w:p w14:paraId="792BAE84" w14:textId="45EE25A8" w:rsidR="00101B1B" w:rsidRDefault="00101B1B" w:rsidP="00101B1B">
      <w:pPr>
        <w:pStyle w:val="20"/>
        <w:keepLines/>
        <w:numPr>
          <w:ilvl w:val="1"/>
          <w:numId w:val="7"/>
        </w:numPr>
        <w:tabs>
          <w:tab w:val="left" w:pos="567"/>
        </w:tabs>
        <w:overflowPunct w:val="0"/>
        <w:autoSpaceDE w:val="0"/>
        <w:autoSpaceDN w:val="0"/>
        <w:adjustRightInd w:val="0"/>
        <w:spacing w:before="120" w:after="120"/>
        <w:jc w:val="both"/>
        <w:textAlignment w:val="baseline"/>
        <w:rPr>
          <w:rFonts w:cs="Times New Roman"/>
          <w:b w:val="0"/>
          <w:sz w:val="32"/>
          <w:szCs w:val="20"/>
        </w:rPr>
      </w:pPr>
      <w:r w:rsidRPr="003F3C04">
        <w:rPr>
          <w:rFonts w:cs="Times New Roman"/>
          <w:b w:val="0"/>
          <w:sz w:val="32"/>
          <w:szCs w:val="20"/>
        </w:rPr>
        <w:t>Configured grant</w:t>
      </w:r>
    </w:p>
    <w:p w14:paraId="5C276A28" w14:textId="4DC1BCF6" w:rsidR="005D43A1" w:rsidRPr="003A5E30" w:rsidRDefault="005D43A1" w:rsidP="00A32DC8">
      <w:pPr>
        <w:pStyle w:val="5"/>
        <w:rPr>
          <w:rFonts w:eastAsia="等线"/>
          <w:sz w:val="21"/>
          <w:szCs w:val="21"/>
          <w:u w:val="single"/>
        </w:rPr>
      </w:pPr>
      <w:r w:rsidRPr="003A5E30">
        <w:rPr>
          <w:rFonts w:eastAsia="等线"/>
          <w:sz w:val="21"/>
          <w:szCs w:val="21"/>
          <w:u w:val="single"/>
        </w:rPr>
        <w:t>SL CG timing</w:t>
      </w:r>
    </w:p>
    <w:p w14:paraId="34AFB1F1" w14:textId="05F0B919" w:rsidR="00087F91" w:rsidRPr="003F3C04" w:rsidRDefault="00D55368" w:rsidP="004A2E52">
      <w:pPr>
        <w:pStyle w:val="a1"/>
        <w:spacing w:before="120"/>
        <w:rPr>
          <w:rFonts w:eastAsiaTheme="minorEastAsia"/>
          <w:lang w:eastAsia="zh-CN"/>
        </w:rPr>
      </w:pPr>
      <w:r w:rsidRPr="003F3C04">
        <w:rPr>
          <w:rFonts w:eastAsiaTheme="minorEastAsia"/>
          <w:lang w:eastAsia="zh-CN"/>
        </w:rPr>
        <w:t xml:space="preserve">To accommodate the delay </w:t>
      </w:r>
      <w:r w:rsidR="008669F7" w:rsidRPr="003F3C04">
        <w:rPr>
          <w:rFonts w:eastAsiaTheme="minorEastAsia"/>
          <w:lang w:eastAsia="zh-CN"/>
        </w:rPr>
        <w:t>requirements</w:t>
      </w:r>
      <w:r w:rsidRPr="003F3C04">
        <w:rPr>
          <w:rFonts w:eastAsiaTheme="minorEastAsia"/>
          <w:lang w:eastAsia="zh-CN"/>
        </w:rPr>
        <w:t xml:space="preserve"> of sidelink traffic, the periodicity of SL CG </w:t>
      </w:r>
      <w:r w:rsidR="00C643DE" w:rsidRPr="003F3C04">
        <w:rPr>
          <w:rFonts w:eastAsiaTheme="minorEastAsia"/>
          <w:lang w:eastAsia="zh-CN"/>
        </w:rPr>
        <w:t xml:space="preserve">and </w:t>
      </w:r>
      <w:r w:rsidR="00511A5E" w:rsidRPr="003F3C04">
        <w:rPr>
          <w:rFonts w:eastAsiaTheme="minorEastAsia"/>
          <w:lang w:eastAsia="zh-CN"/>
        </w:rPr>
        <w:t xml:space="preserve">the </w:t>
      </w:r>
      <w:r w:rsidR="00C643DE" w:rsidRPr="003F3C04">
        <w:rPr>
          <w:rFonts w:eastAsiaTheme="minorEastAsia"/>
          <w:lang w:eastAsia="zh-CN"/>
        </w:rPr>
        <w:t xml:space="preserve">offset </w:t>
      </w:r>
      <w:r w:rsidR="00BB659B" w:rsidRPr="003F3C04">
        <w:rPr>
          <w:rFonts w:eastAsiaTheme="minorEastAsia"/>
          <w:lang w:eastAsia="zh-CN"/>
        </w:rPr>
        <w:t xml:space="preserve">from DFN0 </w:t>
      </w:r>
      <w:r w:rsidRPr="003F3C04">
        <w:rPr>
          <w:rFonts w:eastAsiaTheme="minorEastAsia"/>
          <w:lang w:eastAsia="zh-CN"/>
        </w:rPr>
        <w:t xml:space="preserve">should be defined in </w:t>
      </w:r>
      <w:r w:rsidR="00790835">
        <w:rPr>
          <w:rFonts w:eastAsiaTheme="minorEastAsia"/>
          <w:lang w:eastAsia="zh-CN"/>
        </w:rPr>
        <w:t xml:space="preserve">the </w:t>
      </w:r>
      <w:r w:rsidRPr="003F3C04">
        <w:rPr>
          <w:rFonts w:eastAsiaTheme="minorEastAsia"/>
          <w:lang w:eastAsia="zh-CN"/>
        </w:rPr>
        <w:t xml:space="preserve">physical </w:t>
      </w:r>
      <w:r w:rsidR="007D3CB2" w:rsidRPr="003F3C04">
        <w:rPr>
          <w:rFonts w:eastAsiaTheme="minorEastAsia"/>
          <w:lang w:eastAsia="zh-CN"/>
        </w:rPr>
        <w:t>unit</w:t>
      </w:r>
      <w:r w:rsidR="004E12E7" w:rsidRPr="003F3C04">
        <w:rPr>
          <w:rFonts w:eastAsiaTheme="minorEastAsia"/>
          <w:lang w:eastAsia="zh-CN"/>
        </w:rPr>
        <w:t>.</w:t>
      </w:r>
    </w:p>
    <w:p w14:paraId="610F7079" w14:textId="73C57CE5" w:rsidR="00C11260" w:rsidRPr="003F3C04" w:rsidRDefault="00D55368" w:rsidP="004A2E52">
      <w:pPr>
        <w:pStyle w:val="a1"/>
        <w:spacing w:before="120"/>
        <w:rPr>
          <w:rFonts w:eastAsiaTheme="minorEastAsia"/>
          <w:lang w:eastAsia="zh-CN"/>
        </w:rPr>
      </w:pPr>
      <w:r w:rsidRPr="003F3C04">
        <w:rPr>
          <w:rFonts w:eastAsiaTheme="minorEastAsia"/>
          <w:lang w:eastAsia="zh-CN"/>
        </w:rPr>
        <w:lastRenderedPageBreak/>
        <w:t xml:space="preserve">Once </w:t>
      </w:r>
      <w:r w:rsidR="00C643DE" w:rsidRPr="003F3C04">
        <w:rPr>
          <w:rFonts w:eastAsiaTheme="minorEastAsia"/>
          <w:lang w:eastAsia="zh-CN"/>
        </w:rPr>
        <w:t xml:space="preserve">UE receives the </w:t>
      </w:r>
      <w:r w:rsidRPr="003F3C04">
        <w:rPr>
          <w:rFonts w:eastAsiaTheme="minorEastAsia"/>
          <w:lang w:eastAsia="zh-CN"/>
        </w:rPr>
        <w:t>RRC configuration of SL CG type</w:t>
      </w:r>
      <w:r w:rsidR="00C643DE" w:rsidRPr="003F3C04">
        <w:rPr>
          <w:rFonts w:eastAsiaTheme="minorEastAsia"/>
          <w:lang w:eastAsia="zh-CN"/>
        </w:rPr>
        <w:t>1</w:t>
      </w:r>
      <w:r w:rsidRPr="003F3C04">
        <w:rPr>
          <w:rFonts w:eastAsiaTheme="minorEastAsia"/>
          <w:lang w:eastAsia="zh-CN"/>
        </w:rPr>
        <w:t xml:space="preserve">, </w:t>
      </w:r>
      <w:r w:rsidR="004E12E7" w:rsidRPr="003F3C04">
        <w:rPr>
          <w:rFonts w:eastAsiaTheme="minorEastAsia"/>
          <w:lang w:eastAsia="zh-CN"/>
        </w:rPr>
        <w:t xml:space="preserve">the first available resource of the CG is the </w:t>
      </w:r>
      <w:r w:rsidR="00684ABE" w:rsidRPr="003F3C04">
        <w:rPr>
          <w:rFonts w:eastAsiaTheme="minorEastAsia"/>
          <w:lang w:eastAsia="zh-CN"/>
        </w:rPr>
        <w:t>earliest</w:t>
      </w:r>
      <w:r w:rsidR="004E12E7" w:rsidRPr="003F3C04">
        <w:rPr>
          <w:rFonts w:eastAsiaTheme="minorEastAsia"/>
          <w:lang w:eastAsia="zh-CN"/>
        </w:rPr>
        <w:t xml:space="preserve"> </w:t>
      </w:r>
      <w:r w:rsidR="00ED1010" w:rsidRPr="003F3C04">
        <w:rPr>
          <w:rFonts w:eastAsiaTheme="minorEastAsia"/>
          <w:lang w:eastAsia="zh-CN"/>
        </w:rPr>
        <w:t xml:space="preserve">transmission occasion </w:t>
      </w:r>
      <w:r w:rsidR="00D02CE2" w:rsidRPr="003F3C04">
        <w:rPr>
          <w:rFonts w:eastAsiaTheme="minorEastAsia"/>
          <w:lang w:eastAsia="zh-CN"/>
        </w:rPr>
        <w:t xml:space="preserve">which is </w:t>
      </w:r>
      <w:r w:rsidR="004E12E7" w:rsidRPr="003F3C04">
        <w:rPr>
          <w:rFonts w:eastAsiaTheme="minorEastAsia"/>
          <w:lang w:eastAsia="zh-CN"/>
        </w:rPr>
        <w:t xml:space="preserve">after the time of the RRC </w:t>
      </w:r>
      <w:r w:rsidR="00252B9E" w:rsidRPr="003F3C04">
        <w:rPr>
          <w:rFonts w:eastAsiaTheme="minorEastAsia"/>
          <w:lang w:eastAsia="zh-CN"/>
        </w:rPr>
        <w:t>reception</w:t>
      </w:r>
      <w:r w:rsidR="004E12E7" w:rsidRPr="003F3C04">
        <w:rPr>
          <w:rFonts w:eastAsiaTheme="minorEastAsia"/>
          <w:lang w:eastAsia="zh-CN"/>
        </w:rPr>
        <w:t>.</w:t>
      </w:r>
      <w:r w:rsidR="00831D8E" w:rsidRPr="003F3C04">
        <w:rPr>
          <w:rFonts w:eastAsiaTheme="minorEastAsia"/>
          <w:lang w:eastAsia="zh-CN"/>
        </w:rPr>
        <w:t xml:space="preserve"> Thus, the slot of </w:t>
      </w:r>
      <w:r w:rsidR="00C06F50" w:rsidRPr="003F3C04">
        <w:rPr>
          <w:bCs/>
          <w:szCs w:val="20"/>
        </w:rPr>
        <w:t xml:space="preserve">the first sidelink transmission is in the first </w:t>
      </w:r>
      <w:r w:rsidR="00D02CE2" w:rsidRPr="003F3C04">
        <w:rPr>
          <w:bCs/>
          <w:szCs w:val="20"/>
        </w:rPr>
        <w:t>sidelink</w:t>
      </w:r>
      <w:r w:rsidR="00C06F50" w:rsidRPr="003F3C04">
        <w:rPr>
          <w:bCs/>
          <w:szCs w:val="20"/>
        </w:rPr>
        <w:t xml:space="preserve"> slot of the corresponding </w:t>
      </w:r>
      <w:r w:rsidR="0042761A" w:rsidRPr="003F3C04">
        <w:rPr>
          <w:bCs/>
          <w:szCs w:val="20"/>
        </w:rPr>
        <w:t>CG</w:t>
      </w:r>
      <w:r w:rsidR="00C06F50" w:rsidRPr="003F3C04">
        <w:rPr>
          <w:bCs/>
          <w:szCs w:val="20"/>
        </w:rPr>
        <w:t xml:space="preserve"> that starts not earlier than RRC</w:t>
      </w:r>
      <w:r w:rsidR="005567EF" w:rsidRPr="003F3C04">
        <w:rPr>
          <w:bCs/>
          <w:szCs w:val="20"/>
        </w:rPr>
        <w:t xml:space="preserve"> reception timing.</w:t>
      </w:r>
    </w:p>
    <w:p w14:paraId="348B346C" w14:textId="2AA38327" w:rsidR="00831D8E" w:rsidRPr="003F3C04" w:rsidRDefault="00831D8E" w:rsidP="004A2E52">
      <w:pPr>
        <w:pStyle w:val="a1"/>
        <w:spacing w:before="120"/>
        <w:rPr>
          <w:rFonts w:eastAsiaTheme="minorEastAsia"/>
          <w:lang w:eastAsia="zh-CN"/>
        </w:rPr>
      </w:pPr>
      <w:bookmarkStart w:id="24" w:name="_Ref32505832"/>
      <w:r w:rsidRPr="003F3C04">
        <w:rPr>
          <w:b/>
          <w:bCs/>
          <w:i/>
          <w:iCs/>
        </w:rPr>
        <w:t xml:space="preserve">Proposal </w:t>
      </w:r>
      <w:r w:rsidRPr="003F3C04">
        <w:rPr>
          <w:b/>
          <w:bCs/>
          <w:i/>
          <w:iCs/>
        </w:rPr>
        <w:fldChar w:fldCharType="begin"/>
      </w:r>
      <w:r w:rsidRPr="003F3C04">
        <w:rPr>
          <w:b/>
          <w:bCs/>
          <w:i/>
          <w:iCs/>
        </w:rPr>
        <w:instrText xml:space="preserve"> SEQ Proposal \* ARABIC </w:instrText>
      </w:r>
      <w:r w:rsidRPr="003F3C04">
        <w:rPr>
          <w:b/>
          <w:bCs/>
          <w:i/>
          <w:iCs/>
        </w:rPr>
        <w:fldChar w:fldCharType="separate"/>
      </w:r>
      <w:r w:rsidR="00301B5D">
        <w:rPr>
          <w:b/>
          <w:bCs/>
          <w:i/>
          <w:iCs/>
          <w:noProof/>
        </w:rPr>
        <w:t>11</w:t>
      </w:r>
      <w:r w:rsidRPr="003F3C04">
        <w:rPr>
          <w:b/>
          <w:bCs/>
          <w:i/>
          <w:iCs/>
        </w:rPr>
        <w:fldChar w:fldCharType="end"/>
      </w:r>
      <w:r w:rsidRPr="003F3C04">
        <w:rPr>
          <w:b/>
          <w:bCs/>
          <w:i/>
          <w:iCs/>
        </w:rPr>
        <w:t xml:space="preserve">. The periodicity </w:t>
      </w:r>
      <w:r w:rsidR="00AE53F8" w:rsidRPr="003F3C04">
        <w:rPr>
          <w:b/>
          <w:bCs/>
          <w:i/>
          <w:iCs/>
        </w:rPr>
        <w:t xml:space="preserve">and the offset </w:t>
      </w:r>
      <w:r w:rsidRPr="003F3C04">
        <w:rPr>
          <w:b/>
          <w:bCs/>
          <w:i/>
          <w:iCs/>
        </w:rPr>
        <w:t xml:space="preserve">of SL CG should be defined in </w:t>
      </w:r>
      <w:r w:rsidR="00790835">
        <w:rPr>
          <w:b/>
          <w:bCs/>
          <w:i/>
          <w:iCs/>
        </w:rPr>
        <w:t xml:space="preserve">the </w:t>
      </w:r>
      <w:r w:rsidRPr="003F3C04">
        <w:rPr>
          <w:b/>
          <w:bCs/>
          <w:i/>
          <w:iCs/>
        </w:rPr>
        <w:t>physical unit</w:t>
      </w:r>
      <w:r w:rsidR="00AE53F8" w:rsidRPr="003F3C04">
        <w:rPr>
          <w:b/>
          <w:bCs/>
          <w:i/>
          <w:iCs/>
        </w:rPr>
        <w:t>, where the offset i</w:t>
      </w:r>
      <w:r w:rsidR="0047645A" w:rsidRPr="003F3C04">
        <w:rPr>
          <w:b/>
          <w:bCs/>
          <w:i/>
          <w:iCs/>
        </w:rPr>
        <w:t xml:space="preserve">s the time offset of a </w:t>
      </w:r>
      <w:r w:rsidR="00C83FB2">
        <w:rPr>
          <w:b/>
          <w:bCs/>
          <w:i/>
          <w:iCs/>
        </w:rPr>
        <w:t xml:space="preserve">SL CG </w:t>
      </w:r>
      <w:r w:rsidR="0047645A" w:rsidRPr="003F3C04">
        <w:rPr>
          <w:b/>
          <w:bCs/>
          <w:i/>
          <w:iCs/>
        </w:rPr>
        <w:t>resource with respect to DFN = 0</w:t>
      </w:r>
      <w:r w:rsidR="00784278" w:rsidRPr="003F3C04">
        <w:rPr>
          <w:b/>
          <w:bCs/>
          <w:i/>
          <w:iCs/>
        </w:rPr>
        <w:t>.</w:t>
      </w:r>
      <w:bookmarkEnd w:id="24"/>
    </w:p>
    <w:p w14:paraId="48A5D377" w14:textId="14B39606" w:rsidR="00D55368" w:rsidRDefault="00874B25" w:rsidP="004A2E52">
      <w:pPr>
        <w:pStyle w:val="a1"/>
        <w:spacing w:before="120"/>
        <w:rPr>
          <w:b/>
          <w:bCs/>
          <w:i/>
          <w:iCs/>
        </w:rPr>
      </w:pPr>
      <w:bookmarkStart w:id="25" w:name="_Ref32505834"/>
      <w:r w:rsidRPr="003F3C04">
        <w:rPr>
          <w:b/>
          <w:bCs/>
          <w:i/>
          <w:iCs/>
        </w:rPr>
        <w:t xml:space="preserve">Proposal </w:t>
      </w:r>
      <w:r w:rsidRPr="003F3C04">
        <w:rPr>
          <w:b/>
          <w:bCs/>
          <w:i/>
          <w:iCs/>
        </w:rPr>
        <w:fldChar w:fldCharType="begin"/>
      </w:r>
      <w:r w:rsidRPr="003F3C04">
        <w:rPr>
          <w:b/>
          <w:bCs/>
          <w:i/>
          <w:iCs/>
        </w:rPr>
        <w:instrText xml:space="preserve"> SEQ Proposal \* ARABIC </w:instrText>
      </w:r>
      <w:r w:rsidRPr="003F3C04">
        <w:rPr>
          <w:b/>
          <w:bCs/>
          <w:i/>
          <w:iCs/>
        </w:rPr>
        <w:fldChar w:fldCharType="separate"/>
      </w:r>
      <w:r w:rsidR="00301B5D">
        <w:rPr>
          <w:b/>
          <w:bCs/>
          <w:i/>
          <w:iCs/>
          <w:noProof/>
        </w:rPr>
        <w:t>12</w:t>
      </w:r>
      <w:r w:rsidRPr="003F3C04">
        <w:rPr>
          <w:b/>
          <w:bCs/>
          <w:i/>
          <w:iCs/>
        </w:rPr>
        <w:fldChar w:fldCharType="end"/>
      </w:r>
      <w:r w:rsidRPr="003F3C04">
        <w:rPr>
          <w:b/>
          <w:bCs/>
          <w:i/>
          <w:iCs/>
        </w:rPr>
        <w:t>. For SL CG type1, t</w:t>
      </w:r>
      <w:r w:rsidR="00A447F6" w:rsidRPr="003F3C04">
        <w:rPr>
          <w:b/>
          <w:bCs/>
          <w:i/>
          <w:iCs/>
        </w:rPr>
        <w:t xml:space="preserve">he slot of the first sidelink transmission is the first </w:t>
      </w:r>
      <w:proofErr w:type="spellStart"/>
      <w:r w:rsidR="00A447F6" w:rsidRPr="003F3C04">
        <w:rPr>
          <w:b/>
          <w:bCs/>
          <w:i/>
          <w:iCs/>
        </w:rPr>
        <w:t>sidelink</w:t>
      </w:r>
      <w:proofErr w:type="spellEnd"/>
      <w:r w:rsidR="00A447F6" w:rsidRPr="003F3C04">
        <w:rPr>
          <w:b/>
          <w:bCs/>
          <w:i/>
          <w:iCs/>
        </w:rPr>
        <w:t xml:space="preserve"> slot </w:t>
      </w:r>
      <w:r w:rsidR="002F3682" w:rsidRPr="003F3C04">
        <w:rPr>
          <w:b/>
          <w:bCs/>
          <w:i/>
          <w:iCs/>
        </w:rPr>
        <w:t xml:space="preserve">of </w:t>
      </w:r>
      <w:r w:rsidR="005F4AF3">
        <w:rPr>
          <w:b/>
          <w:bCs/>
          <w:i/>
          <w:iCs/>
        </w:rPr>
        <w:t xml:space="preserve">transmission occasion of </w:t>
      </w:r>
      <w:r w:rsidR="002F3682" w:rsidRPr="003F3C04">
        <w:rPr>
          <w:b/>
          <w:bCs/>
          <w:i/>
          <w:iCs/>
        </w:rPr>
        <w:t xml:space="preserve">the CG </w:t>
      </w:r>
      <w:r w:rsidR="00A447F6" w:rsidRPr="003F3C04">
        <w:rPr>
          <w:b/>
          <w:bCs/>
          <w:i/>
          <w:iCs/>
        </w:rPr>
        <w:t>that starts not earlier than RRC reception timin</w:t>
      </w:r>
      <w:r w:rsidRPr="003F3C04">
        <w:rPr>
          <w:b/>
          <w:bCs/>
          <w:i/>
          <w:iCs/>
        </w:rPr>
        <w:t>g.</w:t>
      </w:r>
      <w:bookmarkEnd w:id="25"/>
    </w:p>
    <w:p w14:paraId="6C415B4E" w14:textId="2258AD8F" w:rsidR="00F35E2C" w:rsidRDefault="00F35E2C" w:rsidP="004A2E52">
      <w:pPr>
        <w:pStyle w:val="a1"/>
        <w:spacing w:before="120"/>
        <w:rPr>
          <w:b/>
          <w:bCs/>
          <w:i/>
          <w:iCs/>
        </w:rPr>
      </w:pPr>
    </w:p>
    <w:p w14:paraId="3F0701EB" w14:textId="764CA492" w:rsidR="00F35E2C" w:rsidRPr="003A5E30" w:rsidRDefault="00F35E2C" w:rsidP="00A32DC8">
      <w:pPr>
        <w:pStyle w:val="5"/>
        <w:rPr>
          <w:rFonts w:eastAsia="等线"/>
          <w:sz w:val="21"/>
          <w:szCs w:val="21"/>
          <w:u w:val="single"/>
        </w:rPr>
      </w:pPr>
      <w:r w:rsidRPr="003A5E30">
        <w:rPr>
          <w:rFonts w:eastAsia="等线"/>
          <w:sz w:val="21"/>
          <w:szCs w:val="21"/>
          <w:u w:val="single"/>
        </w:rPr>
        <w:t xml:space="preserve">RV </w:t>
      </w:r>
      <w:r w:rsidR="00D270DE" w:rsidRPr="003A5E30">
        <w:rPr>
          <w:rFonts w:eastAsia="等线"/>
          <w:sz w:val="21"/>
          <w:szCs w:val="21"/>
          <w:u w:val="single"/>
        </w:rPr>
        <w:t>and HPN</w:t>
      </w:r>
    </w:p>
    <w:p w14:paraId="2CE02A8B" w14:textId="1AED0059" w:rsidR="00512A4C" w:rsidRPr="00864166" w:rsidRDefault="00512A4C" w:rsidP="00512A4C">
      <w:pPr>
        <w:pStyle w:val="a1"/>
        <w:spacing w:before="120"/>
        <w:rPr>
          <w:rFonts w:eastAsia="等线"/>
          <w:lang w:eastAsia="zh-CN"/>
        </w:rPr>
      </w:pPr>
      <w:bookmarkStart w:id="26" w:name="_Ref23975068"/>
      <w:r w:rsidRPr="00864166">
        <w:rPr>
          <w:rFonts w:eastAsia="等线"/>
          <w:lang w:eastAsia="zh-CN"/>
        </w:rPr>
        <w:t xml:space="preserve">Since the SCI carries the HPN </w:t>
      </w:r>
      <w:r w:rsidRPr="00864166">
        <w:rPr>
          <w:rFonts w:eastAsia="等线" w:hint="eastAsia"/>
          <w:lang w:eastAsia="zh-CN"/>
        </w:rPr>
        <w:t>an</w:t>
      </w:r>
      <w:r w:rsidRPr="00864166">
        <w:rPr>
          <w:rFonts w:eastAsia="等线"/>
          <w:lang w:eastAsia="zh-CN"/>
        </w:rPr>
        <w:t xml:space="preserve">d RV of the transmission, </w:t>
      </w:r>
      <w:r w:rsidRPr="00864166">
        <w:rPr>
          <w:rFonts w:eastAsia="等线" w:hint="eastAsia"/>
          <w:lang w:eastAsia="zh-CN"/>
        </w:rPr>
        <w:t>it</w:t>
      </w:r>
      <w:r w:rsidRPr="00864166">
        <w:rPr>
          <w:rFonts w:eastAsia="等线"/>
          <w:lang w:eastAsia="zh-CN"/>
        </w:rPr>
        <w:t xml:space="preserve"> can be up to TX UE to handle and decide the </w:t>
      </w:r>
      <w:r>
        <w:rPr>
          <w:rFonts w:eastAsia="等线"/>
          <w:lang w:eastAsia="zh-CN"/>
        </w:rPr>
        <w:t xml:space="preserve">HPN </w:t>
      </w:r>
      <w:r>
        <w:rPr>
          <w:rFonts w:eastAsia="等线" w:hint="eastAsia"/>
          <w:lang w:eastAsia="zh-CN"/>
        </w:rPr>
        <w:t>and</w:t>
      </w:r>
      <w:r>
        <w:rPr>
          <w:rFonts w:eastAsia="等线"/>
          <w:lang w:eastAsia="zh-CN"/>
        </w:rPr>
        <w:t xml:space="preserve"> </w:t>
      </w:r>
      <w:r w:rsidRPr="00864166">
        <w:rPr>
          <w:rFonts w:eastAsia="等线"/>
          <w:lang w:eastAsia="zh-CN"/>
        </w:rPr>
        <w:t>RV pattern</w:t>
      </w:r>
      <w:r w:rsidR="00373CCA">
        <w:rPr>
          <w:rFonts w:eastAsia="等线"/>
          <w:lang w:eastAsia="zh-CN"/>
        </w:rPr>
        <w:t xml:space="preserve"> on a SL CG</w:t>
      </w:r>
      <w:r w:rsidRPr="00864166">
        <w:rPr>
          <w:rFonts w:eastAsia="等线"/>
          <w:lang w:eastAsia="zh-CN"/>
        </w:rPr>
        <w:t>.</w:t>
      </w:r>
    </w:p>
    <w:p w14:paraId="30F53D7A" w14:textId="4E353083" w:rsidR="00FC3571" w:rsidRPr="004A2E52" w:rsidRDefault="00FC3571" w:rsidP="004A2E52">
      <w:pPr>
        <w:pStyle w:val="a9"/>
        <w:tabs>
          <w:tab w:val="left" w:pos="1800"/>
        </w:tabs>
        <w:spacing w:before="120" w:after="120"/>
        <w:jc w:val="both"/>
        <w:rPr>
          <w:rFonts w:ascii="Times New Roman" w:eastAsia="宋体" w:hAnsi="Times New Roman"/>
          <w:i/>
          <w:szCs w:val="20"/>
          <w:lang w:eastAsia="zh-CN"/>
        </w:rPr>
      </w:pPr>
      <w:bookmarkStart w:id="27" w:name="_Ref32599801"/>
      <w:r w:rsidRPr="004A2E52">
        <w:rPr>
          <w:rFonts w:ascii="Times New Roman" w:hAnsi="Times New Roman"/>
          <w:i/>
          <w:szCs w:val="20"/>
        </w:rPr>
        <w:t xml:space="preserve">Proposal </w:t>
      </w:r>
      <w:r w:rsidRPr="004A2E52">
        <w:rPr>
          <w:rFonts w:ascii="Times New Roman" w:hAnsi="Times New Roman"/>
          <w:i/>
          <w:szCs w:val="20"/>
        </w:rPr>
        <w:fldChar w:fldCharType="begin"/>
      </w:r>
      <w:r w:rsidRPr="004A2E52">
        <w:rPr>
          <w:rFonts w:ascii="Times New Roman" w:hAnsi="Times New Roman"/>
          <w:i/>
          <w:szCs w:val="20"/>
        </w:rPr>
        <w:instrText xml:space="preserve"> SEQ Proposal \* ARABIC </w:instrText>
      </w:r>
      <w:r w:rsidRPr="004A2E52">
        <w:rPr>
          <w:rFonts w:ascii="Times New Roman" w:hAnsi="Times New Roman"/>
          <w:i/>
          <w:szCs w:val="20"/>
        </w:rPr>
        <w:fldChar w:fldCharType="separate"/>
      </w:r>
      <w:r w:rsidR="00301B5D">
        <w:rPr>
          <w:rFonts w:ascii="Times New Roman" w:hAnsi="Times New Roman"/>
          <w:i/>
          <w:noProof/>
          <w:szCs w:val="20"/>
        </w:rPr>
        <w:t>13</w:t>
      </w:r>
      <w:r w:rsidRPr="004A2E52">
        <w:rPr>
          <w:rFonts w:ascii="Times New Roman" w:hAnsi="Times New Roman"/>
          <w:i/>
          <w:szCs w:val="20"/>
        </w:rPr>
        <w:fldChar w:fldCharType="end"/>
      </w:r>
      <w:r w:rsidRPr="004A2E52">
        <w:rPr>
          <w:rFonts w:ascii="Times New Roman" w:hAnsi="Times New Roman"/>
          <w:i/>
          <w:szCs w:val="20"/>
        </w:rPr>
        <w:t>.</w:t>
      </w:r>
      <w:r w:rsidRPr="004A2E52">
        <w:rPr>
          <w:rFonts w:ascii="Times New Roman" w:eastAsia="宋体" w:hAnsi="Times New Roman"/>
          <w:i/>
          <w:szCs w:val="20"/>
          <w:lang w:eastAsia="zh-CN"/>
        </w:rPr>
        <w:t xml:space="preserve"> It is up to TX UE to decide the HARQ process ID and RV pattern of the transmission occasion of a sidelink</w:t>
      </w:r>
      <w:r w:rsidR="00D751C0" w:rsidRPr="004A2E52">
        <w:rPr>
          <w:rFonts w:ascii="Times New Roman" w:eastAsia="宋体" w:hAnsi="Times New Roman"/>
          <w:i/>
          <w:szCs w:val="20"/>
          <w:lang w:eastAsia="zh-CN"/>
        </w:rPr>
        <w:t xml:space="preserve"> </w:t>
      </w:r>
      <w:r w:rsidR="00D751C0" w:rsidRPr="004A2E52">
        <w:rPr>
          <w:rFonts w:ascii="Times New Roman" w:eastAsia="宋体" w:hAnsi="Times New Roman" w:hint="eastAsia"/>
          <w:i/>
          <w:szCs w:val="20"/>
          <w:lang w:eastAsia="zh-CN"/>
        </w:rPr>
        <w:t>configured</w:t>
      </w:r>
      <w:r w:rsidRPr="004A2E52">
        <w:rPr>
          <w:rFonts w:ascii="Times New Roman" w:eastAsia="宋体" w:hAnsi="Times New Roman"/>
          <w:i/>
          <w:szCs w:val="20"/>
          <w:lang w:eastAsia="zh-CN"/>
        </w:rPr>
        <w:t xml:space="preserve"> grant.</w:t>
      </w:r>
      <w:bookmarkEnd w:id="26"/>
      <w:bookmarkEnd w:id="27"/>
    </w:p>
    <w:p w14:paraId="42D718BA" w14:textId="2B801A59" w:rsidR="00FC3571" w:rsidRDefault="00FC3571" w:rsidP="004A2E52">
      <w:pPr>
        <w:spacing w:before="120" w:after="120"/>
        <w:jc w:val="both"/>
        <w:rPr>
          <w:rFonts w:eastAsia="等线"/>
          <w:szCs w:val="20"/>
          <w:lang w:eastAsia="zh-CN"/>
        </w:rPr>
      </w:pPr>
    </w:p>
    <w:p w14:paraId="6C7F8492" w14:textId="1517A059" w:rsidR="00D83476" w:rsidRPr="003A5E30" w:rsidRDefault="00D83476" w:rsidP="00A32DC8">
      <w:pPr>
        <w:pStyle w:val="5"/>
        <w:rPr>
          <w:rFonts w:eastAsia="等线"/>
          <w:sz w:val="21"/>
          <w:szCs w:val="21"/>
          <w:u w:val="single"/>
        </w:rPr>
      </w:pPr>
      <w:r w:rsidRPr="003A5E30">
        <w:rPr>
          <w:rFonts w:eastAsia="等线"/>
          <w:sz w:val="21"/>
          <w:szCs w:val="21"/>
          <w:u w:val="single"/>
        </w:rPr>
        <w:t xml:space="preserve">Activation/de-activation </w:t>
      </w:r>
      <w:r w:rsidR="009F2EA4" w:rsidRPr="003A5E30">
        <w:rPr>
          <w:rFonts w:eastAsia="等线"/>
          <w:sz w:val="21"/>
          <w:szCs w:val="21"/>
          <w:u w:val="single"/>
        </w:rPr>
        <w:t>of SL CG</w:t>
      </w:r>
    </w:p>
    <w:p w14:paraId="749964A5" w14:textId="6DFA9FF3" w:rsidR="0014406C" w:rsidRPr="004A2E52" w:rsidRDefault="0014406C" w:rsidP="004A2E52">
      <w:pPr>
        <w:spacing w:before="120" w:after="120"/>
        <w:jc w:val="both"/>
        <w:rPr>
          <w:rFonts w:eastAsia="等线"/>
          <w:szCs w:val="20"/>
          <w:lang w:eastAsia="zh-CN"/>
        </w:rPr>
      </w:pPr>
      <w:r w:rsidRPr="004A2E52">
        <w:rPr>
          <w:rFonts w:eastAsia="等线"/>
          <w:szCs w:val="20"/>
          <w:lang w:eastAsia="zh-CN"/>
        </w:rPr>
        <w:t>If multiple type2 configured sidelink grants are configured, there are two options as below:</w:t>
      </w:r>
    </w:p>
    <w:p w14:paraId="3BB6FD5C" w14:textId="77777777" w:rsidR="0014406C" w:rsidRPr="004A2E52" w:rsidRDefault="0014406C" w:rsidP="004A2E52">
      <w:pPr>
        <w:numPr>
          <w:ilvl w:val="0"/>
          <w:numId w:val="8"/>
        </w:numPr>
        <w:spacing w:before="120" w:after="120"/>
        <w:jc w:val="both"/>
        <w:rPr>
          <w:rFonts w:eastAsia="等线"/>
          <w:szCs w:val="20"/>
          <w:lang w:eastAsia="zh-CN"/>
        </w:rPr>
      </w:pPr>
      <w:r w:rsidRPr="004A2E52">
        <w:rPr>
          <w:rFonts w:eastAsia="等线"/>
          <w:szCs w:val="20"/>
          <w:lang w:eastAsia="zh-CN"/>
        </w:rPr>
        <w:t xml:space="preserve">Option1. Single DCI is used to activate/de-activate all configured sidelink grants </w:t>
      </w:r>
    </w:p>
    <w:p w14:paraId="76229027" w14:textId="77777777" w:rsidR="0014406C" w:rsidRPr="004A2E52" w:rsidRDefault="0014406C" w:rsidP="004A2E52">
      <w:pPr>
        <w:numPr>
          <w:ilvl w:val="0"/>
          <w:numId w:val="8"/>
        </w:numPr>
        <w:spacing w:before="120" w:after="120"/>
        <w:jc w:val="both"/>
        <w:rPr>
          <w:rFonts w:eastAsia="等线"/>
          <w:szCs w:val="20"/>
          <w:lang w:eastAsia="zh-CN"/>
        </w:rPr>
      </w:pPr>
      <w:r w:rsidRPr="004A2E52">
        <w:rPr>
          <w:rFonts w:eastAsia="等线"/>
          <w:szCs w:val="20"/>
          <w:lang w:eastAsia="zh-CN"/>
        </w:rPr>
        <w:t>Option2. Each configured sidelink grant is activated/de-activated by an individual DCI.</w:t>
      </w:r>
    </w:p>
    <w:p w14:paraId="2701314A" w14:textId="6374EBCB" w:rsidR="0014406C" w:rsidRPr="004A2E52" w:rsidRDefault="00177EE8" w:rsidP="004A2E52">
      <w:pPr>
        <w:pStyle w:val="a1"/>
        <w:spacing w:before="120"/>
        <w:rPr>
          <w:szCs w:val="20"/>
          <w:lang w:eastAsia="zh-CN"/>
        </w:rPr>
      </w:pPr>
      <w:r>
        <w:rPr>
          <w:szCs w:val="20"/>
          <w:lang w:eastAsia="zh-CN"/>
        </w:rPr>
        <w:t>A</w:t>
      </w:r>
      <w:r w:rsidRPr="004A2E52">
        <w:rPr>
          <w:szCs w:val="20"/>
          <w:lang w:eastAsia="zh-CN"/>
        </w:rPr>
        <w:t xml:space="preserve"> </w:t>
      </w:r>
      <w:r w:rsidR="0014406C" w:rsidRPr="004A2E52">
        <w:rPr>
          <w:szCs w:val="20"/>
          <w:lang w:eastAsia="zh-CN"/>
        </w:rPr>
        <w:t xml:space="preserve">similar issue </w:t>
      </w:r>
      <w:r w:rsidR="00A402CC" w:rsidRPr="004A2E52">
        <w:rPr>
          <w:szCs w:val="20"/>
          <w:lang w:eastAsia="zh-CN"/>
        </w:rPr>
        <w:t>ha</w:t>
      </w:r>
      <w:r w:rsidR="00A402CC">
        <w:rPr>
          <w:szCs w:val="20"/>
          <w:lang w:eastAsia="zh-CN"/>
        </w:rPr>
        <w:t>s</w:t>
      </w:r>
      <w:r w:rsidR="00A402CC" w:rsidRPr="004A2E52">
        <w:rPr>
          <w:szCs w:val="20"/>
          <w:lang w:eastAsia="zh-CN"/>
        </w:rPr>
        <w:t xml:space="preserve"> </w:t>
      </w:r>
      <w:r w:rsidR="0014406C" w:rsidRPr="004A2E52">
        <w:rPr>
          <w:szCs w:val="20"/>
          <w:lang w:eastAsia="zh-CN"/>
        </w:rPr>
        <w:t xml:space="preserve">been discussed in the URLLC session for UL CG, and it was agreed that separate activation/de-activation of UL CG is supported. Therefore, </w:t>
      </w:r>
      <w:r>
        <w:rPr>
          <w:szCs w:val="20"/>
          <w:lang w:eastAsia="zh-CN"/>
        </w:rPr>
        <w:t xml:space="preserve">the </w:t>
      </w:r>
      <w:r w:rsidR="0014406C" w:rsidRPr="004A2E52">
        <w:rPr>
          <w:szCs w:val="20"/>
          <w:lang w:eastAsia="zh-CN"/>
        </w:rPr>
        <w:t>following proposals are made.</w:t>
      </w:r>
    </w:p>
    <w:p w14:paraId="4260789B" w14:textId="1FB9FA06" w:rsidR="00A0187F" w:rsidRPr="004A2E52" w:rsidRDefault="00A0187F" w:rsidP="004A2E52">
      <w:pPr>
        <w:pStyle w:val="a9"/>
        <w:tabs>
          <w:tab w:val="left" w:pos="1800"/>
        </w:tabs>
        <w:spacing w:before="120" w:after="120"/>
        <w:jc w:val="both"/>
        <w:rPr>
          <w:rFonts w:ascii="Times New Roman" w:eastAsia="宋体" w:hAnsi="Times New Roman"/>
          <w:i/>
          <w:szCs w:val="20"/>
          <w:lang w:eastAsia="zh-CN"/>
        </w:rPr>
      </w:pPr>
      <w:bookmarkStart w:id="28" w:name="_Ref7299745"/>
      <w:r w:rsidRPr="004A2E52">
        <w:rPr>
          <w:rFonts w:ascii="Times New Roman" w:hAnsi="Times New Roman"/>
          <w:i/>
          <w:szCs w:val="20"/>
        </w:rPr>
        <w:t xml:space="preserve">Proposal </w:t>
      </w:r>
      <w:r w:rsidRPr="004A2E52">
        <w:rPr>
          <w:rFonts w:ascii="Times New Roman" w:hAnsi="Times New Roman"/>
          <w:i/>
          <w:szCs w:val="20"/>
        </w:rPr>
        <w:fldChar w:fldCharType="begin"/>
      </w:r>
      <w:r w:rsidRPr="004A2E52">
        <w:rPr>
          <w:rFonts w:ascii="Times New Roman" w:hAnsi="Times New Roman"/>
          <w:i/>
          <w:szCs w:val="20"/>
        </w:rPr>
        <w:instrText xml:space="preserve"> SEQ Proposal \* ARABIC </w:instrText>
      </w:r>
      <w:r w:rsidRPr="004A2E52">
        <w:rPr>
          <w:rFonts w:ascii="Times New Roman" w:hAnsi="Times New Roman"/>
          <w:i/>
          <w:szCs w:val="20"/>
        </w:rPr>
        <w:fldChar w:fldCharType="separate"/>
      </w:r>
      <w:r w:rsidR="008F2949">
        <w:rPr>
          <w:rFonts w:ascii="Times New Roman" w:hAnsi="Times New Roman"/>
          <w:i/>
          <w:noProof/>
          <w:szCs w:val="20"/>
        </w:rPr>
        <w:t>14</w:t>
      </w:r>
      <w:r w:rsidRPr="004A2E52">
        <w:rPr>
          <w:rFonts w:ascii="Times New Roman" w:hAnsi="Times New Roman"/>
          <w:i/>
          <w:szCs w:val="20"/>
        </w:rPr>
        <w:fldChar w:fldCharType="end"/>
      </w:r>
      <w:r w:rsidRPr="004A2E52">
        <w:rPr>
          <w:rFonts w:ascii="Times New Roman" w:hAnsi="Times New Roman"/>
          <w:i/>
          <w:szCs w:val="20"/>
        </w:rPr>
        <w:t>.</w:t>
      </w:r>
      <w:r w:rsidRPr="004A2E52">
        <w:rPr>
          <w:rFonts w:ascii="Times New Roman" w:eastAsia="宋体" w:hAnsi="Times New Roman"/>
          <w:i/>
          <w:szCs w:val="20"/>
          <w:lang w:eastAsia="zh-CN"/>
        </w:rPr>
        <w:t xml:space="preserve"> At least separated activation/de-activation </w:t>
      </w:r>
      <w:r w:rsidR="00A402CC">
        <w:rPr>
          <w:rFonts w:ascii="Times New Roman" w:eastAsia="宋体" w:hAnsi="Times New Roman"/>
          <w:i/>
          <w:szCs w:val="20"/>
          <w:lang w:eastAsia="zh-CN"/>
        </w:rPr>
        <w:t>of</w:t>
      </w:r>
      <w:r w:rsidR="00A402CC" w:rsidRPr="004A2E52">
        <w:rPr>
          <w:rFonts w:ascii="Times New Roman" w:eastAsia="宋体" w:hAnsi="Times New Roman"/>
          <w:i/>
          <w:szCs w:val="20"/>
          <w:lang w:eastAsia="zh-CN"/>
        </w:rPr>
        <w:t xml:space="preserve"> </w:t>
      </w:r>
      <w:r w:rsidRPr="004A2E52">
        <w:rPr>
          <w:rFonts w:ascii="Times New Roman" w:eastAsia="宋体" w:hAnsi="Times New Roman"/>
          <w:i/>
          <w:szCs w:val="20"/>
          <w:lang w:eastAsia="zh-CN"/>
        </w:rPr>
        <w:t>different Type2 configured sidelink grants is supported.</w:t>
      </w:r>
      <w:bookmarkEnd w:id="28"/>
    </w:p>
    <w:p w14:paraId="46017E8B" w14:textId="6A40E330" w:rsidR="00A0187F" w:rsidRDefault="00A0187F" w:rsidP="004A2E52">
      <w:pPr>
        <w:pStyle w:val="a1"/>
        <w:spacing w:before="120"/>
        <w:rPr>
          <w:rFonts w:eastAsiaTheme="minorEastAsia"/>
          <w:szCs w:val="20"/>
          <w:lang w:eastAsia="zh-CN"/>
        </w:rPr>
      </w:pPr>
    </w:p>
    <w:p w14:paraId="74B257F7" w14:textId="5805BAE4" w:rsidR="00AE0AFD" w:rsidRPr="004A2E52" w:rsidRDefault="009653AE" w:rsidP="00EE237B">
      <w:pPr>
        <w:pStyle w:val="a1"/>
        <w:spacing w:before="120"/>
        <w:rPr>
          <w:rFonts w:eastAsia="等线"/>
          <w:szCs w:val="20"/>
          <w:lang w:eastAsia="zh-CN"/>
        </w:rPr>
      </w:pPr>
      <w:r w:rsidRPr="004A2E52">
        <w:rPr>
          <w:rFonts w:eastAsia="等线"/>
          <w:szCs w:val="20"/>
          <w:lang w:eastAsia="zh-CN"/>
        </w:rPr>
        <w:t xml:space="preserve">For scheduling activation or scheduling release in </w:t>
      </w:r>
      <w:r w:rsidR="0014406C" w:rsidRPr="004A2E52">
        <w:rPr>
          <w:rFonts w:eastAsia="等线"/>
          <w:szCs w:val="20"/>
          <w:lang w:eastAsia="zh-CN"/>
        </w:rPr>
        <w:t>U</w:t>
      </w:r>
      <w:r w:rsidR="0014406C" w:rsidRPr="004A2E52">
        <w:rPr>
          <w:rFonts w:eastAsia="等线" w:hint="eastAsia"/>
          <w:szCs w:val="20"/>
          <w:lang w:eastAsia="zh-CN"/>
        </w:rPr>
        <w:t>u</w:t>
      </w:r>
      <w:r w:rsidR="0014406C" w:rsidRPr="004A2E52">
        <w:rPr>
          <w:rFonts w:eastAsia="等线"/>
          <w:szCs w:val="20"/>
          <w:lang w:eastAsia="zh-CN"/>
        </w:rPr>
        <w:t>, several fields such as HPN, RV, FDRA</w:t>
      </w:r>
      <w:r w:rsidR="001C29F6">
        <w:rPr>
          <w:rFonts w:eastAsia="等线"/>
          <w:szCs w:val="20"/>
          <w:lang w:eastAsia="zh-CN"/>
        </w:rPr>
        <w:t>,</w:t>
      </w:r>
      <w:r w:rsidR="0014406C" w:rsidRPr="004A2E52">
        <w:rPr>
          <w:rFonts w:eastAsia="等线"/>
          <w:szCs w:val="20"/>
          <w:lang w:eastAsia="zh-CN"/>
        </w:rPr>
        <w:t xml:space="preserve"> and MCS are set to special codepoints for validation</w:t>
      </w:r>
      <w:r w:rsidRPr="004A2E52">
        <w:rPr>
          <w:rFonts w:eastAsia="等线"/>
          <w:szCs w:val="20"/>
          <w:lang w:eastAsia="zh-CN"/>
        </w:rPr>
        <w:t xml:space="preserve">. </w:t>
      </w:r>
      <w:r w:rsidR="0014406C" w:rsidRPr="004A2E52">
        <w:rPr>
          <w:rFonts w:eastAsia="等线"/>
          <w:szCs w:val="20"/>
          <w:lang w:eastAsia="zh-CN"/>
        </w:rPr>
        <w:t xml:space="preserve">However, in </w:t>
      </w:r>
      <w:r w:rsidR="001C29F6">
        <w:rPr>
          <w:rFonts w:eastAsia="等线"/>
          <w:szCs w:val="20"/>
          <w:lang w:eastAsia="zh-CN"/>
        </w:rPr>
        <w:t xml:space="preserve">the </w:t>
      </w:r>
      <w:r w:rsidR="0014406C" w:rsidRPr="004A2E52">
        <w:rPr>
          <w:rFonts w:eastAsia="等线"/>
          <w:szCs w:val="20"/>
          <w:lang w:eastAsia="zh-CN"/>
        </w:rPr>
        <w:t xml:space="preserve">mode-1 case, the RV and MCS are not present in SL DCI, hence the Uu </w:t>
      </w:r>
      <w:r w:rsidR="0014406C" w:rsidRPr="004A2E52">
        <w:rPr>
          <w:rFonts w:eastAsia="等线" w:hint="eastAsia"/>
          <w:szCs w:val="20"/>
          <w:lang w:eastAsia="zh-CN"/>
        </w:rPr>
        <w:t>design</w:t>
      </w:r>
      <w:r w:rsidR="0014406C" w:rsidRPr="004A2E52">
        <w:rPr>
          <w:rFonts w:eastAsia="等线"/>
          <w:szCs w:val="20"/>
          <w:lang w:eastAsia="zh-CN"/>
        </w:rPr>
        <w:t xml:space="preserve"> cannot be reused directly. </w:t>
      </w:r>
      <w:r w:rsidR="008669F7" w:rsidRPr="004A2E52">
        <w:rPr>
          <w:rFonts w:eastAsia="等线"/>
          <w:szCs w:val="20"/>
          <w:lang w:eastAsia="zh-CN"/>
        </w:rPr>
        <w:t>A</w:t>
      </w:r>
      <w:r w:rsidR="0014406C" w:rsidRPr="004A2E52">
        <w:rPr>
          <w:rFonts w:eastAsia="等线"/>
          <w:szCs w:val="20"/>
          <w:lang w:eastAsia="zh-CN"/>
        </w:rPr>
        <w:t xml:space="preserve"> simple approach is to include </w:t>
      </w:r>
      <w:r w:rsidR="008669F7" w:rsidRPr="004A2E52">
        <w:rPr>
          <w:rFonts w:eastAsia="等线"/>
          <w:szCs w:val="20"/>
          <w:lang w:eastAsia="zh-CN"/>
        </w:rPr>
        <w:t>1-bit</w:t>
      </w:r>
      <w:r w:rsidR="0014406C" w:rsidRPr="004A2E52">
        <w:rPr>
          <w:rFonts w:eastAsia="等线"/>
          <w:szCs w:val="20"/>
          <w:lang w:eastAsia="zh-CN"/>
        </w:rPr>
        <w:t xml:space="preserve"> activation/de-activation command in DCI. </w:t>
      </w:r>
      <w:r w:rsidR="00177EE8">
        <w:rPr>
          <w:rFonts w:eastAsia="等线"/>
          <w:szCs w:val="20"/>
          <w:lang w:eastAsia="zh-CN"/>
        </w:rPr>
        <w:t>RAN2 agreed that up to 8 SL CG can be supported at the same time,</w:t>
      </w:r>
      <w:r w:rsidR="00F51C40">
        <w:rPr>
          <w:rFonts w:eastAsia="等线"/>
          <w:szCs w:val="20"/>
          <w:lang w:eastAsia="zh-CN"/>
        </w:rPr>
        <w:t xml:space="preserve"> </w:t>
      </w:r>
      <w:r w:rsidR="00AE0AFD" w:rsidRPr="004A2E52">
        <w:rPr>
          <w:rFonts w:eastAsia="等线"/>
          <w:szCs w:val="20"/>
          <w:lang w:eastAsia="zh-CN"/>
        </w:rPr>
        <w:t xml:space="preserve">4 bits therefore in total are required to activate/de-activate a SL CG. Since the HPN field is useless for SL CG activation/de-activation, the 4 bits HPN can be re-interpreted as </w:t>
      </w:r>
      <w:r w:rsidR="001C29F6">
        <w:rPr>
          <w:rFonts w:eastAsia="等线"/>
          <w:szCs w:val="20"/>
          <w:lang w:eastAsia="zh-CN"/>
        </w:rPr>
        <w:t xml:space="preserve">a </w:t>
      </w:r>
      <w:r w:rsidR="00AE0AFD" w:rsidRPr="004A2E52">
        <w:rPr>
          <w:rFonts w:eastAsia="等线"/>
          <w:szCs w:val="20"/>
          <w:lang w:eastAsia="zh-CN"/>
        </w:rPr>
        <w:t>1-bit activation/de-activation+3-bit SL CG index to save DCI fields.</w:t>
      </w:r>
    </w:p>
    <w:p w14:paraId="0AFC145F" w14:textId="221DEBCC" w:rsidR="007328D3" w:rsidRPr="004A2E52" w:rsidRDefault="007328D3" w:rsidP="004A2E52">
      <w:pPr>
        <w:pStyle w:val="a9"/>
        <w:tabs>
          <w:tab w:val="left" w:pos="1800"/>
        </w:tabs>
        <w:spacing w:before="120" w:after="120"/>
        <w:jc w:val="both"/>
        <w:rPr>
          <w:rFonts w:ascii="Times New Roman" w:eastAsia="宋体" w:hAnsi="Times New Roman"/>
          <w:i/>
          <w:szCs w:val="20"/>
          <w:lang w:eastAsia="zh-CN"/>
        </w:rPr>
      </w:pPr>
      <w:bookmarkStart w:id="29" w:name="_Ref32505859"/>
      <w:r w:rsidRPr="004A2E52">
        <w:rPr>
          <w:rFonts w:ascii="Times New Roman" w:hAnsi="Times New Roman"/>
          <w:i/>
          <w:szCs w:val="20"/>
        </w:rPr>
        <w:t xml:space="preserve">Proposal </w:t>
      </w:r>
      <w:r w:rsidRPr="004A2E52">
        <w:rPr>
          <w:rFonts w:ascii="Times New Roman" w:hAnsi="Times New Roman"/>
          <w:i/>
          <w:szCs w:val="20"/>
        </w:rPr>
        <w:fldChar w:fldCharType="begin"/>
      </w:r>
      <w:r w:rsidRPr="004A2E52">
        <w:rPr>
          <w:rFonts w:ascii="Times New Roman" w:hAnsi="Times New Roman"/>
          <w:i/>
          <w:szCs w:val="20"/>
        </w:rPr>
        <w:instrText xml:space="preserve"> SEQ Proposal \* ARABIC </w:instrText>
      </w:r>
      <w:r w:rsidRPr="004A2E52">
        <w:rPr>
          <w:rFonts w:ascii="Times New Roman" w:hAnsi="Times New Roman"/>
          <w:i/>
          <w:szCs w:val="20"/>
        </w:rPr>
        <w:fldChar w:fldCharType="separate"/>
      </w:r>
      <w:r w:rsidR="008F2949">
        <w:rPr>
          <w:rFonts w:ascii="Times New Roman" w:hAnsi="Times New Roman"/>
          <w:i/>
          <w:noProof/>
          <w:szCs w:val="20"/>
        </w:rPr>
        <w:t>15</w:t>
      </w:r>
      <w:r w:rsidRPr="004A2E52">
        <w:rPr>
          <w:rFonts w:ascii="Times New Roman" w:hAnsi="Times New Roman"/>
          <w:i/>
          <w:szCs w:val="20"/>
        </w:rPr>
        <w:fldChar w:fldCharType="end"/>
      </w:r>
      <w:r w:rsidRPr="004A2E52">
        <w:rPr>
          <w:rFonts w:ascii="Times New Roman" w:hAnsi="Times New Roman"/>
          <w:i/>
          <w:szCs w:val="20"/>
        </w:rPr>
        <w:t>.</w:t>
      </w:r>
      <w:r w:rsidRPr="004A2E52">
        <w:rPr>
          <w:rFonts w:ascii="Times New Roman" w:eastAsia="宋体" w:hAnsi="Times New Roman"/>
          <w:i/>
          <w:szCs w:val="20"/>
          <w:lang w:eastAsia="zh-CN"/>
        </w:rPr>
        <w:t xml:space="preserve"> For the DCI activating or releasing an SL CG type2, MSB of the HPN field is used for activation/release indication, 3</w:t>
      </w:r>
      <w:r w:rsidR="009C2D3A">
        <w:rPr>
          <w:rFonts w:ascii="Times New Roman" w:eastAsia="宋体" w:hAnsi="Times New Roman"/>
          <w:i/>
          <w:szCs w:val="20"/>
          <w:lang w:eastAsia="zh-CN"/>
        </w:rPr>
        <w:t xml:space="preserve"> </w:t>
      </w:r>
      <w:r w:rsidRPr="004A2E52">
        <w:rPr>
          <w:rFonts w:ascii="Times New Roman" w:eastAsia="宋体" w:hAnsi="Times New Roman"/>
          <w:i/>
          <w:szCs w:val="20"/>
          <w:lang w:eastAsia="zh-CN"/>
        </w:rPr>
        <w:t>LSB</w:t>
      </w:r>
      <w:r w:rsidR="009C2D3A">
        <w:rPr>
          <w:rFonts w:ascii="Times New Roman" w:eastAsia="宋体" w:hAnsi="Times New Roman"/>
          <w:i/>
          <w:szCs w:val="20"/>
          <w:lang w:eastAsia="zh-CN"/>
        </w:rPr>
        <w:t>s</w:t>
      </w:r>
      <w:r w:rsidRPr="004A2E52">
        <w:rPr>
          <w:rFonts w:ascii="Times New Roman" w:eastAsia="宋体" w:hAnsi="Times New Roman"/>
          <w:i/>
          <w:szCs w:val="20"/>
          <w:lang w:eastAsia="zh-CN"/>
        </w:rPr>
        <w:t xml:space="preserve"> of the HPN field indicate the index of the SL CG to be activated/</w:t>
      </w:r>
      <w:r w:rsidR="000F6FCD">
        <w:rPr>
          <w:rFonts w:ascii="Times New Roman" w:eastAsia="宋体" w:hAnsi="Times New Roman"/>
          <w:i/>
          <w:szCs w:val="20"/>
          <w:lang w:eastAsia="zh-CN"/>
        </w:rPr>
        <w:t>released</w:t>
      </w:r>
      <w:r w:rsidRPr="004A2E52">
        <w:rPr>
          <w:rFonts w:ascii="Times New Roman" w:eastAsia="宋体" w:hAnsi="Times New Roman"/>
          <w:i/>
          <w:szCs w:val="20"/>
          <w:lang w:eastAsia="zh-CN"/>
        </w:rPr>
        <w:t>.</w:t>
      </w:r>
      <w:bookmarkEnd w:id="29"/>
    </w:p>
    <w:p w14:paraId="7FC4BE9C" w14:textId="4FFA8256" w:rsidR="00A43FA1" w:rsidRPr="004A2E52" w:rsidRDefault="00A43FA1" w:rsidP="004A2E52">
      <w:pPr>
        <w:pStyle w:val="a9"/>
        <w:tabs>
          <w:tab w:val="left" w:pos="1800"/>
        </w:tabs>
        <w:spacing w:before="120" w:after="120"/>
        <w:jc w:val="both"/>
        <w:rPr>
          <w:rFonts w:ascii="Times New Roman" w:eastAsia="宋体" w:hAnsi="Times New Roman"/>
          <w:i/>
          <w:szCs w:val="20"/>
          <w:lang w:eastAsia="zh-CN"/>
        </w:rPr>
      </w:pPr>
    </w:p>
    <w:p w14:paraId="35A6F5BB" w14:textId="7A44EC92" w:rsidR="00786E79" w:rsidRPr="004A2E52" w:rsidRDefault="00786E79" w:rsidP="004A2E52">
      <w:pPr>
        <w:pStyle w:val="a1"/>
        <w:spacing w:before="120"/>
        <w:rPr>
          <w:rFonts w:eastAsia="等线"/>
          <w:szCs w:val="20"/>
          <w:lang w:eastAsia="zh-CN"/>
        </w:rPr>
      </w:pPr>
      <w:r w:rsidRPr="004A2E52">
        <w:rPr>
          <w:rFonts w:eastAsia="等线"/>
          <w:szCs w:val="20"/>
          <w:lang w:eastAsia="zh-CN"/>
        </w:rPr>
        <w:t>I</w:t>
      </w:r>
      <w:r w:rsidRPr="004A2E52">
        <w:rPr>
          <w:rFonts w:eastAsia="等线" w:hint="eastAsia"/>
          <w:szCs w:val="20"/>
          <w:lang w:eastAsia="zh-CN"/>
        </w:rPr>
        <w:t>n</w:t>
      </w:r>
      <w:r w:rsidRPr="004A2E52">
        <w:rPr>
          <w:rFonts w:eastAsia="等线"/>
          <w:szCs w:val="20"/>
          <w:lang w:eastAsia="zh-CN"/>
        </w:rPr>
        <w:t xml:space="preserve"> </w:t>
      </w:r>
      <w:r w:rsidR="002D5EBB">
        <w:rPr>
          <w:rFonts w:eastAsia="等线"/>
          <w:szCs w:val="20"/>
          <w:lang w:eastAsia="zh-CN"/>
        </w:rPr>
        <w:t xml:space="preserve">the </w:t>
      </w:r>
      <w:r w:rsidRPr="004A2E52">
        <w:rPr>
          <w:rFonts w:eastAsia="等线"/>
          <w:szCs w:val="20"/>
          <w:lang w:eastAsia="zh-CN"/>
        </w:rPr>
        <w:t>last meeting</w:t>
      </w:r>
      <w:r w:rsidR="00484B80" w:rsidRPr="004A2E52">
        <w:rPr>
          <w:rFonts w:eastAsia="等线"/>
          <w:szCs w:val="20"/>
          <w:lang w:eastAsia="zh-CN"/>
        </w:rPr>
        <w:t>,</w:t>
      </w:r>
      <w:r w:rsidRPr="004A2E52">
        <w:rPr>
          <w:rFonts w:eastAsia="等线"/>
          <w:szCs w:val="20"/>
          <w:lang w:eastAsia="zh-CN"/>
        </w:rPr>
        <w:t xml:space="preserve"> the following working assumption is made</w:t>
      </w:r>
      <w:r w:rsidR="00FB4511" w:rsidRPr="004A2E52">
        <w:rPr>
          <w:rFonts w:eastAsia="等线" w:hint="eastAsia"/>
          <w:szCs w:val="20"/>
          <w:lang w:eastAsia="zh-CN"/>
        </w:rPr>
        <w:t>:</w:t>
      </w:r>
    </w:p>
    <w:tbl>
      <w:tblPr>
        <w:tblStyle w:val="aff1"/>
        <w:tblW w:w="0" w:type="auto"/>
        <w:tblLook w:val="04A0" w:firstRow="1" w:lastRow="0" w:firstColumn="1" w:lastColumn="0" w:noHBand="0" w:noVBand="1"/>
      </w:tblPr>
      <w:tblGrid>
        <w:gridCol w:w="9060"/>
      </w:tblGrid>
      <w:tr w:rsidR="00786E79" w:rsidRPr="004A2E52" w14:paraId="375CE5E1" w14:textId="77777777" w:rsidTr="00C60DC5">
        <w:tc>
          <w:tcPr>
            <w:tcW w:w="9060" w:type="dxa"/>
          </w:tcPr>
          <w:p w14:paraId="612DDBFA" w14:textId="77777777" w:rsidR="00786E79" w:rsidRPr="004A2E52" w:rsidRDefault="00786E79" w:rsidP="004A2E52">
            <w:pPr>
              <w:pStyle w:val="ab"/>
              <w:widowControl/>
              <w:numPr>
                <w:ilvl w:val="0"/>
                <w:numId w:val="16"/>
              </w:numPr>
              <w:spacing w:before="120" w:after="120" w:line="256" w:lineRule="auto"/>
              <w:ind w:firstLineChars="0"/>
              <w:jc w:val="left"/>
              <w:rPr>
                <w:rFonts w:ascii="Times New Roman" w:hAnsi="Times New Roman"/>
                <w:sz w:val="20"/>
                <w:szCs w:val="20"/>
                <w:lang w:val="en-GB"/>
              </w:rPr>
            </w:pPr>
            <w:r w:rsidRPr="004A2E52">
              <w:rPr>
                <w:rFonts w:ascii="Times New Roman" w:hAnsi="Times New Roman"/>
                <w:sz w:val="20"/>
                <w:szCs w:val="20"/>
              </w:rPr>
              <w:t>(working assumption) The HARQ ID is used to identify the TB for which resources for retransmission are provided (subject to the indication of re-transmission via NDI)</w:t>
            </w:r>
          </w:p>
        </w:tc>
      </w:tr>
    </w:tbl>
    <w:p w14:paraId="029D213C" w14:textId="03D78DBD" w:rsidR="00A43FA1" w:rsidRPr="004A2E52" w:rsidRDefault="00A43FA1" w:rsidP="004A2E52">
      <w:pPr>
        <w:pStyle w:val="a9"/>
        <w:spacing w:before="120" w:after="120"/>
        <w:jc w:val="both"/>
        <w:rPr>
          <w:rFonts w:ascii="Times New Roman" w:eastAsia="宋体" w:hAnsi="Times New Roman"/>
          <w:b w:val="0"/>
          <w:bCs/>
          <w:szCs w:val="20"/>
          <w:lang w:eastAsia="zh-CN"/>
        </w:rPr>
      </w:pPr>
      <w:r w:rsidRPr="004A2E52">
        <w:rPr>
          <w:rFonts w:ascii="Times New Roman" w:eastAsia="宋体" w:hAnsi="Times New Roman"/>
          <w:b w:val="0"/>
          <w:bCs/>
          <w:szCs w:val="20"/>
          <w:lang w:eastAsia="zh-CN"/>
        </w:rPr>
        <w:t xml:space="preserve">It was discussed that there is one PUCCH transmission occasion after all transmission occasions of a configured sidelink grant and there is only one HARQ-ACK bit for each configured sidelink grant on the PUCCH. TX UE will report NACK if the last transmitted TB fails. However, as </w:t>
      </w:r>
      <w:r w:rsidR="00484B80" w:rsidRPr="004A2E52">
        <w:rPr>
          <w:rFonts w:ascii="Times New Roman" w:eastAsia="宋体" w:hAnsi="Times New Roman"/>
          <w:b w:val="0"/>
          <w:bCs/>
          <w:szCs w:val="20"/>
          <w:lang w:eastAsia="zh-CN"/>
        </w:rPr>
        <w:t>there can be multiple HARQ process</w:t>
      </w:r>
      <w:r w:rsidR="000022D6">
        <w:rPr>
          <w:rFonts w:ascii="Times New Roman" w:eastAsia="宋体" w:hAnsi="Times New Roman"/>
          <w:b w:val="0"/>
          <w:bCs/>
          <w:szCs w:val="20"/>
          <w:lang w:eastAsia="zh-CN"/>
        </w:rPr>
        <w:t>es</w:t>
      </w:r>
      <w:r w:rsidR="00484B80" w:rsidRPr="004A2E52">
        <w:rPr>
          <w:rFonts w:ascii="Times New Roman" w:eastAsia="宋体" w:hAnsi="Times New Roman"/>
          <w:b w:val="0"/>
          <w:bCs/>
          <w:szCs w:val="20"/>
          <w:lang w:eastAsia="zh-CN"/>
        </w:rPr>
        <w:t xml:space="preserve"> associated with a configured sidelink grant and </w:t>
      </w:r>
      <w:r w:rsidRPr="004A2E52">
        <w:rPr>
          <w:rFonts w:ascii="Times New Roman" w:eastAsia="宋体" w:hAnsi="Times New Roman"/>
          <w:b w:val="0"/>
          <w:bCs/>
          <w:szCs w:val="20"/>
          <w:lang w:eastAsia="zh-CN"/>
        </w:rPr>
        <w:t xml:space="preserve">the HARQ process ID </w:t>
      </w:r>
      <w:r w:rsidR="00484B80" w:rsidRPr="004A2E52">
        <w:rPr>
          <w:rFonts w:ascii="Times New Roman" w:eastAsia="宋体" w:hAnsi="Times New Roman"/>
          <w:b w:val="0"/>
          <w:bCs/>
          <w:szCs w:val="20"/>
          <w:lang w:eastAsia="zh-CN"/>
        </w:rPr>
        <w:t>for a transmission</w:t>
      </w:r>
      <w:r w:rsidRPr="004A2E52">
        <w:rPr>
          <w:rFonts w:ascii="Times New Roman" w:eastAsia="宋体" w:hAnsi="Times New Roman"/>
          <w:b w:val="0"/>
          <w:bCs/>
          <w:szCs w:val="20"/>
          <w:lang w:eastAsia="zh-CN"/>
        </w:rPr>
        <w:t xml:space="preserve"> </w:t>
      </w:r>
      <w:r w:rsidR="000D5F8B" w:rsidRPr="004A2E52">
        <w:rPr>
          <w:rFonts w:ascii="Times New Roman" w:eastAsia="宋体" w:hAnsi="Times New Roman"/>
          <w:b w:val="0"/>
          <w:bCs/>
          <w:szCs w:val="20"/>
          <w:lang w:eastAsia="zh-CN"/>
        </w:rPr>
        <w:t>can be</w:t>
      </w:r>
      <w:r w:rsidRPr="004A2E52">
        <w:rPr>
          <w:rFonts w:ascii="Times New Roman" w:eastAsia="宋体" w:hAnsi="Times New Roman"/>
          <w:b w:val="0"/>
          <w:bCs/>
          <w:szCs w:val="20"/>
          <w:lang w:eastAsia="zh-CN"/>
        </w:rPr>
        <w:t xml:space="preserve"> decided by TX UE, gNB only can “see” a NACK implying resources request for a configured grant</w:t>
      </w:r>
      <w:r w:rsidR="007B2C38">
        <w:rPr>
          <w:rFonts w:ascii="Times New Roman" w:eastAsia="宋体" w:hAnsi="Times New Roman"/>
          <w:b w:val="0"/>
          <w:bCs/>
          <w:szCs w:val="20"/>
          <w:lang w:eastAsia="zh-CN"/>
        </w:rPr>
        <w:t>, it</w:t>
      </w:r>
      <w:r w:rsidR="00A00DF8" w:rsidRPr="004A2E52">
        <w:rPr>
          <w:rFonts w:ascii="Times New Roman" w:eastAsia="宋体" w:hAnsi="Times New Roman"/>
          <w:b w:val="0"/>
          <w:bCs/>
          <w:szCs w:val="20"/>
          <w:lang w:eastAsia="zh-CN"/>
        </w:rPr>
        <w:t xml:space="preserve"> </w:t>
      </w:r>
      <w:r w:rsidR="0014448E" w:rsidRPr="004A2E52">
        <w:rPr>
          <w:rFonts w:ascii="Times New Roman" w:eastAsia="宋体" w:hAnsi="Times New Roman"/>
          <w:b w:val="0"/>
          <w:bCs/>
          <w:szCs w:val="20"/>
          <w:lang w:eastAsia="zh-CN"/>
        </w:rPr>
        <w:t>is</w:t>
      </w:r>
      <w:r w:rsidRPr="004A2E52">
        <w:rPr>
          <w:rFonts w:ascii="Times New Roman" w:eastAsia="宋体" w:hAnsi="Times New Roman"/>
          <w:b w:val="0"/>
          <w:bCs/>
          <w:szCs w:val="20"/>
          <w:lang w:eastAsia="zh-CN"/>
        </w:rPr>
        <w:t xml:space="preserve"> unaware of which sidelink HARQ process is being addressed by the NACK. Thus, it is impossible for the dynamic grant which schedules retransmissions as a response to the NACK to provide sidelink HARQ process number.</w:t>
      </w:r>
      <w:r w:rsidR="00D61637" w:rsidRPr="004A2E52">
        <w:rPr>
          <w:rFonts w:ascii="Times New Roman" w:eastAsia="宋体" w:hAnsi="Times New Roman"/>
          <w:b w:val="0"/>
          <w:bCs/>
          <w:szCs w:val="20"/>
          <w:lang w:eastAsia="zh-CN"/>
        </w:rPr>
        <w:t xml:space="preserve"> </w:t>
      </w:r>
      <w:r w:rsidR="002D5EBB">
        <w:rPr>
          <w:rFonts w:ascii="Times New Roman" w:eastAsia="宋体" w:hAnsi="Times New Roman"/>
          <w:b w:val="0"/>
          <w:bCs/>
          <w:szCs w:val="20"/>
          <w:lang w:eastAsia="zh-CN"/>
        </w:rPr>
        <w:t xml:space="preserve">In such cases, the resources in the DCI can be identified by a CG ID. </w:t>
      </w:r>
      <w:r w:rsidR="00D61637" w:rsidRPr="004A2E52">
        <w:rPr>
          <w:rFonts w:ascii="Times New Roman" w:eastAsia="宋体" w:hAnsi="Times New Roman"/>
          <w:b w:val="0"/>
          <w:bCs/>
          <w:szCs w:val="20"/>
          <w:lang w:eastAsia="zh-CN"/>
        </w:rPr>
        <w:t>Similar to the DCI activating/de-activating SL CG type2, the 3</w:t>
      </w:r>
      <w:r w:rsidR="00301B5D">
        <w:rPr>
          <w:rFonts w:ascii="Times New Roman" w:eastAsia="宋体" w:hAnsi="Times New Roman"/>
          <w:b w:val="0"/>
          <w:bCs/>
          <w:szCs w:val="20"/>
          <w:lang w:eastAsia="zh-CN"/>
        </w:rPr>
        <w:t xml:space="preserve"> LSB</w:t>
      </w:r>
      <w:r w:rsidR="00283691">
        <w:rPr>
          <w:rFonts w:ascii="Times New Roman" w:eastAsia="宋体" w:hAnsi="Times New Roman"/>
          <w:b w:val="0"/>
          <w:bCs/>
          <w:szCs w:val="20"/>
          <w:lang w:eastAsia="zh-CN"/>
        </w:rPr>
        <w:t>s</w:t>
      </w:r>
      <w:r w:rsidR="00D61637" w:rsidRPr="004A2E52">
        <w:rPr>
          <w:rFonts w:ascii="Times New Roman" w:eastAsia="宋体" w:hAnsi="Times New Roman"/>
          <w:b w:val="0"/>
          <w:bCs/>
          <w:szCs w:val="20"/>
          <w:lang w:eastAsia="zh-CN"/>
        </w:rPr>
        <w:t xml:space="preserve"> of the HPN can be re-interpreted as </w:t>
      </w:r>
      <w:r w:rsidR="001C29F6">
        <w:rPr>
          <w:rFonts w:ascii="Times New Roman" w:eastAsia="宋体" w:hAnsi="Times New Roman"/>
          <w:b w:val="0"/>
          <w:bCs/>
          <w:szCs w:val="20"/>
          <w:lang w:eastAsia="zh-CN"/>
        </w:rPr>
        <w:t xml:space="preserve">a </w:t>
      </w:r>
      <w:r w:rsidR="00D61637" w:rsidRPr="004A2E52">
        <w:rPr>
          <w:rFonts w:ascii="Times New Roman" w:eastAsia="宋体" w:hAnsi="Times New Roman"/>
          <w:b w:val="0"/>
          <w:bCs/>
          <w:szCs w:val="20"/>
          <w:lang w:eastAsia="zh-CN"/>
        </w:rPr>
        <w:t>3-bit SL CG index</w:t>
      </w:r>
      <w:r w:rsidR="006D58EB">
        <w:rPr>
          <w:rFonts w:ascii="Times New Roman" w:eastAsia="宋体" w:hAnsi="Times New Roman"/>
          <w:b w:val="0"/>
          <w:bCs/>
          <w:szCs w:val="20"/>
          <w:lang w:eastAsia="zh-CN"/>
        </w:rPr>
        <w:t xml:space="preserve"> and the MSB is reserved</w:t>
      </w:r>
      <w:r w:rsidR="00A07D93" w:rsidRPr="004A2E52">
        <w:rPr>
          <w:rFonts w:ascii="Times New Roman" w:eastAsia="宋体" w:hAnsi="Times New Roman" w:hint="eastAsia"/>
          <w:b w:val="0"/>
          <w:bCs/>
          <w:szCs w:val="20"/>
          <w:lang w:eastAsia="zh-CN"/>
        </w:rPr>
        <w:t>.</w:t>
      </w:r>
    </w:p>
    <w:p w14:paraId="56E0D1C7" w14:textId="0864914D" w:rsidR="00A43FA1" w:rsidRPr="004A2E52" w:rsidRDefault="00A43FA1" w:rsidP="004A2E52">
      <w:pPr>
        <w:pStyle w:val="a9"/>
        <w:spacing w:before="120" w:after="120"/>
        <w:jc w:val="both"/>
        <w:rPr>
          <w:rFonts w:ascii="Times New Roman" w:eastAsia="宋体" w:hAnsi="Times New Roman"/>
          <w:i/>
          <w:iCs/>
          <w:szCs w:val="20"/>
        </w:rPr>
      </w:pPr>
      <w:bookmarkStart w:id="30" w:name="_Ref23975073"/>
      <w:r w:rsidRPr="004A2E52">
        <w:rPr>
          <w:rFonts w:ascii="Times New Roman" w:hAnsi="Times New Roman"/>
          <w:bCs/>
          <w:i/>
          <w:iCs/>
          <w:szCs w:val="20"/>
        </w:rPr>
        <w:lastRenderedPageBreak/>
        <w:t xml:space="preserve">Proposal </w:t>
      </w:r>
      <w:r w:rsidRPr="004A2E52">
        <w:rPr>
          <w:rFonts w:ascii="Times New Roman" w:hAnsi="Times New Roman"/>
          <w:bCs/>
          <w:i/>
          <w:iCs/>
          <w:szCs w:val="20"/>
        </w:rPr>
        <w:fldChar w:fldCharType="begin"/>
      </w:r>
      <w:r w:rsidRPr="004A2E52">
        <w:rPr>
          <w:rFonts w:ascii="Times New Roman" w:hAnsi="Times New Roman"/>
          <w:bCs/>
          <w:i/>
          <w:iCs/>
          <w:szCs w:val="20"/>
        </w:rPr>
        <w:instrText xml:space="preserve"> SEQ Proposal \* ARABIC </w:instrText>
      </w:r>
      <w:r w:rsidRPr="004A2E52">
        <w:rPr>
          <w:rFonts w:ascii="Times New Roman" w:hAnsi="Times New Roman"/>
          <w:bCs/>
          <w:i/>
          <w:iCs/>
          <w:szCs w:val="20"/>
        </w:rPr>
        <w:fldChar w:fldCharType="separate"/>
      </w:r>
      <w:r w:rsidR="008F2949">
        <w:rPr>
          <w:rFonts w:ascii="Times New Roman" w:hAnsi="Times New Roman"/>
          <w:bCs/>
          <w:i/>
          <w:iCs/>
          <w:noProof/>
          <w:szCs w:val="20"/>
        </w:rPr>
        <w:t>16</w:t>
      </w:r>
      <w:r w:rsidRPr="004A2E52">
        <w:rPr>
          <w:rFonts w:ascii="Times New Roman" w:hAnsi="Times New Roman"/>
          <w:bCs/>
          <w:i/>
          <w:iCs/>
          <w:szCs w:val="20"/>
        </w:rPr>
        <w:fldChar w:fldCharType="end"/>
      </w:r>
      <w:r w:rsidRPr="004A2E52">
        <w:rPr>
          <w:rFonts w:ascii="Times New Roman" w:hAnsi="Times New Roman"/>
          <w:bCs/>
          <w:i/>
          <w:iCs/>
          <w:szCs w:val="20"/>
        </w:rPr>
        <w:t>.</w:t>
      </w:r>
      <w:r w:rsidRPr="004A2E52">
        <w:rPr>
          <w:rFonts w:ascii="Times New Roman" w:eastAsia="宋体" w:hAnsi="Times New Roman"/>
          <w:bCs/>
          <w:i/>
          <w:iCs/>
          <w:szCs w:val="20"/>
        </w:rPr>
        <w:t xml:space="preserve"> </w:t>
      </w:r>
      <w:r w:rsidR="00252500" w:rsidRPr="004A2E52">
        <w:rPr>
          <w:rFonts w:ascii="Times New Roman" w:eastAsia="宋体" w:hAnsi="Times New Roman"/>
          <w:bCs/>
          <w:i/>
          <w:iCs/>
          <w:szCs w:val="20"/>
        </w:rPr>
        <w:t xml:space="preserve">For the </w:t>
      </w:r>
      <w:r w:rsidRPr="004A2E52">
        <w:rPr>
          <w:rFonts w:ascii="Times New Roman" w:eastAsia="宋体" w:hAnsi="Times New Roman"/>
          <w:bCs/>
          <w:i/>
          <w:iCs/>
          <w:szCs w:val="20"/>
        </w:rPr>
        <w:t>DCI scheduling</w:t>
      </w:r>
      <w:r w:rsidRPr="004A2E52">
        <w:rPr>
          <w:rFonts w:ascii="Times New Roman" w:eastAsia="宋体" w:hAnsi="Times New Roman"/>
          <w:i/>
          <w:szCs w:val="20"/>
          <w:lang w:eastAsia="zh-CN"/>
        </w:rPr>
        <w:t xml:space="preserve"> retransmission of a configured sidelink grant</w:t>
      </w:r>
      <w:r w:rsidR="00252500" w:rsidRPr="004A2E52">
        <w:rPr>
          <w:rFonts w:ascii="Times New Roman" w:eastAsia="宋体" w:hAnsi="Times New Roman"/>
          <w:i/>
          <w:szCs w:val="20"/>
          <w:lang w:eastAsia="zh-CN"/>
        </w:rPr>
        <w:t xml:space="preserve">, </w:t>
      </w:r>
      <w:r w:rsidR="00692E8B" w:rsidRPr="004A2E52">
        <w:rPr>
          <w:rFonts w:ascii="Times New Roman" w:eastAsia="宋体" w:hAnsi="Times New Roman"/>
          <w:i/>
          <w:szCs w:val="20"/>
          <w:lang w:eastAsia="zh-CN"/>
        </w:rPr>
        <w:t>it carries the configured grant ID instead of SL HARQ process ID to identify the TB for which resources for retransmission are provided</w:t>
      </w:r>
      <w:r w:rsidRPr="004A2E52">
        <w:rPr>
          <w:rFonts w:ascii="Times New Roman" w:eastAsia="宋体" w:hAnsi="Times New Roman"/>
          <w:i/>
          <w:iCs/>
          <w:szCs w:val="20"/>
        </w:rPr>
        <w:t>.</w:t>
      </w:r>
      <w:bookmarkEnd w:id="30"/>
    </w:p>
    <w:p w14:paraId="594CC0CF" w14:textId="77777777" w:rsidR="005F4276" w:rsidRPr="00864166" w:rsidRDefault="005F4276" w:rsidP="00A43FA1">
      <w:pPr>
        <w:pStyle w:val="a9"/>
        <w:spacing w:before="120" w:after="120"/>
        <w:jc w:val="both"/>
        <w:rPr>
          <w:rFonts w:ascii="Times New Roman" w:eastAsia="宋体" w:hAnsi="Times New Roman"/>
          <w:i/>
          <w:iCs/>
        </w:rPr>
      </w:pPr>
    </w:p>
    <w:p w14:paraId="586700F8" w14:textId="2A84C0EC" w:rsidR="00A43FA1" w:rsidRPr="003A5E30" w:rsidRDefault="00B86DC5" w:rsidP="00B86DC5">
      <w:pPr>
        <w:pStyle w:val="5"/>
        <w:rPr>
          <w:rFonts w:eastAsia="等线"/>
          <w:sz w:val="21"/>
          <w:szCs w:val="21"/>
          <w:u w:val="single"/>
        </w:rPr>
      </w:pPr>
      <w:r w:rsidRPr="003A5E30">
        <w:rPr>
          <w:rFonts w:eastAsia="等线" w:hint="eastAsia"/>
          <w:sz w:val="21"/>
          <w:szCs w:val="21"/>
          <w:u w:val="single"/>
        </w:rPr>
        <w:t>T</w:t>
      </w:r>
      <w:r w:rsidRPr="003A5E30">
        <w:rPr>
          <w:rFonts w:eastAsia="等线"/>
          <w:sz w:val="21"/>
          <w:szCs w:val="21"/>
          <w:u w:val="single"/>
        </w:rPr>
        <w:t>P</w:t>
      </w:r>
      <w:r w:rsidR="00CA1BC5">
        <w:rPr>
          <w:rFonts w:eastAsia="等线"/>
          <w:sz w:val="21"/>
          <w:szCs w:val="21"/>
          <w:u w:val="single"/>
        </w:rPr>
        <w:t>7</w:t>
      </w:r>
    </w:p>
    <w:p w14:paraId="2E46FA51" w14:textId="77777777" w:rsidR="0014406C" w:rsidRPr="00864166" w:rsidRDefault="0014406C" w:rsidP="004A2E52">
      <w:pPr>
        <w:spacing w:before="120" w:after="120"/>
        <w:jc w:val="center"/>
        <w:rPr>
          <w:b/>
          <w:color w:val="FF0000"/>
          <w:szCs w:val="20"/>
          <w:lang w:eastAsia="zh-CN"/>
        </w:rPr>
      </w:pPr>
      <w:r w:rsidRPr="00864166">
        <w:rPr>
          <w:b/>
          <w:color w:val="FF0000"/>
          <w:szCs w:val="20"/>
          <w:lang w:eastAsia="zh-CN"/>
        </w:rPr>
        <w:t>------------------------------------------- Start of Draft TP of 21</w:t>
      </w:r>
      <w:r w:rsidRPr="00864166">
        <w:rPr>
          <w:rFonts w:eastAsiaTheme="minorEastAsia"/>
          <w:b/>
          <w:color w:val="FF0000"/>
          <w:szCs w:val="20"/>
          <w:lang w:eastAsia="zh-CN"/>
        </w:rPr>
        <w:t>2</w:t>
      </w:r>
      <w:r w:rsidRPr="00864166">
        <w:rPr>
          <w:b/>
          <w:color w:val="FF0000"/>
          <w:szCs w:val="20"/>
          <w:lang w:eastAsia="zh-CN"/>
        </w:rPr>
        <w:t xml:space="preserve"> -------------------------------------</w:t>
      </w:r>
    </w:p>
    <w:p w14:paraId="73FDB556" w14:textId="77777777" w:rsidR="0014406C" w:rsidRPr="008F7819" w:rsidRDefault="0014406C" w:rsidP="004A2E52">
      <w:pPr>
        <w:pStyle w:val="B10"/>
        <w:spacing w:before="120" w:after="120"/>
        <w:ind w:left="0" w:firstLine="0"/>
        <w:rPr>
          <w:rFonts w:eastAsia="等线"/>
          <w:b/>
          <w:bCs/>
        </w:rPr>
      </w:pPr>
      <w:r w:rsidRPr="008F7819">
        <w:rPr>
          <w:rFonts w:eastAsia="等线" w:hint="eastAsia"/>
          <w:b/>
          <w:bCs/>
        </w:rPr>
        <w:t>7.3.1.</w:t>
      </w:r>
      <w:r w:rsidRPr="008F7819">
        <w:rPr>
          <w:rFonts w:eastAsia="等线"/>
          <w:b/>
          <w:bCs/>
        </w:rPr>
        <w:t>4</w:t>
      </w:r>
      <w:r w:rsidRPr="008F7819">
        <w:rPr>
          <w:rFonts w:eastAsia="等线" w:hint="eastAsia"/>
          <w:b/>
          <w:bCs/>
        </w:rPr>
        <w:t>.1</w:t>
      </w:r>
      <w:r w:rsidRPr="008F7819">
        <w:rPr>
          <w:rFonts w:eastAsia="等线" w:hint="eastAsia"/>
          <w:b/>
          <w:bCs/>
        </w:rPr>
        <w:tab/>
        <w:t xml:space="preserve">Format </w:t>
      </w:r>
      <w:r w:rsidRPr="008F7819">
        <w:rPr>
          <w:rFonts w:eastAsia="等线"/>
          <w:b/>
          <w:bCs/>
        </w:rPr>
        <w:t>3</w:t>
      </w:r>
      <w:r w:rsidRPr="008F7819">
        <w:rPr>
          <w:rFonts w:eastAsia="等线" w:hint="eastAsia"/>
          <w:b/>
          <w:bCs/>
        </w:rPr>
        <w:t>_</w:t>
      </w:r>
      <w:r w:rsidRPr="008F7819">
        <w:rPr>
          <w:rFonts w:eastAsia="等线"/>
          <w:b/>
          <w:bCs/>
        </w:rPr>
        <w:t>0</w:t>
      </w:r>
    </w:p>
    <w:p w14:paraId="26A722F1" w14:textId="77777777" w:rsidR="007A415E" w:rsidRDefault="007A415E" w:rsidP="004A2E52">
      <w:pPr>
        <w:spacing w:before="120" w:after="120"/>
        <w:rPr>
          <w:szCs w:val="20"/>
          <w:lang w:eastAsia="zh-CN"/>
        </w:rPr>
      </w:pPr>
      <w:r>
        <w:t>DCI format 3</w:t>
      </w:r>
      <w:r>
        <w:rPr>
          <w:lang w:eastAsia="zh-CN"/>
        </w:rPr>
        <w:t>_0</w:t>
      </w:r>
      <w:r>
        <w:t xml:space="preserve"> is used for scheduling of NR PSCCH and NR PSSCH in one cell. </w:t>
      </w:r>
    </w:p>
    <w:p w14:paraId="74F448C5" w14:textId="77777777" w:rsidR="007A415E" w:rsidRDefault="007A415E" w:rsidP="004A2E52">
      <w:pPr>
        <w:spacing w:before="120" w:after="120"/>
      </w:pPr>
      <w:r>
        <w:t>The following information is transmitted by means of the DCI format 3</w:t>
      </w:r>
      <w:r>
        <w:rPr>
          <w:lang w:eastAsia="zh-CN"/>
        </w:rPr>
        <w:t xml:space="preserve">_0 with CRC scrambled by SL-RNTI or </w:t>
      </w:r>
      <w:r>
        <w:t>SL-CS-RNTI:</w:t>
      </w:r>
    </w:p>
    <w:p w14:paraId="5A98A9DF" w14:textId="77777777" w:rsidR="007A415E" w:rsidRDefault="007A415E" w:rsidP="004A2E52">
      <w:pPr>
        <w:pStyle w:val="B10"/>
        <w:spacing w:before="120" w:after="120"/>
        <w:rPr>
          <w:lang w:eastAsia="ko-KR"/>
        </w:rPr>
      </w:pPr>
      <w:r>
        <w:rPr>
          <w:lang w:eastAsia="ko-KR"/>
        </w:rPr>
        <w:t>-</w:t>
      </w:r>
      <w:r>
        <w:rPr>
          <w:lang w:eastAsia="ko-KR"/>
        </w:rPr>
        <w:tab/>
        <w:t>Time gap – [x] bits</w:t>
      </w:r>
      <w:r>
        <w:rPr>
          <w:lang w:eastAsia="zh-CN"/>
        </w:rPr>
        <w:t xml:space="preserve"> </w:t>
      </w:r>
      <w:r>
        <w:rPr>
          <w:lang w:eastAsia="ko-KR"/>
        </w:rPr>
        <w:t>determined by higher layer parameter</w:t>
      </w:r>
      <w:r>
        <w:rPr>
          <w:lang w:eastAsia="zh-CN"/>
        </w:rPr>
        <w:t xml:space="preserve"> </w:t>
      </w:r>
      <w:proofErr w:type="spellStart"/>
      <w:r>
        <w:rPr>
          <w:i/>
          <w:lang w:eastAsia="ko-KR"/>
        </w:rPr>
        <w:t>timeGapFirstSidelinkTransmission</w:t>
      </w:r>
      <w:proofErr w:type="spellEnd"/>
      <w:r>
        <w:rPr>
          <w:i/>
          <w:lang w:eastAsia="zh-CN"/>
        </w:rPr>
        <w:t xml:space="preserve">, </w:t>
      </w:r>
      <w:r>
        <w:rPr>
          <w:lang w:eastAsia="ko-KR"/>
        </w:rPr>
        <w:t xml:space="preserve">as defined in clause </w:t>
      </w:r>
      <w:proofErr w:type="spellStart"/>
      <w:r>
        <w:rPr>
          <w:lang w:eastAsia="ko-KR"/>
        </w:rPr>
        <w:t>x.x.x</w:t>
      </w:r>
      <w:proofErr w:type="spellEnd"/>
      <w:r>
        <w:rPr>
          <w:lang w:eastAsia="ko-KR"/>
        </w:rPr>
        <w:t xml:space="preserve"> of [6, TS 38.214]</w:t>
      </w:r>
    </w:p>
    <w:p w14:paraId="2DB9B70A" w14:textId="1E9513EE" w:rsidR="007A415E" w:rsidRDefault="007A415E" w:rsidP="004A2E52">
      <w:pPr>
        <w:pStyle w:val="B10"/>
        <w:spacing w:before="120" w:after="120"/>
        <w:rPr>
          <w:lang w:eastAsia="ko-KR"/>
        </w:rPr>
      </w:pPr>
      <w:r>
        <w:rPr>
          <w:lang w:eastAsia="ko-KR"/>
        </w:rPr>
        <w:t>-</w:t>
      </w:r>
      <w:r>
        <w:rPr>
          <w:lang w:eastAsia="ko-KR"/>
        </w:rPr>
        <w:tab/>
        <w:t>HARQ process ID – [x] bits</w:t>
      </w:r>
      <w:r>
        <w:rPr>
          <w:i/>
          <w:lang w:eastAsia="zh-CN"/>
        </w:rPr>
        <w:t xml:space="preserve"> </w:t>
      </w:r>
      <w:r>
        <w:rPr>
          <w:lang w:eastAsia="ko-KR"/>
        </w:rPr>
        <w:t xml:space="preserve">as defined in clause </w:t>
      </w:r>
      <w:proofErr w:type="spellStart"/>
      <w:r>
        <w:rPr>
          <w:lang w:eastAsia="ko-KR"/>
        </w:rPr>
        <w:t>x.x.x</w:t>
      </w:r>
      <w:proofErr w:type="spellEnd"/>
      <w:r>
        <w:rPr>
          <w:lang w:eastAsia="ko-KR"/>
        </w:rPr>
        <w:t xml:space="preserve"> of [6, TS 38.214]</w:t>
      </w:r>
    </w:p>
    <w:p w14:paraId="1CB9B061" w14:textId="77777777" w:rsidR="00C1056A" w:rsidRPr="00614E22" w:rsidRDefault="00C1056A" w:rsidP="004A2E52">
      <w:pPr>
        <w:pStyle w:val="B2"/>
        <w:spacing w:before="120" w:after="120"/>
        <w:rPr>
          <w:color w:val="FF0000"/>
        </w:rPr>
      </w:pPr>
      <w:r w:rsidRPr="00614E22">
        <w:rPr>
          <w:color w:val="FF0000"/>
          <w:lang w:eastAsia="ko-KR"/>
        </w:rPr>
        <w:t>-</w:t>
      </w:r>
      <w:r w:rsidRPr="00614E22">
        <w:rPr>
          <w:color w:val="FF0000"/>
          <w:lang w:eastAsia="ko-KR"/>
        </w:rPr>
        <w:tab/>
      </w:r>
      <w:r w:rsidR="00CA48E6" w:rsidRPr="00614E22">
        <w:rPr>
          <w:color w:val="FF0000"/>
          <w:lang w:eastAsia="ko-KR"/>
        </w:rPr>
        <w:t>if the CRC of DCI format 3_0 is scrambled by SL-RNTI</w:t>
      </w:r>
      <w:r w:rsidR="00CA48E6" w:rsidRPr="00614E22">
        <w:rPr>
          <w:color w:val="FF0000"/>
        </w:rPr>
        <w:t>, this field indicates a sidelink HARQ process ID</w:t>
      </w:r>
    </w:p>
    <w:p w14:paraId="7C2FE691" w14:textId="1AB03ACE" w:rsidR="00CA48E6" w:rsidRPr="00614E22" w:rsidRDefault="00C1056A" w:rsidP="004A2E52">
      <w:pPr>
        <w:pStyle w:val="B2"/>
        <w:spacing w:before="120" w:after="120"/>
        <w:rPr>
          <w:color w:val="FF0000"/>
        </w:rPr>
      </w:pPr>
      <w:r w:rsidRPr="00614E22">
        <w:rPr>
          <w:color w:val="FF0000"/>
          <w:lang w:eastAsia="ko-KR"/>
        </w:rPr>
        <w:t>-</w:t>
      </w:r>
      <w:r w:rsidRPr="00614E22">
        <w:rPr>
          <w:color w:val="FF0000"/>
          <w:lang w:eastAsia="ko-KR"/>
        </w:rPr>
        <w:tab/>
      </w:r>
      <w:r w:rsidR="00CA48E6" w:rsidRPr="00614E22">
        <w:rPr>
          <w:color w:val="FF0000"/>
          <w:lang w:eastAsia="ko-KR"/>
        </w:rPr>
        <w:t>if the CRC of DCI format 3_0 is scrambled by SL-CS-RNTI</w:t>
      </w:r>
      <w:r w:rsidR="00CA48E6" w:rsidRPr="00614E22">
        <w:rPr>
          <w:color w:val="FF0000"/>
        </w:rPr>
        <w:t xml:space="preserve">, </w:t>
      </w:r>
    </w:p>
    <w:p w14:paraId="54AD3E89" w14:textId="0CED2D09" w:rsidR="00CA48E6" w:rsidRPr="00614E22" w:rsidRDefault="00CA48E6" w:rsidP="004A2E52">
      <w:pPr>
        <w:spacing w:before="120" w:after="120"/>
        <w:ind w:leftChars="384" w:left="768"/>
        <w:rPr>
          <w:color w:val="FF0000"/>
          <w:szCs w:val="20"/>
          <w:lang w:eastAsia="ko-KR"/>
        </w:rPr>
      </w:pPr>
      <w:r w:rsidRPr="00614E22">
        <w:rPr>
          <w:color w:val="FF0000"/>
          <w:szCs w:val="20"/>
          <w:lang w:eastAsia="ko-KR"/>
        </w:rPr>
        <w:t>-</w:t>
      </w:r>
      <w:r w:rsidRPr="00614E22">
        <w:rPr>
          <w:color w:val="FF0000"/>
          <w:szCs w:val="20"/>
          <w:lang w:eastAsia="ko-KR"/>
        </w:rPr>
        <w:tab/>
      </w:r>
      <w:r w:rsidR="0095250C">
        <w:rPr>
          <w:color w:val="FF0000"/>
          <w:szCs w:val="20"/>
          <w:lang w:eastAsia="ko-KR"/>
        </w:rPr>
        <w:t xml:space="preserve">if </w:t>
      </w:r>
      <w:r w:rsidR="00F673B9">
        <w:rPr>
          <w:color w:val="FF0000"/>
          <w:szCs w:val="20"/>
          <w:lang w:eastAsia="ko-KR"/>
        </w:rPr>
        <w:t>the n</w:t>
      </w:r>
      <w:r w:rsidR="00F673B9" w:rsidRPr="00F673B9">
        <w:rPr>
          <w:color w:val="FF0000"/>
          <w:szCs w:val="20"/>
          <w:lang w:eastAsia="ko-KR"/>
        </w:rPr>
        <w:t>ew data indicato</w:t>
      </w:r>
      <w:r w:rsidR="00EE237B">
        <w:rPr>
          <w:color w:val="FF0000"/>
          <w:szCs w:val="20"/>
          <w:lang w:eastAsia="ko-KR"/>
        </w:rPr>
        <w:t>r</w:t>
      </w:r>
      <w:r w:rsidR="00A45900">
        <w:rPr>
          <w:color w:val="FF0000"/>
          <w:szCs w:val="20"/>
          <w:lang w:eastAsia="ko-KR"/>
        </w:rPr>
        <w:t>=0</w:t>
      </w:r>
      <w:r w:rsidR="0095250C">
        <w:rPr>
          <w:color w:val="FF0000"/>
          <w:szCs w:val="20"/>
          <w:lang w:eastAsia="ko-KR"/>
        </w:rPr>
        <w:t xml:space="preserve">, </w:t>
      </w:r>
      <w:r w:rsidRPr="00614E22">
        <w:rPr>
          <w:color w:val="FF0000"/>
          <w:szCs w:val="20"/>
          <w:lang w:eastAsia="ko-KR"/>
        </w:rPr>
        <w:t xml:space="preserve">the MSB is used to indicate activation or release as defined in </w:t>
      </w:r>
      <w:proofErr w:type="spellStart"/>
      <w:r w:rsidRPr="00614E22">
        <w:rPr>
          <w:color w:val="FF0000"/>
          <w:szCs w:val="20"/>
          <w:lang w:eastAsia="ko-KR"/>
        </w:rPr>
        <w:t>subclause</w:t>
      </w:r>
      <w:proofErr w:type="spellEnd"/>
      <w:r w:rsidRPr="00614E22">
        <w:rPr>
          <w:color w:val="FF0000"/>
          <w:szCs w:val="20"/>
          <w:lang w:eastAsia="ko-KR"/>
        </w:rPr>
        <w:t xml:space="preserve"> </w:t>
      </w:r>
      <w:proofErr w:type="spellStart"/>
      <w:r w:rsidRPr="00614E22">
        <w:rPr>
          <w:color w:val="FF0000"/>
          <w:szCs w:val="20"/>
          <w:lang w:eastAsia="ko-KR"/>
        </w:rPr>
        <w:t>x.x.x</w:t>
      </w:r>
      <w:proofErr w:type="spellEnd"/>
      <w:r w:rsidRPr="00614E22">
        <w:rPr>
          <w:color w:val="FF0000"/>
          <w:szCs w:val="20"/>
          <w:lang w:eastAsia="ko-KR"/>
        </w:rPr>
        <w:t xml:space="preserve"> of [6, TS 38.214], </w:t>
      </w:r>
      <w:r w:rsidR="0095250C">
        <w:rPr>
          <w:color w:val="FF0000"/>
          <w:szCs w:val="20"/>
          <w:lang w:eastAsia="ko-KR"/>
        </w:rPr>
        <w:t>otherwise the MSB is reserved</w:t>
      </w:r>
      <w:r w:rsidR="00A45900">
        <w:rPr>
          <w:color w:val="FF0000"/>
          <w:szCs w:val="20"/>
          <w:lang w:eastAsia="ko-KR"/>
        </w:rPr>
        <w:t>.</w:t>
      </w:r>
    </w:p>
    <w:p w14:paraId="582A5485" w14:textId="0453E673" w:rsidR="00CA48E6" w:rsidRPr="00614E22" w:rsidRDefault="00CA48E6" w:rsidP="004A2E52">
      <w:pPr>
        <w:spacing w:before="120" w:after="120"/>
        <w:ind w:leftChars="384" w:left="768"/>
        <w:rPr>
          <w:color w:val="FF0000"/>
          <w:szCs w:val="20"/>
          <w:lang w:eastAsia="ko-KR"/>
        </w:rPr>
      </w:pPr>
      <w:r w:rsidRPr="00614E22">
        <w:rPr>
          <w:color w:val="FF0000"/>
          <w:szCs w:val="20"/>
          <w:lang w:eastAsia="ko-KR"/>
        </w:rPr>
        <w:t>-</w:t>
      </w:r>
      <w:r w:rsidRPr="00614E22">
        <w:rPr>
          <w:color w:val="FF0000"/>
          <w:szCs w:val="20"/>
          <w:lang w:eastAsia="ko-KR"/>
        </w:rPr>
        <w:tab/>
        <w:t>3 LSB</w:t>
      </w:r>
      <w:r w:rsidR="00412C77">
        <w:rPr>
          <w:color w:val="FF0000"/>
          <w:szCs w:val="20"/>
          <w:lang w:eastAsia="ko-KR"/>
        </w:rPr>
        <w:t>s</w:t>
      </w:r>
      <w:r w:rsidRPr="00614E22">
        <w:rPr>
          <w:color w:val="FF0000"/>
          <w:szCs w:val="20"/>
          <w:lang w:eastAsia="ko-KR"/>
        </w:rPr>
        <w:t xml:space="preserve"> are used to indicate configuration index as defined in </w:t>
      </w:r>
      <w:proofErr w:type="spellStart"/>
      <w:r w:rsidRPr="00614E22">
        <w:rPr>
          <w:color w:val="FF0000"/>
          <w:szCs w:val="20"/>
          <w:lang w:eastAsia="ko-KR"/>
        </w:rPr>
        <w:t>subclause</w:t>
      </w:r>
      <w:proofErr w:type="spellEnd"/>
      <w:r w:rsidRPr="00614E22">
        <w:rPr>
          <w:color w:val="FF0000"/>
          <w:szCs w:val="20"/>
          <w:lang w:eastAsia="ko-KR"/>
        </w:rPr>
        <w:t xml:space="preserve"> </w:t>
      </w:r>
      <w:proofErr w:type="spellStart"/>
      <w:r w:rsidRPr="00614E22">
        <w:rPr>
          <w:color w:val="FF0000"/>
          <w:szCs w:val="20"/>
          <w:lang w:eastAsia="ko-KR"/>
        </w:rPr>
        <w:t>x.x.x</w:t>
      </w:r>
      <w:proofErr w:type="spellEnd"/>
      <w:r w:rsidRPr="00614E22">
        <w:rPr>
          <w:color w:val="FF0000"/>
          <w:szCs w:val="20"/>
          <w:lang w:eastAsia="ko-KR"/>
        </w:rPr>
        <w:t xml:space="preserve"> of [6, TS 38.214],  </w:t>
      </w:r>
    </w:p>
    <w:p w14:paraId="48AFCB1B" w14:textId="77777777" w:rsidR="007A415E" w:rsidRDefault="007A415E" w:rsidP="004A2E52">
      <w:pPr>
        <w:pStyle w:val="B10"/>
        <w:spacing w:before="120" w:after="120"/>
        <w:rPr>
          <w:rFonts w:eastAsia="Malgun Gothic"/>
          <w:lang w:eastAsia="ko-KR"/>
        </w:rPr>
      </w:pPr>
      <w:r>
        <w:rPr>
          <w:lang w:eastAsia="ko-KR"/>
        </w:rPr>
        <w:t>-</w:t>
      </w:r>
      <w:r>
        <w:rPr>
          <w:lang w:eastAsia="ko-KR"/>
        </w:rPr>
        <w:tab/>
        <w:t>New data indicator – 1 bit</w:t>
      </w:r>
      <w:r>
        <w:rPr>
          <w:i/>
          <w:lang w:eastAsia="zh-CN"/>
        </w:rPr>
        <w:t xml:space="preserve"> </w:t>
      </w:r>
      <w:r>
        <w:rPr>
          <w:lang w:eastAsia="ko-KR"/>
        </w:rPr>
        <w:t xml:space="preserve">as defined in clause </w:t>
      </w:r>
      <w:proofErr w:type="spellStart"/>
      <w:r>
        <w:rPr>
          <w:lang w:eastAsia="ko-KR"/>
        </w:rPr>
        <w:t>x.x.x</w:t>
      </w:r>
      <w:proofErr w:type="spellEnd"/>
      <w:r>
        <w:rPr>
          <w:lang w:eastAsia="ko-KR"/>
        </w:rPr>
        <w:t xml:space="preserve"> of [6, TS 38.214]</w:t>
      </w:r>
    </w:p>
    <w:p w14:paraId="1B0FA7CC" w14:textId="77777777" w:rsidR="007A415E" w:rsidRDefault="007A415E" w:rsidP="004A2E52">
      <w:pPr>
        <w:pStyle w:val="B10"/>
        <w:spacing w:before="120" w:after="120"/>
        <w:rPr>
          <w:rFonts w:eastAsia="宋体"/>
          <w:lang w:eastAsia="zh-CN"/>
        </w:rPr>
      </w:pPr>
      <w:r>
        <w:rPr>
          <w:rFonts w:asciiTheme="minorEastAsia" w:eastAsiaTheme="minorEastAsia" w:hAnsiTheme="minorEastAsia" w:hint="eastAsia"/>
          <w:lang w:eastAsia="zh-CN"/>
        </w:rPr>
        <w:t>-</w:t>
      </w:r>
      <w:r>
        <w:rPr>
          <w:rFonts w:asciiTheme="minorEastAsia" w:eastAsiaTheme="minorEastAsia" w:hAnsiTheme="minorEastAsia" w:hint="eastAsia"/>
          <w:lang w:eastAsia="zh-CN"/>
        </w:rPr>
        <w:tab/>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sz w:val="24"/>
                <w:szCs w:val="24"/>
                <w:lang w:eastAsia="en-US"/>
              </w:rPr>
            </m:ctrlPr>
          </m:dPr>
          <m:e>
            <m:sSub>
              <m:sSubPr>
                <m:ctrlPr>
                  <w:rPr>
                    <w:rFonts w:ascii="Cambria Math" w:hAnsi="Cambria Math"/>
                    <w:sz w:val="24"/>
                    <w:szCs w:val="24"/>
                    <w:lang w:eastAsia="en-US"/>
                  </w:rPr>
                </m:ctrlPr>
              </m:sSubPr>
              <m:e>
                <m:r>
                  <m:rPr>
                    <m:nor/>
                  </m:rPr>
                  <m:t>log</m:t>
                </m:r>
              </m:e>
              <m:sub>
                <m:r>
                  <m:rPr>
                    <m:nor/>
                  </m:rPr>
                  <m:t>2</m:t>
                </m:r>
              </m:sub>
            </m:sSub>
            <m:r>
              <m:rPr>
                <m:nor/>
              </m:rPr>
              <m:t>(</m:t>
            </m:r>
            <m:sSubSup>
              <m:sSubSupPr>
                <m:ctrlPr>
                  <w:rPr>
                    <w:rFonts w:ascii="Cambria Math" w:hAnsi="Cambria Math"/>
                    <w:sz w:val="24"/>
                    <w:szCs w:val="24"/>
                    <w:lang w:eastAsia="en-US"/>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Pr>
          <w:lang w:eastAsia="ko-KR"/>
        </w:rPr>
        <w:t xml:space="preserve"> bits</w:t>
      </w:r>
      <w:r>
        <w:rPr>
          <w:lang w:eastAsia="zh-CN"/>
        </w:rPr>
        <w:t xml:space="preserve"> </w:t>
      </w:r>
      <w:r>
        <w:rPr>
          <w:lang w:eastAsia="ko-KR"/>
        </w:rPr>
        <w:t xml:space="preserve">as defined in clause </w:t>
      </w:r>
      <w:proofErr w:type="spellStart"/>
      <w:r>
        <w:rPr>
          <w:lang w:eastAsia="ko-KR"/>
        </w:rPr>
        <w:t>x.x.x</w:t>
      </w:r>
      <w:proofErr w:type="spellEnd"/>
      <w:r>
        <w:rPr>
          <w:lang w:eastAsia="ko-KR"/>
        </w:rPr>
        <w:t xml:space="preserve"> of [6, TS 38.214]</w:t>
      </w:r>
    </w:p>
    <w:p w14:paraId="42A5008C" w14:textId="77777777" w:rsidR="007A415E" w:rsidRDefault="007A415E" w:rsidP="004A2E52">
      <w:pPr>
        <w:pStyle w:val="B10"/>
        <w:spacing w:before="120" w:after="120"/>
        <w:rPr>
          <w:lang w:eastAsia="en-US"/>
        </w:rPr>
      </w:pPr>
      <w:r>
        <w:t>-</w:t>
      </w:r>
      <w:r>
        <w:tab/>
        <w:t xml:space="preserve">SCI format </w:t>
      </w:r>
      <w:r>
        <w:rPr>
          <w:lang w:val="en-US"/>
        </w:rPr>
        <w:t>0-1</w:t>
      </w:r>
      <w:r>
        <w:t xml:space="preserve"> fields according to clause </w:t>
      </w:r>
      <w:r>
        <w:rPr>
          <w:lang w:val="en-US"/>
        </w:rPr>
        <w:t>8.3.1.1</w:t>
      </w:r>
      <w:r>
        <w:t>:</w:t>
      </w:r>
    </w:p>
    <w:p w14:paraId="4F12C09E" w14:textId="77777777" w:rsidR="007A415E" w:rsidRDefault="007A415E" w:rsidP="004A2E52">
      <w:pPr>
        <w:pStyle w:val="B2"/>
        <w:spacing w:before="120" w:after="120"/>
      </w:pPr>
      <w:r>
        <w:rPr>
          <w:lang w:eastAsia="ko-KR"/>
        </w:rPr>
        <w:t>-</w:t>
      </w:r>
      <w:r>
        <w:rPr>
          <w:lang w:eastAsia="ko-KR"/>
        </w:rPr>
        <w:tab/>
        <w:t>Frequency resource assignment</w:t>
      </w:r>
      <w:r>
        <w:rPr>
          <w:noProof/>
        </w:rPr>
        <w:t>.</w:t>
      </w:r>
    </w:p>
    <w:p w14:paraId="1D744B5C" w14:textId="77777777" w:rsidR="007A415E" w:rsidRDefault="007A415E" w:rsidP="004A2E52">
      <w:pPr>
        <w:pStyle w:val="B2"/>
        <w:spacing w:before="120" w:after="120"/>
      </w:pPr>
      <w:r>
        <w:t>-</w:t>
      </w:r>
      <w:r>
        <w:tab/>
        <w:t xml:space="preserve">Time </w:t>
      </w:r>
      <w:r>
        <w:rPr>
          <w:lang w:eastAsia="ko-KR"/>
        </w:rPr>
        <w:t>resource assignment</w:t>
      </w:r>
      <w:r>
        <w:t>.</w:t>
      </w:r>
    </w:p>
    <w:p w14:paraId="117BD9B9" w14:textId="77777777" w:rsidR="007A415E" w:rsidRDefault="007A415E" w:rsidP="004A2E52">
      <w:pPr>
        <w:pStyle w:val="B10"/>
        <w:spacing w:before="120" w:after="120"/>
        <w:rPr>
          <w:lang w:eastAsia="ko-KR"/>
        </w:rPr>
      </w:pPr>
      <w:r>
        <w:rPr>
          <w:lang w:val="en-US"/>
        </w:rPr>
        <w:t>-</w:t>
      </w:r>
      <w:r>
        <w:rPr>
          <w:lang w:val="en-US"/>
        </w:rPr>
        <w:tab/>
        <w:t>PSFCH-to-HARQ feedback timing indicator</w:t>
      </w:r>
      <w:r>
        <w:rPr>
          <w:lang w:eastAsia="ko-KR"/>
        </w:rPr>
        <w:t xml:space="preserve"> – 3 bits</w:t>
      </w:r>
      <w:r>
        <w:rPr>
          <w:i/>
          <w:lang w:eastAsia="zh-CN"/>
        </w:rPr>
        <w:t xml:space="preserve"> </w:t>
      </w:r>
      <w:r>
        <w:rPr>
          <w:lang w:eastAsia="ko-KR"/>
        </w:rPr>
        <w:t xml:space="preserve">as defined in clause </w:t>
      </w:r>
      <w:proofErr w:type="spellStart"/>
      <w:r>
        <w:rPr>
          <w:lang w:eastAsia="ko-KR"/>
        </w:rPr>
        <w:t>x.x.x</w:t>
      </w:r>
      <w:proofErr w:type="spellEnd"/>
      <w:r>
        <w:rPr>
          <w:lang w:eastAsia="ko-KR"/>
        </w:rPr>
        <w:t xml:space="preserve"> of [6, TS 38.214].</w:t>
      </w:r>
    </w:p>
    <w:p w14:paraId="575C44C1" w14:textId="77777777" w:rsidR="007A415E" w:rsidRDefault="007A415E" w:rsidP="004A2E52">
      <w:pPr>
        <w:pStyle w:val="B10"/>
        <w:spacing w:before="120" w:after="120"/>
        <w:rPr>
          <w:lang w:val="en-US" w:eastAsia="en-US"/>
        </w:rPr>
      </w:pPr>
      <w:r>
        <w:rPr>
          <w:lang w:val="en-US"/>
        </w:rPr>
        <w:t>-</w:t>
      </w:r>
      <w:r>
        <w:rPr>
          <w:lang w:val="en-US"/>
        </w:rPr>
        <w:tab/>
        <w:t>PUCCH resource indicator</w:t>
      </w:r>
      <w:r>
        <w:rPr>
          <w:lang w:eastAsia="ko-KR"/>
        </w:rPr>
        <w:t xml:space="preserve"> – 3 bits</w:t>
      </w:r>
      <w:r>
        <w:rPr>
          <w:i/>
          <w:lang w:eastAsia="zh-CN"/>
        </w:rPr>
        <w:t xml:space="preserve"> </w:t>
      </w:r>
      <w:r>
        <w:rPr>
          <w:lang w:eastAsia="ko-KR"/>
        </w:rPr>
        <w:t xml:space="preserve">as defined in clause </w:t>
      </w:r>
      <w:proofErr w:type="spellStart"/>
      <w:r>
        <w:rPr>
          <w:lang w:eastAsia="ko-KR"/>
        </w:rPr>
        <w:t>x.x.x</w:t>
      </w:r>
      <w:proofErr w:type="spellEnd"/>
      <w:r>
        <w:rPr>
          <w:lang w:eastAsia="ko-KR"/>
        </w:rPr>
        <w:t xml:space="preserve"> of [6, TS 38.214].</w:t>
      </w:r>
    </w:p>
    <w:p w14:paraId="09C682F3" w14:textId="77777777" w:rsidR="007A415E" w:rsidRPr="00CA48E6" w:rsidRDefault="007A415E" w:rsidP="004A2E52">
      <w:pPr>
        <w:pStyle w:val="B10"/>
        <w:spacing w:before="120" w:after="120"/>
        <w:rPr>
          <w:strike/>
          <w:color w:val="FF0000"/>
          <w:lang w:val="en-US"/>
        </w:rPr>
      </w:pPr>
      <w:r w:rsidRPr="00CA48E6">
        <w:rPr>
          <w:strike/>
          <w:color w:val="FF0000"/>
          <w:lang w:val="en-US"/>
        </w:rPr>
        <w:t>-</w:t>
      </w:r>
      <w:r w:rsidRPr="00CA48E6">
        <w:rPr>
          <w:strike/>
          <w:color w:val="FF0000"/>
          <w:lang w:val="en-US"/>
        </w:rPr>
        <w:tab/>
        <w:t xml:space="preserve">Configuration </w:t>
      </w:r>
      <w:r w:rsidRPr="00CA48E6">
        <w:rPr>
          <w:rFonts w:eastAsia="Batang"/>
          <w:bCs/>
          <w:strike/>
          <w:color w:val="FF0000"/>
          <w:lang w:eastAsia="ja-JP"/>
        </w:rPr>
        <w:t xml:space="preserve">index </w:t>
      </w:r>
      <w:r w:rsidRPr="00CA48E6">
        <w:rPr>
          <w:strike/>
          <w:color w:val="FF0000"/>
          <w:lang w:eastAsia="ko-KR"/>
        </w:rPr>
        <w:t>– 0 bit if the UE is not configured to monitor DCI format 3_0 with CRC scrambled by SL-CS-RNTI; otherwise [x] bits</w:t>
      </w:r>
      <w:r w:rsidRPr="00CA48E6">
        <w:rPr>
          <w:i/>
          <w:strike/>
          <w:color w:val="FF0000"/>
          <w:lang w:eastAsia="zh-CN"/>
        </w:rPr>
        <w:t xml:space="preserve"> </w:t>
      </w:r>
      <w:r w:rsidRPr="00CA48E6">
        <w:rPr>
          <w:strike/>
          <w:color w:val="FF0000"/>
          <w:lang w:eastAsia="ko-KR"/>
        </w:rPr>
        <w:t xml:space="preserve">as defined in clause </w:t>
      </w:r>
      <w:proofErr w:type="spellStart"/>
      <w:r w:rsidRPr="00CA48E6">
        <w:rPr>
          <w:strike/>
          <w:color w:val="FF0000"/>
          <w:lang w:eastAsia="ko-KR"/>
        </w:rPr>
        <w:t>x.x.x</w:t>
      </w:r>
      <w:proofErr w:type="spellEnd"/>
      <w:r w:rsidRPr="00CA48E6">
        <w:rPr>
          <w:strike/>
          <w:color w:val="FF0000"/>
          <w:lang w:eastAsia="ko-KR"/>
        </w:rPr>
        <w:t xml:space="preserve"> of [6, TS 38.214]. If the UE is configured to monitor DCI format 3_0 with CRC scrambled by SL-CS-RNTI, this field is reserved for DCI format 3_0 with CRC scrambled by SL-RNTI. </w:t>
      </w:r>
    </w:p>
    <w:p w14:paraId="236A5136" w14:textId="4EA4C25F" w:rsidR="0014406C" w:rsidRPr="00864166" w:rsidRDefault="0014406C" w:rsidP="004A2E52">
      <w:pPr>
        <w:spacing w:before="120" w:after="120"/>
        <w:jc w:val="center"/>
        <w:rPr>
          <w:b/>
          <w:szCs w:val="20"/>
          <w:lang w:eastAsia="zh-CN"/>
        </w:rPr>
      </w:pPr>
      <w:r w:rsidRPr="00864166">
        <w:rPr>
          <w:b/>
          <w:color w:val="FF0000"/>
          <w:szCs w:val="20"/>
          <w:lang w:eastAsia="zh-CN"/>
        </w:rPr>
        <w:t xml:space="preserve">---------------------------------------------- </w:t>
      </w:r>
      <w:r w:rsidR="003304DC">
        <w:rPr>
          <w:b/>
          <w:color w:val="FF0000"/>
          <w:szCs w:val="20"/>
          <w:lang w:eastAsia="zh-CN"/>
        </w:rPr>
        <w:t>E</w:t>
      </w:r>
      <w:r w:rsidRPr="00864166">
        <w:rPr>
          <w:b/>
          <w:color w:val="FF0000"/>
          <w:szCs w:val="20"/>
          <w:lang w:eastAsia="zh-CN"/>
        </w:rPr>
        <w:t>nd of Draft TP ---------------------------------------------</w:t>
      </w:r>
    </w:p>
    <w:p w14:paraId="40BA497A" w14:textId="77777777" w:rsidR="0014406C" w:rsidRPr="00864166" w:rsidRDefault="0014406C" w:rsidP="0014406C">
      <w:pPr>
        <w:pStyle w:val="B10"/>
        <w:ind w:left="0" w:firstLine="0"/>
        <w:rPr>
          <w:rFonts w:eastAsia="等线"/>
          <w:lang w:val="en-US" w:eastAsia="zh-CN"/>
        </w:rPr>
      </w:pPr>
    </w:p>
    <w:p w14:paraId="5E24A340" w14:textId="77777777" w:rsidR="00596F21" w:rsidRPr="00301B5D" w:rsidRDefault="00596F21" w:rsidP="00596F21">
      <w:pPr>
        <w:pStyle w:val="20"/>
        <w:keepLines/>
        <w:numPr>
          <w:ilvl w:val="1"/>
          <w:numId w:val="7"/>
        </w:numPr>
        <w:tabs>
          <w:tab w:val="left" w:pos="567"/>
        </w:tabs>
        <w:overflowPunct w:val="0"/>
        <w:autoSpaceDE w:val="0"/>
        <w:autoSpaceDN w:val="0"/>
        <w:adjustRightInd w:val="0"/>
        <w:spacing w:before="120" w:after="120"/>
        <w:jc w:val="both"/>
        <w:textAlignment w:val="baseline"/>
        <w:rPr>
          <w:rFonts w:cs="Times New Roman"/>
          <w:b w:val="0"/>
          <w:sz w:val="32"/>
          <w:szCs w:val="20"/>
        </w:rPr>
      </w:pPr>
      <w:r w:rsidRPr="00301B5D">
        <w:rPr>
          <w:rFonts w:cs="Times New Roman"/>
          <w:b w:val="0"/>
          <w:sz w:val="32"/>
          <w:szCs w:val="20"/>
        </w:rPr>
        <w:t>PUCCH</w:t>
      </w:r>
    </w:p>
    <w:p w14:paraId="1C00DD92" w14:textId="5C8AD61D" w:rsidR="0081240F" w:rsidRPr="004A2E52" w:rsidRDefault="0081240F" w:rsidP="004A2E52">
      <w:pPr>
        <w:spacing w:before="120" w:after="120"/>
        <w:jc w:val="both"/>
        <w:rPr>
          <w:szCs w:val="20"/>
          <w:lang w:eastAsia="zh-CN"/>
        </w:rPr>
      </w:pPr>
      <w:r w:rsidRPr="004A2E52">
        <w:rPr>
          <w:szCs w:val="20"/>
          <w:lang w:eastAsia="zh-CN"/>
        </w:rPr>
        <w:t xml:space="preserve">The location of </w:t>
      </w:r>
      <w:r w:rsidR="000F328B">
        <w:rPr>
          <w:szCs w:val="20"/>
          <w:lang w:eastAsia="zh-CN"/>
        </w:rPr>
        <w:t xml:space="preserve">the </w:t>
      </w:r>
      <w:r w:rsidRPr="004A2E52">
        <w:rPr>
          <w:szCs w:val="20"/>
          <w:lang w:eastAsia="zh-CN"/>
        </w:rPr>
        <w:t xml:space="preserve">PUCCH resource is indicated relative to the last PSFCH resource </w:t>
      </w:r>
      <w:r w:rsidRPr="004A2E52">
        <w:rPr>
          <w:rFonts w:eastAsiaTheme="minorEastAsia"/>
          <w:szCs w:val="20"/>
          <w:lang w:eastAsia="zh-CN"/>
        </w:rPr>
        <w:t>which</w:t>
      </w:r>
      <w:r w:rsidRPr="004A2E52">
        <w:rPr>
          <w:szCs w:val="20"/>
          <w:lang w:eastAsia="zh-CN"/>
        </w:rPr>
        <w:t xml:space="preserve"> </w:t>
      </w:r>
      <w:r w:rsidR="005F5051" w:rsidRPr="004A2E52">
        <w:rPr>
          <w:szCs w:val="20"/>
          <w:lang w:eastAsia="zh-CN"/>
        </w:rPr>
        <w:t xml:space="preserve">is </w:t>
      </w:r>
      <w:r w:rsidR="0074029C" w:rsidRPr="004A2E52">
        <w:rPr>
          <w:szCs w:val="20"/>
          <w:lang w:eastAsia="zh-CN"/>
        </w:rPr>
        <w:t xml:space="preserve">determined </w:t>
      </w:r>
      <w:r w:rsidR="00577ACB" w:rsidRPr="004A2E52">
        <w:rPr>
          <w:szCs w:val="20"/>
          <w:lang w:eastAsia="zh-CN"/>
        </w:rPr>
        <w:t xml:space="preserve">based </w:t>
      </w:r>
      <w:r w:rsidR="005F5051" w:rsidRPr="004A2E52">
        <w:rPr>
          <w:szCs w:val="20"/>
          <w:lang w:eastAsia="zh-CN"/>
        </w:rPr>
        <w:t>on</w:t>
      </w:r>
      <w:r w:rsidRPr="004A2E52">
        <w:rPr>
          <w:szCs w:val="20"/>
          <w:lang w:eastAsia="zh-CN"/>
        </w:rPr>
        <w:t xml:space="preserve"> SL timing. When SL timing and U</w:t>
      </w:r>
      <w:r w:rsidR="00111895" w:rsidRPr="004A2E52">
        <w:rPr>
          <w:szCs w:val="20"/>
          <w:lang w:eastAsia="zh-CN"/>
        </w:rPr>
        <w:t>u</w:t>
      </w:r>
      <w:r w:rsidRPr="004A2E52">
        <w:rPr>
          <w:szCs w:val="20"/>
          <w:lang w:eastAsia="zh-CN"/>
        </w:rPr>
        <w:t xml:space="preserve"> timing </w:t>
      </w:r>
      <w:r w:rsidR="00111895" w:rsidRPr="004A2E52">
        <w:rPr>
          <w:szCs w:val="20"/>
          <w:lang w:eastAsia="zh-CN"/>
        </w:rPr>
        <w:t xml:space="preserve">are </w:t>
      </w:r>
      <w:r w:rsidRPr="004A2E52">
        <w:rPr>
          <w:szCs w:val="20"/>
          <w:lang w:eastAsia="zh-CN"/>
        </w:rPr>
        <w:t xml:space="preserve">asynchronous, </w:t>
      </w:r>
      <w:r w:rsidR="00111895" w:rsidRPr="004A2E52">
        <w:rPr>
          <w:szCs w:val="20"/>
          <w:lang w:eastAsia="zh-CN"/>
        </w:rPr>
        <w:t>gNB</w:t>
      </w:r>
      <w:r w:rsidRPr="004A2E52">
        <w:rPr>
          <w:szCs w:val="20"/>
          <w:lang w:eastAsia="zh-CN"/>
        </w:rPr>
        <w:t xml:space="preserve"> cannot determine the actual </w:t>
      </w:r>
      <w:r w:rsidR="00111895" w:rsidRPr="004A2E52">
        <w:rPr>
          <w:szCs w:val="20"/>
          <w:lang w:eastAsia="zh-CN"/>
        </w:rPr>
        <w:t>location</w:t>
      </w:r>
      <w:r w:rsidRPr="004A2E52">
        <w:rPr>
          <w:szCs w:val="20"/>
          <w:lang w:eastAsia="zh-CN"/>
        </w:rPr>
        <w:t xml:space="preserve"> of the last PSFCH </w:t>
      </w:r>
      <w:r w:rsidR="00111895" w:rsidRPr="004A2E52">
        <w:rPr>
          <w:szCs w:val="20"/>
          <w:lang w:eastAsia="zh-CN"/>
        </w:rPr>
        <w:t>without the</w:t>
      </w:r>
      <w:r w:rsidR="00890DAF" w:rsidRPr="004A2E52">
        <w:rPr>
          <w:szCs w:val="20"/>
          <w:lang w:eastAsia="zh-CN"/>
        </w:rPr>
        <w:t xml:space="preserve"> information of the</w:t>
      </w:r>
      <w:r w:rsidRPr="004A2E52">
        <w:rPr>
          <w:szCs w:val="20"/>
          <w:lang w:eastAsia="zh-CN"/>
        </w:rPr>
        <w:t xml:space="preserve"> time </w:t>
      </w:r>
      <w:r w:rsidR="006347FA" w:rsidRPr="004A2E52">
        <w:rPr>
          <w:szCs w:val="20"/>
          <w:lang w:eastAsia="zh-CN"/>
        </w:rPr>
        <w:t>offset</w:t>
      </w:r>
      <w:r w:rsidRPr="004A2E52">
        <w:rPr>
          <w:szCs w:val="20"/>
          <w:lang w:eastAsia="zh-CN"/>
        </w:rPr>
        <w:t xml:space="preserve"> between </w:t>
      </w:r>
      <w:r w:rsidR="00111895" w:rsidRPr="004A2E52">
        <w:rPr>
          <w:szCs w:val="20"/>
          <w:lang w:eastAsia="zh-CN"/>
        </w:rPr>
        <w:t xml:space="preserve">SL timing and Uu </w:t>
      </w:r>
      <w:r w:rsidR="00111895" w:rsidRPr="004A2E52">
        <w:rPr>
          <w:rFonts w:eastAsiaTheme="minorEastAsia"/>
          <w:szCs w:val="20"/>
          <w:lang w:eastAsia="zh-CN"/>
        </w:rPr>
        <w:t>timing</w:t>
      </w:r>
      <w:r w:rsidR="00111895" w:rsidRPr="004A2E52">
        <w:rPr>
          <w:szCs w:val="20"/>
          <w:lang w:eastAsia="zh-CN"/>
        </w:rPr>
        <w:t>.</w:t>
      </w:r>
      <w:r w:rsidRPr="004A2E52">
        <w:rPr>
          <w:szCs w:val="20"/>
          <w:lang w:eastAsia="zh-CN"/>
        </w:rPr>
        <w:t xml:space="preserve"> </w:t>
      </w:r>
      <w:r w:rsidR="00F314EC" w:rsidRPr="004A2E52">
        <w:rPr>
          <w:szCs w:val="20"/>
          <w:lang w:eastAsia="zh-CN"/>
        </w:rPr>
        <w:t>S</w:t>
      </w:r>
      <w:r w:rsidR="004A30F5" w:rsidRPr="004A2E52">
        <w:rPr>
          <w:rFonts w:eastAsia="宋体"/>
          <w:szCs w:val="20"/>
          <w:lang w:eastAsia="zh-CN"/>
        </w:rPr>
        <w:t xml:space="preserve">uch </w:t>
      </w:r>
      <w:r w:rsidR="008669F7" w:rsidRPr="004A2E52">
        <w:rPr>
          <w:rFonts w:eastAsia="宋体"/>
          <w:szCs w:val="20"/>
          <w:lang w:eastAsia="zh-CN"/>
        </w:rPr>
        <w:t>ambiguity</w:t>
      </w:r>
      <w:r w:rsidRPr="004A2E52">
        <w:rPr>
          <w:szCs w:val="20"/>
          <w:lang w:eastAsia="zh-CN"/>
        </w:rPr>
        <w:t xml:space="preserve"> may lead to </w:t>
      </w:r>
      <w:r w:rsidR="00A174FC" w:rsidRPr="004A2E52">
        <w:rPr>
          <w:szCs w:val="20"/>
          <w:lang w:eastAsia="zh-CN"/>
        </w:rPr>
        <w:t xml:space="preserve">UE’s </w:t>
      </w:r>
      <w:r w:rsidRPr="004A2E52">
        <w:rPr>
          <w:szCs w:val="20"/>
          <w:lang w:eastAsia="zh-CN"/>
        </w:rPr>
        <w:t xml:space="preserve">misunderstanding of the </w:t>
      </w:r>
      <w:r w:rsidR="00176F5E" w:rsidRPr="004A2E52">
        <w:rPr>
          <w:szCs w:val="20"/>
          <w:lang w:eastAsia="zh-CN"/>
        </w:rPr>
        <w:t>PUCCH resource</w:t>
      </w:r>
      <w:r w:rsidR="00BA21DC">
        <w:rPr>
          <w:szCs w:val="20"/>
          <w:lang w:eastAsia="zh-CN"/>
        </w:rPr>
        <w:t xml:space="preserve"> location</w:t>
      </w:r>
      <w:r w:rsidR="00280445" w:rsidRPr="004A2E52">
        <w:rPr>
          <w:szCs w:val="20"/>
          <w:lang w:eastAsia="zh-CN"/>
        </w:rPr>
        <w:t>, and possibly feedback failure</w:t>
      </w:r>
      <w:r w:rsidR="00176F5E" w:rsidRPr="004A2E52">
        <w:rPr>
          <w:szCs w:val="20"/>
          <w:lang w:eastAsia="zh-CN"/>
        </w:rPr>
        <w:t>.</w:t>
      </w:r>
      <w:r w:rsidR="004A2B8A" w:rsidRPr="004A2E52">
        <w:rPr>
          <w:szCs w:val="20"/>
          <w:lang w:eastAsia="zh-CN"/>
        </w:rPr>
        <w:t xml:space="preserve"> For example, a DCI indicating PSFCH-to-HARQ time gap</w:t>
      </w:r>
      <w:r w:rsidR="00790DCD" w:rsidRPr="004A2E52">
        <w:rPr>
          <w:rFonts w:eastAsiaTheme="minorEastAsia"/>
          <w:szCs w:val="20"/>
          <w:lang w:eastAsia="zh-CN"/>
        </w:rPr>
        <w:t>=</w:t>
      </w:r>
      <w:r w:rsidR="00790DCD" w:rsidRPr="004A2E52">
        <w:rPr>
          <w:szCs w:val="20"/>
          <w:lang w:eastAsia="zh-CN"/>
        </w:rPr>
        <w:t xml:space="preserve">2 </w:t>
      </w:r>
      <w:r w:rsidR="00790DCD" w:rsidRPr="004A2E52">
        <w:rPr>
          <w:rFonts w:eastAsiaTheme="minorEastAsia"/>
          <w:szCs w:val="20"/>
          <w:lang w:eastAsia="zh-CN"/>
        </w:rPr>
        <w:t>slots</w:t>
      </w:r>
      <w:r w:rsidR="004A2B8A" w:rsidRPr="004A2E52">
        <w:rPr>
          <w:szCs w:val="20"/>
          <w:lang w:eastAsia="zh-CN"/>
        </w:rPr>
        <w:t xml:space="preserve"> is received at Uu slot1. Based on Uu </w:t>
      </w:r>
      <w:r w:rsidR="004A2B8A" w:rsidRPr="004A2E52">
        <w:rPr>
          <w:rFonts w:eastAsiaTheme="minorEastAsia"/>
          <w:szCs w:val="20"/>
          <w:lang w:eastAsia="zh-CN"/>
        </w:rPr>
        <w:t>timing</w:t>
      </w:r>
      <w:r w:rsidR="004A2B8A" w:rsidRPr="004A2E52">
        <w:rPr>
          <w:szCs w:val="20"/>
          <w:lang w:eastAsia="zh-CN"/>
        </w:rPr>
        <w:t xml:space="preserve">, the PUCCH should be in UL slot1, but </w:t>
      </w:r>
      <w:r w:rsidR="008420D8">
        <w:rPr>
          <w:szCs w:val="20"/>
          <w:lang w:eastAsia="zh-CN"/>
        </w:rPr>
        <w:t>if UE interpret</w:t>
      </w:r>
      <w:r w:rsidR="00EC574F">
        <w:rPr>
          <w:szCs w:val="20"/>
          <w:lang w:eastAsia="zh-CN"/>
        </w:rPr>
        <w:t>s</w:t>
      </w:r>
      <w:r w:rsidR="008420D8">
        <w:rPr>
          <w:szCs w:val="20"/>
          <w:lang w:eastAsia="zh-CN"/>
        </w:rPr>
        <w:t xml:space="preserve"> the PUCCH resource all</w:t>
      </w:r>
      <w:r w:rsidR="00EC574F">
        <w:rPr>
          <w:szCs w:val="20"/>
          <w:lang w:eastAsia="zh-CN"/>
        </w:rPr>
        <w:t>o</w:t>
      </w:r>
      <w:r w:rsidR="008420D8">
        <w:rPr>
          <w:szCs w:val="20"/>
          <w:lang w:eastAsia="zh-CN"/>
        </w:rPr>
        <w:t xml:space="preserve">cation </w:t>
      </w:r>
      <w:r w:rsidR="004A2B8A" w:rsidRPr="004A2E52">
        <w:rPr>
          <w:szCs w:val="20"/>
          <w:lang w:eastAsia="zh-CN"/>
        </w:rPr>
        <w:t xml:space="preserve">based on SL timing, the PUCCH should be in UL slot2. </w:t>
      </w:r>
    </w:p>
    <w:p w14:paraId="3753FD91" w14:textId="01E57CD4" w:rsidR="00AD0EF8" w:rsidRPr="004A2E52" w:rsidRDefault="00AD0EF8" w:rsidP="004A2E52">
      <w:pPr>
        <w:spacing w:before="120" w:after="120"/>
        <w:jc w:val="both"/>
        <w:rPr>
          <w:rFonts w:eastAsiaTheme="minorEastAsia"/>
          <w:szCs w:val="20"/>
          <w:lang w:eastAsia="zh-CN"/>
        </w:rPr>
      </w:pPr>
      <w:r w:rsidRPr="004A2E52">
        <w:rPr>
          <w:szCs w:val="20"/>
          <w:lang w:eastAsia="zh-CN"/>
        </w:rPr>
        <w:t>Therefore, the offset</w:t>
      </w:r>
      <w:r w:rsidR="003D7BD3" w:rsidRPr="004A2E52">
        <w:rPr>
          <w:szCs w:val="20"/>
          <w:lang w:eastAsia="zh-CN"/>
        </w:rPr>
        <w:t xml:space="preserve"> between</w:t>
      </w:r>
      <w:r w:rsidRPr="004A2E52">
        <w:rPr>
          <w:szCs w:val="20"/>
          <w:lang w:eastAsia="zh-CN"/>
        </w:rPr>
        <w:t xml:space="preserve"> SL timing and Uu </w:t>
      </w:r>
      <w:r w:rsidRPr="004A2E52">
        <w:rPr>
          <w:rFonts w:eastAsiaTheme="minorEastAsia"/>
          <w:szCs w:val="20"/>
          <w:lang w:eastAsia="zh-CN"/>
        </w:rPr>
        <w:t>timing</w:t>
      </w:r>
      <w:r w:rsidRPr="004A2E52">
        <w:rPr>
          <w:szCs w:val="20"/>
          <w:lang w:eastAsia="zh-CN"/>
        </w:rPr>
        <w:t xml:space="preserve"> should be reported to gNB to help</w:t>
      </w:r>
      <w:r w:rsidR="0081240F" w:rsidRPr="004A2E52">
        <w:rPr>
          <w:szCs w:val="20"/>
          <w:lang w:eastAsia="zh-CN"/>
        </w:rPr>
        <w:t xml:space="preserve"> </w:t>
      </w:r>
      <w:r w:rsidR="00176F5E" w:rsidRPr="004A2E52">
        <w:rPr>
          <w:szCs w:val="20"/>
          <w:lang w:eastAsia="zh-CN"/>
        </w:rPr>
        <w:t>gNB</w:t>
      </w:r>
      <w:r w:rsidR="0081240F" w:rsidRPr="004A2E52">
        <w:rPr>
          <w:szCs w:val="20"/>
          <w:lang w:eastAsia="zh-CN"/>
        </w:rPr>
        <w:t xml:space="preserve"> </w:t>
      </w:r>
      <w:r w:rsidRPr="004A2E52">
        <w:rPr>
          <w:szCs w:val="20"/>
          <w:lang w:eastAsia="zh-CN"/>
        </w:rPr>
        <w:t>to</w:t>
      </w:r>
      <w:r w:rsidR="0081240F" w:rsidRPr="004A2E52">
        <w:rPr>
          <w:szCs w:val="20"/>
          <w:lang w:eastAsia="zh-CN"/>
        </w:rPr>
        <w:t xml:space="preserve"> </w:t>
      </w:r>
      <w:r w:rsidR="00674723" w:rsidRPr="004A2E52">
        <w:rPr>
          <w:szCs w:val="20"/>
          <w:lang w:eastAsia="zh-CN"/>
        </w:rPr>
        <w:t>d</w:t>
      </w:r>
      <w:r w:rsidR="003D7BD3" w:rsidRPr="004A2E52">
        <w:rPr>
          <w:szCs w:val="20"/>
          <w:lang w:eastAsia="zh-CN"/>
        </w:rPr>
        <w:t>etermine</w:t>
      </w:r>
      <w:r w:rsidR="00674723" w:rsidRPr="004A2E52">
        <w:rPr>
          <w:szCs w:val="20"/>
          <w:lang w:eastAsia="zh-CN"/>
        </w:rPr>
        <w:t xml:space="preserve"> the </w:t>
      </w:r>
      <w:r w:rsidR="0081240F" w:rsidRPr="004A2E52">
        <w:rPr>
          <w:szCs w:val="20"/>
          <w:lang w:eastAsia="zh-CN"/>
        </w:rPr>
        <w:t xml:space="preserve">SL timing </w:t>
      </w:r>
      <w:r w:rsidR="00674723" w:rsidRPr="004A2E52">
        <w:rPr>
          <w:szCs w:val="20"/>
          <w:lang w:eastAsia="zh-CN"/>
        </w:rPr>
        <w:t>and t</w:t>
      </w:r>
      <w:r w:rsidR="0081240F" w:rsidRPr="004A2E52">
        <w:rPr>
          <w:szCs w:val="20"/>
          <w:lang w:eastAsia="zh-CN"/>
        </w:rPr>
        <w:t>he actual location of PSFCHs.</w:t>
      </w:r>
      <w:r w:rsidRPr="004A2E52">
        <w:rPr>
          <w:szCs w:val="20"/>
          <w:lang w:eastAsia="zh-CN"/>
        </w:rPr>
        <w:t xml:space="preserve"> </w:t>
      </w:r>
      <w:r w:rsidR="003D7BD3" w:rsidRPr="004A2E52">
        <w:rPr>
          <w:szCs w:val="20"/>
          <w:lang w:eastAsia="zh-CN"/>
        </w:rPr>
        <w:t>T</w:t>
      </w:r>
      <w:r w:rsidRPr="004A2E52">
        <w:rPr>
          <w:szCs w:val="20"/>
          <w:lang w:eastAsia="zh-CN"/>
        </w:rPr>
        <w:t xml:space="preserve">he slot of the PUCCH should be in the first UL slot that starts no earlier than </w:t>
      </w:r>
      <m:oMath>
        <m:sSub>
          <m:sSubPr>
            <m:ctrlPr>
              <w:rPr>
                <w:rFonts w:ascii="Cambria Math" w:hAnsi="Cambria Math"/>
                <w:bCs/>
                <w:i/>
                <w:kern w:val="2"/>
                <w:szCs w:val="20"/>
              </w:rPr>
            </m:ctrlPr>
          </m:sSubPr>
          <m:e>
            <m:r>
              <w:rPr>
                <w:rFonts w:ascii="Cambria Math" w:hAnsi="Cambria Math"/>
                <w:szCs w:val="20"/>
              </w:rPr>
              <m:t>T</m:t>
            </m:r>
          </m:e>
          <m:sub>
            <m:r>
              <m:rPr>
                <m:nor/>
              </m:rPr>
              <w:rPr>
                <w:bCs/>
                <w:szCs w:val="20"/>
              </w:rPr>
              <m:t>PSFCH_SL</m:t>
            </m:r>
          </m:sub>
        </m:sSub>
        <m:r>
          <w:rPr>
            <w:rFonts w:ascii="Cambria Math" w:hAnsi="Cambria Math"/>
            <w:szCs w:val="20"/>
          </w:rPr>
          <m:t>+Y2</m:t>
        </m:r>
      </m:oMath>
      <w:r w:rsidR="008D2F62" w:rsidRPr="004A2E52">
        <w:rPr>
          <w:rFonts w:eastAsiaTheme="minorEastAsia"/>
          <w:szCs w:val="20"/>
          <w:lang w:eastAsia="zh-CN"/>
        </w:rPr>
        <w:t>, w</w:t>
      </w:r>
      <w:r w:rsidRPr="004A2E52">
        <w:rPr>
          <w:rFonts w:eastAsiaTheme="minorEastAsia"/>
          <w:szCs w:val="20"/>
          <w:lang w:eastAsia="zh-CN"/>
        </w:rPr>
        <w:t xml:space="preserve">here </w:t>
      </w:r>
      <m:oMath>
        <m:sSub>
          <m:sSubPr>
            <m:ctrlPr>
              <w:rPr>
                <w:rFonts w:ascii="Cambria Math" w:hAnsi="Cambria Math"/>
                <w:bCs/>
                <w:i/>
                <w:kern w:val="2"/>
                <w:szCs w:val="20"/>
              </w:rPr>
            </m:ctrlPr>
          </m:sSubPr>
          <m:e>
            <m:r>
              <w:rPr>
                <w:rFonts w:ascii="Cambria Math" w:hAnsi="Cambria Math"/>
                <w:szCs w:val="20"/>
              </w:rPr>
              <m:t>T</m:t>
            </m:r>
          </m:e>
          <m:sub>
            <m:r>
              <m:rPr>
                <m:nor/>
              </m:rPr>
              <w:rPr>
                <w:bCs/>
                <w:szCs w:val="20"/>
              </w:rPr>
              <m:t>PSFCH_SL</m:t>
            </m:r>
          </m:sub>
        </m:sSub>
      </m:oMath>
      <w:r w:rsidR="00DC19D0">
        <w:rPr>
          <w:rFonts w:eastAsiaTheme="minorEastAsia"/>
          <w:szCs w:val="20"/>
          <w:lang w:eastAsia="zh-CN"/>
        </w:rPr>
        <w:t xml:space="preserve"> i</w:t>
      </w:r>
      <w:r w:rsidRPr="004A2E52">
        <w:rPr>
          <w:rFonts w:eastAsiaTheme="minorEastAsia"/>
          <w:szCs w:val="20"/>
          <w:lang w:eastAsia="zh-CN"/>
        </w:rPr>
        <w:t>s the location of the last PSFCH</w:t>
      </w:r>
      <w:r w:rsidR="00E46477">
        <w:rPr>
          <w:rFonts w:eastAsiaTheme="minorEastAsia"/>
          <w:szCs w:val="20"/>
          <w:lang w:eastAsia="zh-CN"/>
        </w:rPr>
        <w:t xml:space="preserve"> based on SL timing</w:t>
      </w:r>
      <w:r w:rsidRPr="004A2E52">
        <w:rPr>
          <w:rFonts w:eastAsiaTheme="minorEastAsia"/>
          <w:szCs w:val="20"/>
          <w:lang w:eastAsia="zh-CN"/>
        </w:rPr>
        <w:t>, Y2 is the offset between PSFCH and PUCCH.</w:t>
      </w:r>
    </w:p>
    <w:p w14:paraId="42846918" w14:textId="29F53FAF" w:rsidR="000B1DAB" w:rsidRPr="005F4276" w:rsidRDefault="0074029C" w:rsidP="00096255">
      <w:pPr>
        <w:jc w:val="center"/>
        <w:rPr>
          <w:szCs w:val="20"/>
        </w:rPr>
      </w:pPr>
      <w:r w:rsidRPr="005F4276">
        <w:rPr>
          <w:rFonts w:eastAsia="宋体"/>
          <w:noProof/>
          <w:kern w:val="2"/>
          <w:szCs w:val="20"/>
          <w:lang w:eastAsia="zh-CN"/>
        </w:rPr>
        <w:object w:dxaOrig="16606" w:dyaOrig="5371" w14:anchorId="505961D5">
          <v:shape id="_x0000_i1038" type="#_x0000_t75" style="width:453.9pt;height:147.15pt" o:ole="">
            <v:imagedata r:id="rId36" o:title=""/>
          </v:shape>
          <o:OLEObject Type="Embed" ProgID="Visio.Drawing.15" ShapeID="_x0000_i1038" DrawAspect="Content" ObjectID="_1643215107" r:id="rId37"/>
        </w:object>
      </w:r>
    </w:p>
    <w:p w14:paraId="235D288B" w14:textId="70B03F5C" w:rsidR="00C749FA" w:rsidRPr="005F4276" w:rsidRDefault="00C749FA" w:rsidP="00BC17FD">
      <w:pPr>
        <w:pStyle w:val="a9"/>
        <w:spacing w:before="120" w:after="120"/>
        <w:jc w:val="both"/>
        <w:rPr>
          <w:rFonts w:ascii="Times New Roman" w:eastAsia="宋体" w:hAnsi="Times New Roman"/>
          <w:i/>
          <w:iCs/>
          <w:szCs w:val="20"/>
        </w:rPr>
      </w:pPr>
      <w:bookmarkStart w:id="31" w:name="_Ref32505867"/>
      <w:r w:rsidRPr="005F4276">
        <w:rPr>
          <w:rFonts w:ascii="Times New Roman" w:hAnsi="Times New Roman"/>
          <w:bCs/>
          <w:i/>
          <w:iCs/>
          <w:szCs w:val="20"/>
        </w:rPr>
        <w:t xml:space="preserve">Proposal </w:t>
      </w:r>
      <w:r w:rsidRPr="005F4276">
        <w:rPr>
          <w:rFonts w:ascii="Times New Roman" w:hAnsi="Times New Roman"/>
          <w:bCs/>
          <w:i/>
          <w:iCs/>
          <w:szCs w:val="20"/>
        </w:rPr>
        <w:fldChar w:fldCharType="begin"/>
      </w:r>
      <w:r w:rsidRPr="005F4276">
        <w:rPr>
          <w:rFonts w:ascii="Times New Roman" w:hAnsi="Times New Roman"/>
          <w:bCs/>
          <w:i/>
          <w:iCs/>
          <w:szCs w:val="20"/>
        </w:rPr>
        <w:instrText xml:space="preserve"> SEQ Proposal \* ARABIC </w:instrText>
      </w:r>
      <w:r w:rsidRPr="005F4276">
        <w:rPr>
          <w:rFonts w:ascii="Times New Roman" w:hAnsi="Times New Roman"/>
          <w:bCs/>
          <w:i/>
          <w:iCs/>
          <w:szCs w:val="20"/>
        </w:rPr>
        <w:fldChar w:fldCharType="separate"/>
      </w:r>
      <w:r w:rsidR="008F2949">
        <w:rPr>
          <w:rFonts w:ascii="Times New Roman" w:hAnsi="Times New Roman"/>
          <w:bCs/>
          <w:i/>
          <w:iCs/>
          <w:noProof/>
          <w:szCs w:val="20"/>
        </w:rPr>
        <w:t>17</w:t>
      </w:r>
      <w:r w:rsidRPr="005F4276">
        <w:rPr>
          <w:rFonts w:ascii="Times New Roman" w:hAnsi="Times New Roman"/>
          <w:bCs/>
          <w:i/>
          <w:iCs/>
          <w:szCs w:val="20"/>
        </w:rPr>
        <w:fldChar w:fldCharType="end"/>
      </w:r>
      <w:r w:rsidRPr="005F4276">
        <w:rPr>
          <w:rFonts w:ascii="Times New Roman" w:hAnsi="Times New Roman"/>
          <w:bCs/>
          <w:i/>
          <w:iCs/>
          <w:szCs w:val="20"/>
        </w:rPr>
        <w:t>.</w:t>
      </w:r>
      <w:r w:rsidRPr="005F4276">
        <w:rPr>
          <w:rFonts w:ascii="Times New Roman" w:eastAsia="宋体" w:hAnsi="Times New Roman"/>
          <w:bCs/>
          <w:i/>
          <w:iCs/>
          <w:szCs w:val="20"/>
        </w:rPr>
        <w:t xml:space="preserve"> </w:t>
      </w:r>
      <w:r w:rsidRPr="005F4276">
        <w:rPr>
          <w:rFonts w:ascii="Times New Roman" w:eastAsia="宋体" w:hAnsi="Times New Roman"/>
          <w:bCs/>
          <w:i/>
          <w:iCs/>
          <w:szCs w:val="20"/>
          <w:lang w:eastAsia="zh-CN"/>
        </w:rPr>
        <w:t>Mode</w:t>
      </w:r>
      <w:r w:rsidRPr="005F4276">
        <w:rPr>
          <w:rFonts w:ascii="Times New Roman" w:eastAsia="宋体" w:hAnsi="Times New Roman"/>
          <w:bCs/>
          <w:i/>
          <w:iCs/>
          <w:szCs w:val="20"/>
        </w:rPr>
        <w:t>-1 UE report</w:t>
      </w:r>
      <w:r w:rsidR="00C3105E">
        <w:rPr>
          <w:rFonts w:ascii="Times New Roman" w:eastAsia="宋体" w:hAnsi="Times New Roman"/>
          <w:bCs/>
          <w:i/>
          <w:iCs/>
          <w:szCs w:val="20"/>
        </w:rPr>
        <w:t>s</w:t>
      </w:r>
      <w:r w:rsidRPr="005F4276">
        <w:rPr>
          <w:rFonts w:ascii="Times New Roman" w:eastAsia="宋体" w:hAnsi="Times New Roman"/>
          <w:bCs/>
          <w:i/>
          <w:iCs/>
          <w:szCs w:val="20"/>
        </w:rPr>
        <w:t xml:space="preserve"> the offset between SL timing and Uu timing</w:t>
      </w:r>
      <w:r w:rsidR="00F37764" w:rsidRPr="005F4276">
        <w:rPr>
          <w:rFonts w:ascii="Times New Roman" w:eastAsia="宋体" w:hAnsi="Times New Roman"/>
          <w:bCs/>
          <w:i/>
          <w:iCs/>
          <w:szCs w:val="20"/>
        </w:rPr>
        <w:t xml:space="preserve"> when requested</w:t>
      </w:r>
      <w:r w:rsidR="003B7042">
        <w:rPr>
          <w:rFonts w:ascii="Times New Roman" w:eastAsia="宋体" w:hAnsi="Times New Roman"/>
          <w:bCs/>
          <w:i/>
          <w:iCs/>
          <w:szCs w:val="20"/>
        </w:rPr>
        <w:t xml:space="preserve"> by gNB</w:t>
      </w:r>
      <w:r w:rsidRPr="005F4276">
        <w:rPr>
          <w:rFonts w:ascii="Times New Roman" w:eastAsia="宋体" w:hAnsi="Times New Roman"/>
          <w:i/>
          <w:iCs/>
          <w:szCs w:val="20"/>
        </w:rPr>
        <w:t>.</w:t>
      </w:r>
      <w:bookmarkEnd w:id="31"/>
    </w:p>
    <w:p w14:paraId="7DEBB9E8" w14:textId="3476C04C" w:rsidR="000B1DAB" w:rsidRDefault="00F37764" w:rsidP="00BC17FD">
      <w:pPr>
        <w:pStyle w:val="a9"/>
        <w:spacing w:before="120" w:after="120"/>
        <w:jc w:val="both"/>
        <w:rPr>
          <w:rFonts w:ascii="Times New Roman" w:eastAsia="宋体" w:hAnsi="Times New Roman"/>
          <w:bCs/>
          <w:i/>
          <w:iCs/>
          <w:szCs w:val="20"/>
        </w:rPr>
      </w:pPr>
      <w:bookmarkStart w:id="32" w:name="_Ref32505869"/>
      <w:r w:rsidRPr="005F4276">
        <w:rPr>
          <w:rFonts w:ascii="Times New Roman" w:hAnsi="Times New Roman"/>
          <w:bCs/>
          <w:i/>
          <w:iCs/>
          <w:szCs w:val="20"/>
        </w:rPr>
        <w:t>Prop</w:t>
      </w:r>
      <w:r w:rsidRPr="005F4276">
        <w:rPr>
          <w:rFonts w:ascii="Times New Roman" w:eastAsia="宋体" w:hAnsi="Times New Roman"/>
          <w:bCs/>
          <w:i/>
          <w:iCs/>
          <w:szCs w:val="20"/>
        </w:rPr>
        <w:t xml:space="preserve">osal </w:t>
      </w:r>
      <w:r w:rsidRPr="005F4276">
        <w:rPr>
          <w:rFonts w:ascii="Times New Roman" w:eastAsia="宋体" w:hAnsi="Times New Roman"/>
          <w:bCs/>
          <w:i/>
          <w:iCs/>
          <w:szCs w:val="20"/>
        </w:rPr>
        <w:fldChar w:fldCharType="begin"/>
      </w:r>
      <w:r w:rsidRPr="005F4276">
        <w:rPr>
          <w:rFonts w:ascii="Times New Roman" w:eastAsia="宋体" w:hAnsi="Times New Roman"/>
          <w:bCs/>
          <w:i/>
          <w:iCs/>
          <w:szCs w:val="20"/>
        </w:rPr>
        <w:instrText xml:space="preserve"> SEQ Proposal \* ARABIC </w:instrText>
      </w:r>
      <w:r w:rsidRPr="005F4276">
        <w:rPr>
          <w:rFonts w:ascii="Times New Roman" w:eastAsia="宋体" w:hAnsi="Times New Roman"/>
          <w:bCs/>
          <w:i/>
          <w:iCs/>
          <w:szCs w:val="20"/>
        </w:rPr>
        <w:fldChar w:fldCharType="separate"/>
      </w:r>
      <w:r w:rsidR="008F2949">
        <w:rPr>
          <w:rFonts w:ascii="Times New Roman" w:eastAsia="宋体" w:hAnsi="Times New Roman"/>
          <w:bCs/>
          <w:i/>
          <w:iCs/>
          <w:noProof/>
          <w:szCs w:val="20"/>
        </w:rPr>
        <w:t>18</w:t>
      </w:r>
      <w:r w:rsidRPr="005F4276">
        <w:rPr>
          <w:rFonts w:ascii="Times New Roman" w:eastAsia="宋体" w:hAnsi="Times New Roman"/>
          <w:bCs/>
          <w:i/>
          <w:iCs/>
          <w:szCs w:val="20"/>
        </w:rPr>
        <w:fldChar w:fldCharType="end"/>
      </w:r>
      <w:r w:rsidRPr="005F4276">
        <w:rPr>
          <w:rFonts w:ascii="Times New Roman" w:eastAsia="宋体" w:hAnsi="Times New Roman"/>
          <w:bCs/>
          <w:i/>
          <w:iCs/>
          <w:szCs w:val="20"/>
        </w:rPr>
        <w:t xml:space="preserve">. </w:t>
      </w:r>
      <w:r w:rsidR="00AA4024" w:rsidRPr="005F4276">
        <w:rPr>
          <w:rFonts w:ascii="Times New Roman" w:eastAsia="宋体" w:hAnsi="Times New Roman"/>
          <w:bCs/>
          <w:i/>
          <w:iCs/>
          <w:szCs w:val="20"/>
        </w:rPr>
        <w:t xml:space="preserve">For mode-1, The slot of the PUCCH should be in the first UL slot that starts no earlier than </w:t>
      </w:r>
      <m:oMath>
        <m:sSub>
          <m:sSubPr>
            <m:ctrlPr>
              <w:rPr>
                <w:rFonts w:ascii="Cambria Math" w:eastAsia="宋体" w:hAnsi="Cambria Math"/>
                <w:bCs/>
                <w:i/>
                <w:iCs/>
                <w:szCs w:val="20"/>
              </w:rPr>
            </m:ctrlPr>
          </m:sSubPr>
          <m:e>
            <m:r>
              <m:rPr>
                <m:sty m:val="bi"/>
              </m:rPr>
              <w:rPr>
                <w:rFonts w:ascii="Cambria Math" w:eastAsia="宋体" w:hAnsi="Cambria Math"/>
                <w:szCs w:val="20"/>
              </w:rPr>
              <m:t>T</m:t>
            </m:r>
          </m:e>
          <m:sub>
            <m:r>
              <m:rPr>
                <m:nor/>
              </m:rPr>
              <w:rPr>
                <w:rFonts w:ascii="Times New Roman" w:eastAsia="宋体" w:hAnsi="Times New Roman"/>
                <w:bCs/>
                <w:i/>
                <w:iCs/>
                <w:szCs w:val="20"/>
              </w:rPr>
              <m:t>PSFCH_SL</m:t>
            </m:r>
          </m:sub>
        </m:sSub>
        <m:r>
          <m:rPr>
            <m:sty m:val="bi"/>
          </m:rPr>
          <w:rPr>
            <w:rFonts w:ascii="Cambria Math" w:eastAsia="宋体" w:hAnsi="Cambria Math"/>
            <w:szCs w:val="20"/>
          </w:rPr>
          <m:t>+Y</m:t>
        </m:r>
        <m:r>
          <m:rPr>
            <m:sty m:val="bi"/>
          </m:rPr>
          <w:rPr>
            <w:rFonts w:ascii="Cambria Math" w:eastAsia="宋体" w:hAnsi="Cambria Math"/>
            <w:szCs w:val="20"/>
          </w:rPr>
          <m:t>2</m:t>
        </m:r>
      </m:oMath>
      <w:r w:rsidR="00AA4024" w:rsidRPr="005F4276">
        <w:rPr>
          <w:rFonts w:ascii="Times New Roman" w:eastAsia="宋体" w:hAnsi="Times New Roman"/>
          <w:bCs/>
          <w:i/>
          <w:iCs/>
          <w:szCs w:val="20"/>
        </w:rPr>
        <w:t xml:space="preserve">, where </w:t>
      </w:r>
      <m:oMath>
        <m:sSub>
          <m:sSubPr>
            <m:ctrlPr>
              <w:rPr>
                <w:rFonts w:ascii="Cambria Math" w:eastAsia="宋体" w:hAnsi="Cambria Math"/>
                <w:bCs/>
                <w:i/>
                <w:iCs/>
                <w:szCs w:val="20"/>
              </w:rPr>
            </m:ctrlPr>
          </m:sSubPr>
          <m:e>
            <m:r>
              <m:rPr>
                <m:sty m:val="bi"/>
              </m:rPr>
              <w:rPr>
                <w:rFonts w:ascii="Cambria Math" w:eastAsia="宋体" w:hAnsi="Cambria Math"/>
                <w:szCs w:val="20"/>
              </w:rPr>
              <m:t>T</m:t>
            </m:r>
          </m:e>
          <m:sub>
            <m:r>
              <m:rPr>
                <m:nor/>
              </m:rPr>
              <w:rPr>
                <w:rFonts w:ascii="Times New Roman" w:eastAsia="宋体" w:hAnsi="Times New Roman"/>
                <w:bCs/>
                <w:i/>
                <w:iCs/>
                <w:szCs w:val="20"/>
              </w:rPr>
              <m:t>PSFCH_SL</m:t>
            </m:r>
          </m:sub>
        </m:sSub>
      </m:oMath>
      <w:r w:rsidR="008669F7">
        <w:rPr>
          <w:rFonts w:ascii="Times New Roman" w:eastAsia="宋体" w:hAnsi="Times New Roman"/>
          <w:bCs/>
          <w:i/>
          <w:iCs/>
          <w:szCs w:val="20"/>
        </w:rPr>
        <w:t xml:space="preserve"> </w:t>
      </w:r>
      <w:r w:rsidR="00AA4024" w:rsidRPr="005F4276">
        <w:rPr>
          <w:rFonts w:ascii="Times New Roman" w:eastAsia="宋体" w:hAnsi="Times New Roman"/>
          <w:bCs/>
          <w:i/>
          <w:iCs/>
          <w:szCs w:val="20"/>
        </w:rPr>
        <w:t xml:space="preserve">is the location of the last PSFCH, Y2 is the offset between </w:t>
      </w:r>
      <w:r w:rsidR="00DA294D">
        <w:rPr>
          <w:rFonts w:ascii="Times New Roman" w:eastAsia="宋体" w:hAnsi="Times New Roman"/>
          <w:bCs/>
          <w:i/>
          <w:iCs/>
          <w:szCs w:val="20"/>
        </w:rPr>
        <w:t xml:space="preserve">the last </w:t>
      </w:r>
      <w:r w:rsidR="00AA4024" w:rsidRPr="005F4276">
        <w:rPr>
          <w:rFonts w:ascii="Times New Roman" w:eastAsia="宋体" w:hAnsi="Times New Roman"/>
          <w:bCs/>
          <w:i/>
          <w:iCs/>
          <w:szCs w:val="20"/>
        </w:rPr>
        <w:t>PSFCH and PUCC</w:t>
      </w:r>
      <w:r w:rsidR="004A2E52">
        <w:rPr>
          <w:rFonts w:ascii="Times New Roman" w:eastAsia="宋体" w:hAnsi="Times New Roman"/>
          <w:bCs/>
          <w:i/>
          <w:iCs/>
          <w:szCs w:val="20"/>
        </w:rPr>
        <w:t>H</w:t>
      </w:r>
      <w:r w:rsidRPr="005F4276">
        <w:rPr>
          <w:rFonts w:ascii="Times New Roman" w:eastAsia="宋体" w:hAnsi="Times New Roman"/>
          <w:bCs/>
          <w:i/>
          <w:iCs/>
          <w:szCs w:val="20"/>
        </w:rPr>
        <w:t>.</w:t>
      </w:r>
      <w:bookmarkEnd w:id="32"/>
    </w:p>
    <w:p w14:paraId="4826EDB7" w14:textId="77777777" w:rsidR="00C85834" w:rsidRPr="00BC17FD" w:rsidRDefault="00C85834" w:rsidP="00BC17FD">
      <w:pPr>
        <w:pStyle w:val="a9"/>
        <w:spacing w:before="120" w:after="120"/>
        <w:jc w:val="both"/>
        <w:rPr>
          <w:rFonts w:ascii="Times New Roman" w:eastAsia="宋体" w:hAnsi="Times New Roman"/>
          <w:i/>
          <w:iCs/>
          <w:szCs w:val="20"/>
        </w:rPr>
      </w:pPr>
    </w:p>
    <w:p w14:paraId="3B9938B6" w14:textId="46C31FF9" w:rsidR="009B76F0" w:rsidRPr="003A5E30" w:rsidRDefault="009B76F0" w:rsidP="009B76F0">
      <w:pPr>
        <w:pStyle w:val="5"/>
        <w:rPr>
          <w:rFonts w:eastAsia="等线"/>
          <w:sz w:val="21"/>
          <w:szCs w:val="21"/>
          <w:u w:val="single"/>
        </w:rPr>
      </w:pPr>
      <w:r w:rsidRPr="003A5E30">
        <w:rPr>
          <w:rFonts w:eastAsia="等线" w:hint="eastAsia"/>
          <w:sz w:val="21"/>
          <w:szCs w:val="21"/>
          <w:u w:val="single"/>
        </w:rPr>
        <w:t>T</w:t>
      </w:r>
      <w:r w:rsidRPr="003A5E30">
        <w:rPr>
          <w:rFonts w:eastAsia="等线"/>
          <w:sz w:val="21"/>
          <w:szCs w:val="21"/>
          <w:u w:val="single"/>
        </w:rPr>
        <w:t>P</w:t>
      </w:r>
      <w:r w:rsidR="00CA1BC5">
        <w:rPr>
          <w:rFonts w:eastAsia="等线"/>
          <w:sz w:val="21"/>
          <w:szCs w:val="21"/>
          <w:u w:val="single"/>
        </w:rPr>
        <w:t>8</w:t>
      </w:r>
    </w:p>
    <w:p w14:paraId="00217689" w14:textId="77777777" w:rsidR="009B76F0" w:rsidRPr="00144720" w:rsidRDefault="009B76F0" w:rsidP="0060288C">
      <w:pPr>
        <w:spacing w:before="120" w:after="120"/>
        <w:jc w:val="center"/>
        <w:rPr>
          <w:b/>
          <w:color w:val="FF0000"/>
          <w:szCs w:val="20"/>
          <w:lang w:eastAsia="zh-CN"/>
        </w:rPr>
      </w:pPr>
      <w:r w:rsidRPr="00144720">
        <w:rPr>
          <w:b/>
          <w:color w:val="FF0000"/>
          <w:szCs w:val="20"/>
          <w:lang w:eastAsia="zh-CN"/>
        </w:rPr>
        <w:t>------------------------------------------- Start of Draft TP of 21</w:t>
      </w:r>
      <w:r w:rsidRPr="00144720">
        <w:rPr>
          <w:rFonts w:eastAsiaTheme="minorEastAsia"/>
          <w:b/>
          <w:color w:val="FF0000"/>
          <w:szCs w:val="20"/>
          <w:lang w:eastAsia="zh-CN"/>
        </w:rPr>
        <w:t>3</w:t>
      </w:r>
      <w:r w:rsidRPr="00144720">
        <w:rPr>
          <w:b/>
          <w:color w:val="FF0000"/>
          <w:szCs w:val="20"/>
          <w:lang w:eastAsia="zh-CN"/>
        </w:rPr>
        <w:t xml:space="preserve"> -------------------------------------</w:t>
      </w:r>
    </w:p>
    <w:p w14:paraId="1ECD2623" w14:textId="77777777" w:rsidR="009B76F0" w:rsidRPr="00144720" w:rsidRDefault="009B76F0" w:rsidP="0060288C">
      <w:pPr>
        <w:tabs>
          <w:tab w:val="left" w:pos="5040"/>
        </w:tabs>
        <w:spacing w:before="120" w:after="120"/>
        <w:jc w:val="both"/>
        <w:rPr>
          <w:b/>
          <w:bCs/>
          <w:iCs/>
        </w:rPr>
      </w:pPr>
      <w:r w:rsidRPr="00144720">
        <w:rPr>
          <w:b/>
          <w:bCs/>
          <w:iCs/>
        </w:rPr>
        <w:t>16.5 UE procedure for reporting HARQ-ACK on uplink</w:t>
      </w:r>
    </w:p>
    <w:p w14:paraId="3F3CC151" w14:textId="77777777" w:rsidR="009B76F0" w:rsidRPr="00144720" w:rsidRDefault="009B76F0" w:rsidP="0060288C">
      <w:pPr>
        <w:spacing w:before="120" w:after="120"/>
        <w:jc w:val="center"/>
        <w:rPr>
          <w:b/>
          <w:noProof/>
          <w:color w:val="FF0000"/>
          <w:szCs w:val="20"/>
        </w:rPr>
      </w:pPr>
      <w:r w:rsidRPr="00144720">
        <w:rPr>
          <w:b/>
          <w:noProof/>
          <w:color w:val="FF0000"/>
          <w:szCs w:val="20"/>
        </w:rPr>
        <w:t>&lt;Unchanged parts omitted&gt;</w:t>
      </w:r>
    </w:p>
    <w:p w14:paraId="589D5B0D" w14:textId="608DD72E" w:rsidR="00387C7D" w:rsidRPr="00144720" w:rsidRDefault="00387C7D" w:rsidP="0060288C">
      <w:pPr>
        <w:spacing w:before="120" w:after="120"/>
        <w:jc w:val="both"/>
        <w:rPr>
          <w:szCs w:val="20"/>
        </w:rPr>
      </w:pPr>
      <w:r w:rsidRPr="00144720">
        <w:t xml:space="preserve">With reference to slots for PUCCH transmissions and for a number of PSFCH reception occasions ending in slot </w:t>
      </w:r>
      <m:oMath>
        <m:r>
          <w:rPr>
            <w:rFonts w:ascii="Cambria Math" w:hAnsi="Cambria Math"/>
          </w:rPr>
          <m:t>n</m:t>
        </m:r>
      </m:oMath>
      <w:r w:rsidRPr="00144720">
        <w:t xml:space="preserve">, the UE provides the generated HARQ-ACK information in a PUCCH transmission </w:t>
      </w:r>
      <w:r w:rsidRPr="00144720">
        <w:rPr>
          <w:strike/>
          <w:color w:val="FF0000"/>
        </w:rPr>
        <w:t>within</w:t>
      </w:r>
      <w:r w:rsidRPr="00144720">
        <w:rPr>
          <w:color w:val="FF0000"/>
        </w:rPr>
        <w:t xml:space="preserve"> in </w:t>
      </w:r>
      <w:r w:rsidRPr="00144720">
        <w:rPr>
          <w:rFonts w:eastAsiaTheme="minorEastAsia"/>
          <w:color w:val="FF0000"/>
          <w:lang w:eastAsia="zh-CN"/>
        </w:rPr>
        <w:t>the first UL slot that starts no earlier than</w:t>
      </w:r>
      <w:r w:rsidRPr="00144720">
        <w:t xml:space="preserve"> slot </w:t>
      </w:r>
      <m:oMath>
        <m:r>
          <w:rPr>
            <w:rFonts w:ascii="Cambria Math" w:hAnsi="Cambria Math"/>
          </w:rPr>
          <m:t>n+k</m:t>
        </m:r>
      </m:oMath>
      <w:r w:rsidRPr="00144720">
        <w:t xml:space="preserve">, subject to the overlapping conditions in Clause 9.2.5, where </w:t>
      </w:r>
      <m:oMath>
        <m:r>
          <w:rPr>
            <w:rFonts w:ascii="Cambria Math" w:hAnsi="Cambria Math"/>
          </w:rPr>
          <m:t>k</m:t>
        </m:r>
      </m:oMath>
      <w:r w:rsidRPr="00144720">
        <w:t xml:space="preserve"> is a number of slots indicated by a PSFCH-to-HARQ_feedback timing indicator field, if present, in a DCI format </w:t>
      </w:r>
      <w:r w:rsidRPr="00144720">
        <w:rPr>
          <w:lang w:eastAsia="zh-CN"/>
        </w:rPr>
        <w:t>indicating a slot for PUCCH transmission to report the HARQ-ACK information</w:t>
      </w:r>
      <w:r w:rsidRPr="00144720">
        <w:t xml:space="preserve">, or </w:t>
      </w:r>
      <m:oMath>
        <m:r>
          <w:rPr>
            <w:rFonts w:ascii="Cambria Math" w:hAnsi="Cambria Math"/>
          </w:rPr>
          <m:t>k</m:t>
        </m:r>
      </m:oMath>
      <w:r w:rsidRPr="00144720">
        <w:t xml:space="preserve"> is provided by </w:t>
      </w:r>
      <w:proofErr w:type="spellStart"/>
      <w:r w:rsidRPr="00144720">
        <w:rPr>
          <w:i/>
        </w:rPr>
        <w:t>sl</w:t>
      </w:r>
      <w:proofErr w:type="spellEnd"/>
      <w:r w:rsidRPr="00144720">
        <w:rPr>
          <w:i/>
        </w:rPr>
        <w:t>-</w:t>
      </w:r>
      <w:proofErr w:type="spellStart"/>
      <w:r w:rsidRPr="00144720">
        <w:rPr>
          <w:i/>
        </w:rPr>
        <w:t>ACKToUL</w:t>
      </w:r>
      <w:proofErr w:type="spellEnd"/>
      <w:r w:rsidRPr="00144720">
        <w:rPr>
          <w:i/>
        </w:rPr>
        <w:t>-ACK</w:t>
      </w:r>
      <w:r w:rsidRPr="00144720">
        <w:t xml:space="preserve">. </w:t>
      </w:r>
      <m:oMath>
        <m:r>
          <w:rPr>
            <w:rFonts w:ascii="Cambria Math" w:hAnsi="Cambria Math"/>
          </w:rPr>
          <m:t>k=0</m:t>
        </m:r>
      </m:oMath>
      <w:r w:rsidRPr="00144720">
        <w:t xml:space="preserve"> corresponds to a last slot for a PUCCH transmission that would overlap with the last PSFCH reception occasion.</w:t>
      </w:r>
    </w:p>
    <w:p w14:paraId="0862BFEF" w14:textId="04037D00" w:rsidR="00096255" w:rsidRPr="0060288C" w:rsidRDefault="00096255" w:rsidP="0060288C">
      <w:pPr>
        <w:spacing w:before="120" w:after="120"/>
        <w:jc w:val="center"/>
        <w:rPr>
          <w:b/>
          <w:szCs w:val="20"/>
          <w:lang w:eastAsia="zh-CN"/>
        </w:rPr>
      </w:pPr>
      <w:bookmarkStart w:id="33" w:name="_Hlk32329508"/>
      <w:r w:rsidRPr="0060288C">
        <w:rPr>
          <w:b/>
          <w:color w:val="FF0000"/>
          <w:szCs w:val="20"/>
          <w:lang w:eastAsia="zh-CN"/>
        </w:rPr>
        <w:t xml:space="preserve">---------------------------------------------- </w:t>
      </w:r>
      <w:r w:rsidR="003304DC">
        <w:rPr>
          <w:b/>
          <w:color w:val="FF0000"/>
          <w:szCs w:val="20"/>
          <w:lang w:eastAsia="zh-CN"/>
        </w:rPr>
        <w:t>E</w:t>
      </w:r>
      <w:r w:rsidRPr="0060288C">
        <w:rPr>
          <w:b/>
          <w:color w:val="FF0000"/>
          <w:szCs w:val="20"/>
          <w:lang w:eastAsia="zh-CN"/>
        </w:rPr>
        <w:t>nd of Draft TP ---------------------------------------------</w:t>
      </w:r>
    </w:p>
    <w:bookmarkEnd w:id="33"/>
    <w:p w14:paraId="05A09B82" w14:textId="3182D60E" w:rsidR="00096255" w:rsidRDefault="00096255" w:rsidP="009A45AB">
      <w:pPr>
        <w:pStyle w:val="a1"/>
        <w:rPr>
          <w:rFonts w:eastAsiaTheme="minorEastAsia"/>
          <w:lang w:eastAsia="zh-CN"/>
        </w:rPr>
      </w:pPr>
    </w:p>
    <w:p w14:paraId="45A1A463" w14:textId="4954A586" w:rsidR="0014406C" w:rsidRPr="00864166" w:rsidRDefault="0014406C" w:rsidP="0014406C">
      <w:pPr>
        <w:pStyle w:val="20"/>
        <w:keepLines/>
        <w:numPr>
          <w:ilvl w:val="1"/>
          <w:numId w:val="7"/>
        </w:numPr>
        <w:tabs>
          <w:tab w:val="left" w:pos="567"/>
        </w:tabs>
        <w:overflowPunct w:val="0"/>
        <w:autoSpaceDE w:val="0"/>
        <w:autoSpaceDN w:val="0"/>
        <w:adjustRightInd w:val="0"/>
        <w:spacing w:before="120" w:after="120"/>
        <w:jc w:val="both"/>
        <w:textAlignment w:val="baseline"/>
        <w:rPr>
          <w:rFonts w:eastAsia="等线" w:cs="Times New Roman"/>
          <w:b w:val="0"/>
          <w:sz w:val="32"/>
          <w:szCs w:val="20"/>
        </w:rPr>
      </w:pPr>
      <w:r w:rsidRPr="00864166">
        <w:rPr>
          <w:rFonts w:cs="Times New Roman"/>
          <w:b w:val="0"/>
          <w:sz w:val="32"/>
          <w:szCs w:val="20"/>
        </w:rPr>
        <w:t>DCI content</w:t>
      </w:r>
    </w:p>
    <w:p w14:paraId="652C4659" w14:textId="77777777" w:rsidR="0014406C" w:rsidRPr="00144720" w:rsidRDefault="0014406C" w:rsidP="00144720">
      <w:pPr>
        <w:pStyle w:val="a1"/>
        <w:spacing w:before="120"/>
        <w:rPr>
          <w:rFonts w:eastAsia="等线"/>
          <w:szCs w:val="20"/>
          <w:lang w:eastAsia="zh-CN"/>
        </w:rPr>
      </w:pPr>
      <w:r w:rsidRPr="00144720">
        <w:rPr>
          <w:szCs w:val="20"/>
          <w:lang w:eastAsia="zh-CN"/>
        </w:rPr>
        <w:t>A</w:t>
      </w:r>
      <w:r w:rsidRPr="00144720">
        <w:rPr>
          <w:rFonts w:eastAsia="等线"/>
          <w:szCs w:val="20"/>
          <w:lang w:eastAsia="zh-CN"/>
        </w:rPr>
        <w:t xml:space="preserve"> new DCI format, i.e., DCI format 3_0 is introduced in NR Uu to schedule the sidelink transmission. </w:t>
      </w:r>
    </w:p>
    <w:p w14:paraId="6E93C31C" w14:textId="77777777" w:rsidR="0014406C" w:rsidRPr="00144720" w:rsidRDefault="0014406C" w:rsidP="00144720">
      <w:pPr>
        <w:pStyle w:val="a1"/>
        <w:spacing w:before="120"/>
        <w:rPr>
          <w:rFonts w:eastAsia="等线"/>
          <w:szCs w:val="20"/>
          <w:lang w:eastAsia="zh-CN"/>
        </w:rPr>
      </w:pPr>
      <w:r w:rsidRPr="00144720">
        <w:rPr>
          <w:rFonts w:eastAsia="等线"/>
          <w:szCs w:val="20"/>
          <w:lang w:eastAsia="zh-CN"/>
        </w:rPr>
        <w:t>The following fields have been agreed, and there are some related issues to be discussed:</w:t>
      </w:r>
    </w:p>
    <w:p w14:paraId="35B0EFE6" w14:textId="5E5AF944" w:rsidR="0014406C" w:rsidRPr="00144720" w:rsidRDefault="0014406C" w:rsidP="00144720">
      <w:pPr>
        <w:pStyle w:val="a1"/>
        <w:numPr>
          <w:ilvl w:val="0"/>
          <w:numId w:val="9"/>
        </w:numPr>
        <w:spacing w:before="120"/>
        <w:rPr>
          <w:rFonts w:eastAsia="等线"/>
          <w:szCs w:val="20"/>
          <w:lang w:eastAsia="zh-CN"/>
        </w:rPr>
      </w:pPr>
      <w:r w:rsidRPr="00144720">
        <w:rPr>
          <w:rFonts w:eastAsia="等线"/>
          <w:szCs w:val="20"/>
          <w:lang w:eastAsia="zh-CN"/>
        </w:rPr>
        <w:t xml:space="preserve">Time gap between DCI and the first </w:t>
      </w:r>
      <w:r w:rsidR="00596F21">
        <w:rPr>
          <w:rFonts w:eastAsia="等线"/>
          <w:szCs w:val="20"/>
          <w:lang w:eastAsia="zh-CN"/>
        </w:rPr>
        <w:t xml:space="preserve">SL </w:t>
      </w:r>
      <w:r w:rsidRPr="00144720">
        <w:rPr>
          <w:rFonts w:eastAsia="等线"/>
          <w:szCs w:val="20"/>
          <w:lang w:eastAsia="zh-CN"/>
        </w:rPr>
        <w:t>transmission</w:t>
      </w:r>
    </w:p>
    <w:p w14:paraId="5FF02597" w14:textId="00A8FE7E" w:rsidR="0014406C" w:rsidRPr="00144720" w:rsidRDefault="0014406C" w:rsidP="00144720">
      <w:pPr>
        <w:pStyle w:val="a1"/>
        <w:spacing w:before="120"/>
        <w:rPr>
          <w:rFonts w:eastAsia="等线"/>
          <w:szCs w:val="20"/>
          <w:lang w:eastAsia="zh-CN"/>
        </w:rPr>
      </w:pPr>
      <w:r w:rsidRPr="00144720">
        <w:rPr>
          <w:rFonts w:eastAsia="等线"/>
          <w:szCs w:val="20"/>
          <w:lang w:eastAsia="zh-CN"/>
        </w:rPr>
        <w:t xml:space="preserve">The bit size of </w:t>
      </w:r>
      <w:r w:rsidR="001C29F6">
        <w:rPr>
          <w:rFonts w:eastAsia="等线"/>
          <w:szCs w:val="20"/>
          <w:lang w:eastAsia="zh-CN"/>
        </w:rPr>
        <w:t xml:space="preserve">the </w:t>
      </w:r>
      <w:r w:rsidRPr="00144720">
        <w:rPr>
          <w:rFonts w:eastAsia="等线"/>
          <w:szCs w:val="20"/>
          <w:lang w:eastAsia="zh-CN"/>
        </w:rPr>
        <w:t xml:space="preserve">time gap remains FFS. This field is similar to the X discussed in </w:t>
      </w:r>
      <w:r w:rsidR="001C29F6">
        <w:rPr>
          <w:rFonts w:eastAsia="等线"/>
          <w:szCs w:val="20"/>
          <w:lang w:eastAsia="zh-CN"/>
        </w:rPr>
        <w:t xml:space="preserve">the </w:t>
      </w:r>
      <w:r w:rsidRPr="00144720">
        <w:rPr>
          <w:rFonts w:eastAsia="等线"/>
          <w:szCs w:val="20"/>
          <w:lang w:eastAsia="zh-CN"/>
        </w:rPr>
        <w:t>inter-RAT case, similarly, 3 bits would be sufficient.</w:t>
      </w:r>
    </w:p>
    <w:p w14:paraId="1ADF064C" w14:textId="77777777" w:rsidR="0014406C" w:rsidRPr="00144720" w:rsidRDefault="0014406C" w:rsidP="00144720">
      <w:pPr>
        <w:pStyle w:val="a1"/>
        <w:numPr>
          <w:ilvl w:val="0"/>
          <w:numId w:val="9"/>
        </w:numPr>
        <w:spacing w:before="120"/>
        <w:rPr>
          <w:rFonts w:eastAsia="等线"/>
          <w:szCs w:val="20"/>
          <w:lang w:eastAsia="zh-CN"/>
        </w:rPr>
      </w:pPr>
      <w:r w:rsidRPr="00144720">
        <w:rPr>
          <w:rFonts w:eastAsia="等线"/>
          <w:szCs w:val="20"/>
          <w:lang w:eastAsia="zh-CN"/>
        </w:rPr>
        <w:t>HPN and NDI</w:t>
      </w:r>
    </w:p>
    <w:p w14:paraId="79014F6C" w14:textId="77777777" w:rsidR="0014406C" w:rsidRPr="00144720" w:rsidRDefault="0014406C" w:rsidP="00144720">
      <w:pPr>
        <w:pStyle w:val="a1"/>
        <w:numPr>
          <w:ilvl w:val="0"/>
          <w:numId w:val="9"/>
        </w:numPr>
        <w:spacing w:before="120"/>
        <w:rPr>
          <w:rFonts w:eastAsia="等线"/>
          <w:szCs w:val="20"/>
          <w:lang w:eastAsia="zh-CN"/>
        </w:rPr>
      </w:pPr>
      <w:r w:rsidRPr="00144720">
        <w:rPr>
          <w:rFonts w:eastAsia="等线"/>
          <w:szCs w:val="20"/>
          <w:lang w:eastAsia="zh-CN"/>
        </w:rPr>
        <w:t>Lowest index of subchannel of the 1</w:t>
      </w:r>
      <w:r w:rsidRPr="00144720">
        <w:rPr>
          <w:rFonts w:eastAsia="等线"/>
          <w:szCs w:val="20"/>
          <w:vertAlign w:val="superscript"/>
          <w:lang w:eastAsia="zh-CN"/>
        </w:rPr>
        <w:t>st</w:t>
      </w:r>
      <w:r w:rsidRPr="00144720">
        <w:rPr>
          <w:rFonts w:eastAsia="等线"/>
          <w:szCs w:val="20"/>
          <w:lang w:eastAsia="zh-CN"/>
        </w:rPr>
        <w:t xml:space="preserve"> TX</w:t>
      </w:r>
    </w:p>
    <w:p w14:paraId="4250DCD1" w14:textId="77777777" w:rsidR="0014406C" w:rsidRPr="00144720" w:rsidRDefault="0014406C" w:rsidP="00144720">
      <w:pPr>
        <w:pStyle w:val="a1"/>
        <w:numPr>
          <w:ilvl w:val="0"/>
          <w:numId w:val="9"/>
        </w:numPr>
        <w:spacing w:before="120"/>
        <w:rPr>
          <w:rFonts w:eastAsia="等线"/>
          <w:szCs w:val="20"/>
          <w:lang w:eastAsia="zh-CN"/>
        </w:rPr>
      </w:pPr>
      <w:r w:rsidRPr="00144720">
        <w:rPr>
          <w:rFonts w:eastAsia="等线"/>
          <w:szCs w:val="20"/>
          <w:lang w:eastAsia="zh-CN"/>
        </w:rPr>
        <w:t>TF-RA in format for SCI</w:t>
      </w:r>
    </w:p>
    <w:p w14:paraId="33341E0F" w14:textId="77777777" w:rsidR="0014406C" w:rsidRPr="00144720" w:rsidRDefault="0014406C" w:rsidP="00144720">
      <w:pPr>
        <w:pStyle w:val="a1"/>
        <w:numPr>
          <w:ilvl w:val="0"/>
          <w:numId w:val="9"/>
        </w:numPr>
        <w:spacing w:before="120"/>
        <w:rPr>
          <w:rFonts w:eastAsia="等线"/>
          <w:szCs w:val="20"/>
          <w:lang w:eastAsia="zh-CN"/>
        </w:rPr>
      </w:pPr>
      <w:r w:rsidRPr="00144720">
        <w:rPr>
          <w:rFonts w:eastAsia="等线"/>
          <w:szCs w:val="20"/>
          <w:lang w:eastAsia="zh-CN"/>
        </w:rPr>
        <w:t>PSFCH-to-HARQ feedback timing indicator</w:t>
      </w:r>
    </w:p>
    <w:p w14:paraId="71720102" w14:textId="77777777" w:rsidR="0014406C" w:rsidRPr="00144720" w:rsidRDefault="0014406C" w:rsidP="00144720">
      <w:pPr>
        <w:pStyle w:val="a1"/>
        <w:numPr>
          <w:ilvl w:val="0"/>
          <w:numId w:val="9"/>
        </w:numPr>
        <w:spacing w:before="120"/>
        <w:rPr>
          <w:rFonts w:eastAsia="等线"/>
          <w:szCs w:val="20"/>
          <w:lang w:eastAsia="zh-CN"/>
        </w:rPr>
      </w:pPr>
      <w:r w:rsidRPr="00144720">
        <w:rPr>
          <w:rFonts w:eastAsia="等线"/>
          <w:szCs w:val="20"/>
          <w:lang w:eastAsia="zh-CN"/>
        </w:rPr>
        <w:t>Configuration index</w:t>
      </w:r>
    </w:p>
    <w:p w14:paraId="3D9DA895" w14:textId="77777777" w:rsidR="0014406C" w:rsidRPr="00144720" w:rsidRDefault="0014406C" w:rsidP="00144720">
      <w:pPr>
        <w:pStyle w:val="a1"/>
        <w:spacing w:before="120"/>
        <w:rPr>
          <w:rFonts w:eastAsia="等线"/>
          <w:szCs w:val="20"/>
          <w:lang w:eastAsia="zh-CN"/>
        </w:rPr>
      </w:pPr>
      <w:r w:rsidRPr="00144720">
        <w:rPr>
          <w:rFonts w:eastAsia="等线"/>
          <w:szCs w:val="20"/>
          <w:lang w:eastAsia="zh-CN"/>
        </w:rPr>
        <w:t xml:space="preserve">This field is present only when UE is configured to monitor DCI 3_0 scrambled by SL-CS-RNTI. Since RAN2 agreed that up 8 configured sidelink grant, 3 bits are required. </w:t>
      </w:r>
    </w:p>
    <w:p w14:paraId="64592389" w14:textId="77777777" w:rsidR="0014406C" w:rsidRPr="00144720" w:rsidRDefault="0014406C" w:rsidP="00144720">
      <w:pPr>
        <w:pStyle w:val="a1"/>
        <w:spacing w:before="120"/>
        <w:rPr>
          <w:rFonts w:eastAsia="宋体"/>
          <w:bCs/>
          <w:szCs w:val="20"/>
          <w:lang w:eastAsia="zh-CN"/>
        </w:rPr>
      </w:pPr>
      <w:r w:rsidRPr="00144720">
        <w:rPr>
          <w:rFonts w:eastAsia="等线"/>
          <w:szCs w:val="20"/>
          <w:lang w:eastAsia="zh-CN"/>
        </w:rPr>
        <w:t>In addition to the fields that have been agreed, the following fields should be considered</w:t>
      </w:r>
      <w:r w:rsidRPr="00144720">
        <w:rPr>
          <w:rFonts w:eastAsia="宋体"/>
          <w:bCs/>
          <w:szCs w:val="20"/>
          <w:lang w:eastAsia="zh-CN"/>
        </w:rPr>
        <w:t>:</w:t>
      </w:r>
    </w:p>
    <w:p w14:paraId="4AB51C94" w14:textId="77777777" w:rsidR="0014406C" w:rsidRPr="00144720" w:rsidRDefault="0014406C" w:rsidP="00144720">
      <w:pPr>
        <w:pStyle w:val="a1"/>
        <w:numPr>
          <w:ilvl w:val="0"/>
          <w:numId w:val="9"/>
        </w:numPr>
        <w:spacing w:before="120"/>
        <w:rPr>
          <w:rFonts w:eastAsia="等线"/>
          <w:szCs w:val="20"/>
          <w:lang w:eastAsia="zh-CN"/>
        </w:rPr>
      </w:pPr>
      <w:r w:rsidRPr="00144720">
        <w:rPr>
          <w:rFonts w:eastAsia="等线"/>
          <w:szCs w:val="20"/>
          <w:lang w:eastAsia="zh-CN"/>
        </w:rPr>
        <w:t>Cross-carrier indicator</w:t>
      </w:r>
    </w:p>
    <w:p w14:paraId="2116437E" w14:textId="77777777" w:rsidR="0014406C" w:rsidRPr="00144720" w:rsidRDefault="0014406C" w:rsidP="00144720">
      <w:pPr>
        <w:pStyle w:val="a1"/>
        <w:spacing w:before="120"/>
        <w:rPr>
          <w:rFonts w:eastAsia="等线"/>
          <w:szCs w:val="20"/>
          <w:lang w:eastAsia="zh-CN"/>
        </w:rPr>
      </w:pPr>
      <w:r w:rsidRPr="00144720">
        <w:rPr>
          <w:rFonts w:eastAsia="等线"/>
          <w:szCs w:val="20"/>
          <w:lang w:eastAsia="zh-CN"/>
        </w:rPr>
        <w:lastRenderedPageBreak/>
        <w:t>Even though the WID scope has been restricted as a single CC case for NR sidelink, for the sake of further extension, a cross-carrier indicator should be included to support multi-carrier scheduling in the later releases.</w:t>
      </w:r>
    </w:p>
    <w:p w14:paraId="6E27F790" w14:textId="77777777" w:rsidR="0014406C" w:rsidRPr="00144720" w:rsidRDefault="0014406C" w:rsidP="00144720">
      <w:pPr>
        <w:pStyle w:val="a1"/>
        <w:numPr>
          <w:ilvl w:val="0"/>
          <w:numId w:val="9"/>
        </w:numPr>
        <w:spacing w:before="120"/>
        <w:rPr>
          <w:rFonts w:eastAsia="等线"/>
          <w:szCs w:val="20"/>
          <w:lang w:eastAsia="zh-CN"/>
        </w:rPr>
      </w:pPr>
      <w:r w:rsidRPr="00144720">
        <w:rPr>
          <w:rFonts w:eastAsia="等线"/>
          <w:szCs w:val="20"/>
          <w:lang w:eastAsia="zh-CN"/>
        </w:rPr>
        <w:t>Resource pool indicator</w:t>
      </w:r>
    </w:p>
    <w:p w14:paraId="0E513166" w14:textId="68B4D98E" w:rsidR="0014406C" w:rsidRPr="00144720" w:rsidRDefault="0014406C" w:rsidP="00144720">
      <w:pPr>
        <w:spacing w:before="120" w:after="120"/>
        <w:jc w:val="both"/>
        <w:rPr>
          <w:iCs/>
          <w:szCs w:val="20"/>
        </w:rPr>
      </w:pPr>
      <w:r w:rsidRPr="00144720">
        <w:rPr>
          <w:rFonts w:eastAsia="等线"/>
          <w:szCs w:val="20"/>
          <w:lang w:eastAsia="zh-CN"/>
        </w:rPr>
        <w:t xml:space="preserve">For dynamic grant, DCI indicates the TF-RA (time-frequency resource allocation) with the </w:t>
      </w:r>
      <w:proofErr w:type="spellStart"/>
      <w:r w:rsidRPr="00144720">
        <w:rPr>
          <w:rFonts w:eastAsia="等线"/>
          <w:szCs w:val="20"/>
          <w:lang w:eastAsia="zh-CN"/>
        </w:rPr>
        <w:t>signalling</w:t>
      </w:r>
      <w:proofErr w:type="spellEnd"/>
      <w:r w:rsidRPr="00144720">
        <w:rPr>
          <w:rFonts w:eastAsia="等线"/>
          <w:szCs w:val="20"/>
          <w:lang w:eastAsia="zh-CN"/>
        </w:rPr>
        <w:t xml:space="preserve"> format used for SCI. Since many transmission parameters, e.g., sl-MaxNumPerReserve(</w:t>
      </w:r>
      <w:r w:rsidRPr="00144720">
        <w:rPr>
          <w:iCs/>
          <w:szCs w:val="20"/>
        </w:rPr>
        <w:t>N</w:t>
      </w:r>
      <w:r w:rsidRPr="00144720">
        <w:rPr>
          <w:iCs/>
          <w:szCs w:val="20"/>
          <w:vertAlign w:val="subscript"/>
        </w:rPr>
        <w:t>MAX</w:t>
      </w:r>
      <w:r w:rsidRPr="00144720">
        <w:rPr>
          <w:rFonts w:eastAsia="等线"/>
          <w:szCs w:val="20"/>
          <w:lang w:eastAsia="zh-CN"/>
        </w:rPr>
        <w:t>) and sl-NumSubchannel, are configured per resource pool, the number of T-FRA bits and hence DCI size</w:t>
      </w:r>
      <w:r w:rsidR="008A15D4">
        <w:rPr>
          <w:rFonts w:eastAsia="等线"/>
          <w:szCs w:val="20"/>
          <w:lang w:eastAsia="zh-CN"/>
        </w:rPr>
        <w:t>s</w:t>
      </w:r>
      <w:r w:rsidRPr="00144720">
        <w:rPr>
          <w:rFonts w:eastAsia="等线"/>
          <w:szCs w:val="20"/>
          <w:lang w:eastAsia="zh-CN"/>
        </w:rPr>
        <w:t xml:space="preserve"> thereby differ between different resource pools. For example, the larger sl-NumSubchannel, the larger the number of bits for FDRA purpose</w:t>
      </w:r>
      <w:r w:rsidR="00F2269C">
        <w:rPr>
          <w:rFonts w:eastAsia="等线"/>
          <w:szCs w:val="20"/>
          <w:lang w:eastAsia="zh-CN"/>
        </w:rPr>
        <w:t>s</w:t>
      </w:r>
      <w:r w:rsidRPr="00144720">
        <w:rPr>
          <w:rFonts w:eastAsia="等线"/>
          <w:szCs w:val="20"/>
          <w:lang w:eastAsia="zh-CN"/>
        </w:rPr>
        <w:t xml:space="preserve">. In addition, </w:t>
      </w:r>
      <w:r w:rsidR="001C29F6">
        <w:rPr>
          <w:rFonts w:eastAsia="等线"/>
          <w:szCs w:val="20"/>
          <w:lang w:eastAsia="zh-CN"/>
        </w:rPr>
        <w:t xml:space="preserve">a </w:t>
      </w:r>
      <w:r w:rsidRPr="00144720">
        <w:rPr>
          <w:rFonts w:eastAsia="等线"/>
          <w:szCs w:val="20"/>
          <w:lang w:eastAsia="zh-CN"/>
        </w:rPr>
        <w:t>resource pool with</w:t>
      </w:r>
      <w:r w:rsidRPr="00144720">
        <w:rPr>
          <w:iCs/>
          <w:szCs w:val="20"/>
        </w:rPr>
        <w:t xml:space="preserve"> N</w:t>
      </w:r>
      <w:r w:rsidRPr="00144720">
        <w:rPr>
          <w:iCs/>
          <w:szCs w:val="20"/>
          <w:vertAlign w:val="subscript"/>
        </w:rPr>
        <w:t>MAX</w:t>
      </w:r>
      <w:r w:rsidRPr="00144720">
        <w:rPr>
          <w:iCs/>
          <w:szCs w:val="20"/>
        </w:rPr>
        <w:t xml:space="preserve"> = 3 requires 4 more TDRA bits than </w:t>
      </w:r>
      <w:r w:rsidR="001C29F6">
        <w:rPr>
          <w:iCs/>
          <w:szCs w:val="20"/>
        </w:rPr>
        <w:t xml:space="preserve">a </w:t>
      </w:r>
      <w:r w:rsidRPr="00144720">
        <w:rPr>
          <w:iCs/>
          <w:szCs w:val="20"/>
        </w:rPr>
        <w:t>resource pool with N</w:t>
      </w:r>
      <w:r w:rsidRPr="00144720">
        <w:rPr>
          <w:iCs/>
          <w:szCs w:val="20"/>
          <w:vertAlign w:val="subscript"/>
        </w:rPr>
        <w:t>MAX</w:t>
      </w:r>
      <w:r w:rsidRPr="00144720">
        <w:rPr>
          <w:iCs/>
          <w:szCs w:val="20"/>
        </w:rPr>
        <w:t xml:space="preserve"> = 2.</w:t>
      </w:r>
    </w:p>
    <w:p w14:paraId="5BE0C0B0" w14:textId="5BF27A3A" w:rsidR="0014406C" w:rsidRPr="00144720" w:rsidRDefault="0014406C" w:rsidP="00144720">
      <w:pPr>
        <w:pStyle w:val="a1"/>
        <w:spacing w:before="120"/>
        <w:rPr>
          <w:rFonts w:eastAsia="等线"/>
          <w:szCs w:val="20"/>
          <w:lang w:eastAsia="zh-CN"/>
        </w:rPr>
      </w:pPr>
      <w:r w:rsidRPr="00144720">
        <w:rPr>
          <w:rFonts w:eastAsia="等线"/>
          <w:szCs w:val="20"/>
          <w:lang w:eastAsia="zh-CN"/>
        </w:rPr>
        <w:t xml:space="preserve">However, we also agreed </w:t>
      </w:r>
      <w:r w:rsidR="00F2269C">
        <w:rPr>
          <w:rFonts w:eastAsia="等线"/>
          <w:szCs w:val="20"/>
          <w:lang w:eastAsia="zh-CN"/>
        </w:rPr>
        <w:t>the</w:t>
      </w:r>
      <w:r w:rsidR="00F2269C" w:rsidRPr="00144720">
        <w:rPr>
          <w:rFonts w:eastAsia="等线"/>
          <w:szCs w:val="20"/>
          <w:lang w:eastAsia="zh-CN"/>
        </w:rPr>
        <w:t xml:space="preserve"> </w:t>
      </w:r>
      <w:r w:rsidRPr="00144720">
        <w:rPr>
          <w:rFonts w:eastAsia="等线"/>
          <w:szCs w:val="20"/>
          <w:lang w:eastAsia="zh-CN"/>
        </w:rPr>
        <w:t xml:space="preserve">principle that the DCI size for SL needs to be aligned with one legacy Uu DCI to save the blind decoding efforts and size budget, which means the DCI size assumed when scheduling different resource pools in the same SL BWP should be the aligned as well. </w:t>
      </w:r>
    </w:p>
    <w:p w14:paraId="584D0756" w14:textId="2B908342" w:rsidR="0014406C" w:rsidRPr="00144720" w:rsidRDefault="0014406C" w:rsidP="00144720">
      <w:pPr>
        <w:pStyle w:val="a1"/>
        <w:spacing w:before="120"/>
        <w:rPr>
          <w:iCs/>
          <w:szCs w:val="20"/>
        </w:rPr>
      </w:pPr>
      <w:r w:rsidRPr="00144720">
        <w:rPr>
          <w:rFonts w:eastAsia="等线"/>
          <w:szCs w:val="20"/>
          <w:lang w:eastAsia="zh-CN"/>
        </w:rPr>
        <w:t xml:space="preserve">To maintain the same SL DCI size, the SL DCI size should be determined by the largest </w:t>
      </w:r>
      <w:r w:rsidRPr="00144720">
        <w:rPr>
          <w:iCs/>
          <w:szCs w:val="20"/>
        </w:rPr>
        <w:t>N</w:t>
      </w:r>
      <w:r w:rsidRPr="00144720">
        <w:rPr>
          <w:iCs/>
          <w:szCs w:val="20"/>
          <w:vertAlign w:val="subscript"/>
        </w:rPr>
        <w:t>MAX</w:t>
      </w:r>
      <w:r w:rsidRPr="00144720">
        <w:rPr>
          <w:iCs/>
          <w:szCs w:val="20"/>
        </w:rPr>
        <w:t xml:space="preserve"> </w:t>
      </w:r>
      <w:r w:rsidRPr="00144720">
        <w:rPr>
          <w:rFonts w:eastAsia="等线"/>
          <w:szCs w:val="20"/>
          <w:lang w:eastAsia="zh-CN"/>
        </w:rPr>
        <w:t xml:space="preserve">and the largest sl-NumSubchannel configured. One straightforward way of ensuring such size alignment between different pools is to perform zero-padding for each DCI field, e.g., the FDRA field in a DCI format 3_0 scheduling transmission in a resource pool with smaller number of subchannel should be padded to match the size of the FDRA field for a resource pool with the largest number of subchannel in the same SL BWP. </w:t>
      </w:r>
      <w:r w:rsidR="001C29F6">
        <w:rPr>
          <w:rFonts w:eastAsia="等线"/>
          <w:szCs w:val="20"/>
          <w:lang w:eastAsia="zh-CN"/>
        </w:rPr>
        <w:t>A s</w:t>
      </w:r>
      <w:r w:rsidRPr="00144720">
        <w:rPr>
          <w:rFonts w:eastAsia="等线"/>
          <w:szCs w:val="20"/>
          <w:lang w:eastAsia="zh-CN"/>
        </w:rPr>
        <w:t xml:space="preserve">imilar transformation is also required for resource pools with different </w:t>
      </w:r>
      <w:r w:rsidRPr="00144720">
        <w:rPr>
          <w:iCs/>
          <w:szCs w:val="20"/>
        </w:rPr>
        <w:t>N</w:t>
      </w:r>
      <w:r w:rsidRPr="00144720">
        <w:rPr>
          <w:iCs/>
          <w:szCs w:val="20"/>
          <w:vertAlign w:val="subscript"/>
        </w:rPr>
        <w:t xml:space="preserve">MAX </w:t>
      </w:r>
      <w:r w:rsidRPr="00144720">
        <w:rPr>
          <w:iCs/>
          <w:szCs w:val="20"/>
        </w:rPr>
        <w:t>values. Alternatively, ‘0’ bits can be appended to the end of the last useful information field instead of each DCI field to meet the size requirement.</w:t>
      </w:r>
    </w:p>
    <w:p w14:paraId="1E1F618F" w14:textId="77777777" w:rsidR="0014406C" w:rsidRPr="00144720" w:rsidRDefault="0014406C" w:rsidP="00144720">
      <w:pPr>
        <w:pStyle w:val="a1"/>
        <w:spacing w:before="120"/>
        <w:rPr>
          <w:rFonts w:eastAsia="等线"/>
          <w:szCs w:val="20"/>
          <w:lang w:eastAsia="zh-CN"/>
        </w:rPr>
      </w:pPr>
      <w:r w:rsidRPr="00144720">
        <w:rPr>
          <w:rFonts w:eastAsia="等线"/>
          <w:szCs w:val="20"/>
          <w:lang w:eastAsia="zh-CN"/>
        </w:rPr>
        <w:t>Naturally, a field indicating which resource pool the DCI intends for should be included in SL DCI to help UE identify how to interpret the SL DCI field.</w:t>
      </w:r>
    </w:p>
    <w:p w14:paraId="3ACB4930" w14:textId="6CEC8E38" w:rsidR="0014406C" w:rsidRPr="00144720" w:rsidRDefault="0014406C" w:rsidP="00144720">
      <w:pPr>
        <w:pStyle w:val="a1"/>
        <w:spacing w:before="120"/>
        <w:rPr>
          <w:rFonts w:eastAsia="等线"/>
          <w:szCs w:val="20"/>
          <w:lang w:eastAsia="zh-CN"/>
        </w:rPr>
      </w:pPr>
      <w:r w:rsidRPr="00144720">
        <w:rPr>
          <w:rFonts w:eastAsia="等线"/>
          <w:szCs w:val="20"/>
          <w:lang w:eastAsia="zh-CN"/>
        </w:rPr>
        <w:t xml:space="preserve">We summarize the field sizes in </w:t>
      </w:r>
      <w:r w:rsidRPr="00144720">
        <w:rPr>
          <w:rFonts w:eastAsia="等线"/>
          <w:szCs w:val="20"/>
          <w:lang w:eastAsia="zh-CN"/>
        </w:rPr>
        <w:fldChar w:fldCharType="begin"/>
      </w:r>
      <w:r w:rsidRPr="00144720">
        <w:rPr>
          <w:rFonts w:eastAsia="等线"/>
          <w:szCs w:val="20"/>
          <w:lang w:eastAsia="zh-CN"/>
        </w:rPr>
        <w:instrText xml:space="preserve"> REF _Ref16006955 \h  \* MERGEFORMAT </w:instrText>
      </w:r>
      <w:r w:rsidRPr="00144720">
        <w:rPr>
          <w:rFonts w:eastAsia="等线"/>
          <w:szCs w:val="20"/>
          <w:lang w:eastAsia="zh-CN"/>
        </w:rPr>
      </w:r>
      <w:r w:rsidRPr="00144720">
        <w:rPr>
          <w:rFonts w:eastAsia="等线"/>
          <w:szCs w:val="20"/>
          <w:lang w:eastAsia="zh-CN"/>
        </w:rPr>
        <w:fldChar w:fldCharType="separate"/>
      </w:r>
      <w:r w:rsidR="00E222F1" w:rsidRPr="00144720">
        <w:rPr>
          <w:b/>
          <w:bCs/>
          <w:szCs w:val="20"/>
        </w:rPr>
        <w:t xml:space="preserve">Table </w:t>
      </w:r>
      <w:r w:rsidR="00E222F1">
        <w:rPr>
          <w:b/>
          <w:bCs/>
          <w:szCs w:val="20"/>
          <w:lang w:eastAsia="zh-CN"/>
        </w:rPr>
        <w:t>3</w:t>
      </w:r>
      <w:r w:rsidRPr="00144720">
        <w:rPr>
          <w:rFonts w:eastAsia="等线"/>
          <w:szCs w:val="20"/>
          <w:lang w:eastAsia="zh-CN"/>
        </w:rPr>
        <w:fldChar w:fldCharType="end"/>
      </w:r>
      <w:r w:rsidRPr="00144720">
        <w:rPr>
          <w:rFonts w:eastAsia="等线"/>
          <w:szCs w:val="20"/>
          <w:lang w:eastAsia="zh-CN"/>
        </w:rPr>
        <w:t xml:space="preserve"> based on the following assumptions:</w:t>
      </w:r>
    </w:p>
    <w:p w14:paraId="23C390F4" w14:textId="77777777" w:rsidR="0014406C" w:rsidRPr="00144720" w:rsidRDefault="0014406C" w:rsidP="00144720">
      <w:pPr>
        <w:pStyle w:val="a1"/>
        <w:numPr>
          <w:ilvl w:val="0"/>
          <w:numId w:val="22"/>
        </w:numPr>
        <w:spacing w:before="120"/>
        <w:rPr>
          <w:rFonts w:eastAsia="宋体"/>
          <w:szCs w:val="20"/>
          <w:lang w:eastAsia="zh-CN"/>
        </w:rPr>
      </w:pPr>
      <w:r w:rsidRPr="00144720">
        <w:rPr>
          <w:rFonts w:eastAsia="宋体"/>
          <w:szCs w:val="20"/>
          <w:lang w:eastAsia="zh-CN"/>
        </w:rPr>
        <w:t>Case 1: minimum initial bwp=24 RB</w:t>
      </w:r>
    </w:p>
    <w:p w14:paraId="209CA44E" w14:textId="77777777" w:rsidR="0014406C" w:rsidRPr="00144720" w:rsidRDefault="0014406C" w:rsidP="00144720">
      <w:pPr>
        <w:pStyle w:val="a1"/>
        <w:numPr>
          <w:ilvl w:val="0"/>
          <w:numId w:val="22"/>
        </w:numPr>
        <w:spacing w:before="120"/>
        <w:rPr>
          <w:rFonts w:eastAsia="宋体"/>
          <w:szCs w:val="20"/>
          <w:lang w:eastAsia="zh-CN"/>
        </w:rPr>
      </w:pPr>
      <w:r w:rsidRPr="00144720">
        <w:rPr>
          <w:rFonts w:eastAsia="宋体"/>
          <w:szCs w:val="20"/>
          <w:lang w:eastAsia="zh-CN"/>
        </w:rPr>
        <w:t>Case 2: maximum initial bwp=96 RB</w:t>
      </w:r>
    </w:p>
    <w:p w14:paraId="3457F8A3" w14:textId="4F2D78B9" w:rsidR="0014406C" w:rsidRPr="00144720" w:rsidRDefault="0014406C" w:rsidP="00144720">
      <w:pPr>
        <w:pStyle w:val="a1"/>
        <w:numPr>
          <w:ilvl w:val="0"/>
          <w:numId w:val="22"/>
        </w:numPr>
        <w:spacing w:before="120"/>
        <w:rPr>
          <w:rFonts w:eastAsia="宋体"/>
          <w:szCs w:val="20"/>
          <w:lang w:eastAsia="zh-CN"/>
        </w:rPr>
      </w:pPr>
      <w:r w:rsidRPr="00144720">
        <w:rPr>
          <w:rFonts w:eastAsia="等线"/>
          <w:szCs w:val="20"/>
          <w:lang w:eastAsia="zh-CN"/>
        </w:rPr>
        <w:t xml:space="preserve">sl-MaxNumPerReserve is the maximum number of </w:t>
      </w:r>
      <w:r w:rsidR="001125C2" w:rsidRPr="00144720">
        <w:rPr>
          <w:rFonts w:eastAsia="等线"/>
          <w:szCs w:val="20"/>
          <w:lang w:eastAsia="zh-CN"/>
        </w:rPr>
        <w:t>transmissions</w:t>
      </w:r>
      <w:r w:rsidRPr="00144720">
        <w:rPr>
          <w:rFonts w:eastAsia="等线"/>
          <w:szCs w:val="20"/>
          <w:lang w:eastAsia="zh-CN"/>
        </w:rPr>
        <w:t xml:space="preserve"> scheduled by SCI, donated as Nmax, sl-MaxNumPerReserve=2 or 3 depending on the corresponding resource pool</w:t>
      </w:r>
    </w:p>
    <w:p w14:paraId="2DEA56D0" w14:textId="77777777" w:rsidR="0014406C" w:rsidRPr="00144720" w:rsidRDefault="0014406C" w:rsidP="00144720">
      <w:pPr>
        <w:pStyle w:val="a1"/>
        <w:numPr>
          <w:ilvl w:val="0"/>
          <w:numId w:val="22"/>
        </w:numPr>
        <w:spacing w:before="120"/>
        <w:rPr>
          <w:rFonts w:eastAsia="宋体"/>
          <w:szCs w:val="20"/>
          <w:lang w:eastAsia="zh-CN"/>
        </w:rPr>
      </w:pPr>
      <w:r w:rsidRPr="00144720">
        <w:rPr>
          <w:rFonts w:eastAsia="等线"/>
          <w:szCs w:val="20"/>
          <w:lang w:eastAsia="zh-CN"/>
        </w:rPr>
        <w:t>sl-NumSubchannel is the number of subchannel in a resource pool, max(sl-</w:t>
      </w:r>
      <w:proofErr w:type="gramStart"/>
      <w:r w:rsidRPr="00144720">
        <w:rPr>
          <w:rFonts w:eastAsia="等线"/>
          <w:szCs w:val="20"/>
          <w:lang w:eastAsia="zh-CN"/>
        </w:rPr>
        <w:t>NumSubchannel)=</w:t>
      </w:r>
      <w:proofErr w:type="gramEnd"/>
      <w:r w:rsidRPr="00144720">
        <w:rPr>
          <w:rFonts w:eastAsia="等线"/>
          <w:szCs w:val="20"/>
          <w:lang w:eastAsia="zh-CN"/>
        </w:rPr>
        <w:t>27</w:t>
      </w:r>
    </w:p>
    <w:p w14:paraId="12113BFD" w14:textId="77777777" w:rsidR="0014406C" w:rsidRPr="00144720" w:rsidRDefault="0014406C" w:rsidP="00144720">
      <w:pPr>
        <w:pStyle w:val="a1"/>
        <w:numPr>
          <w:ilvl w:val="0"/>
          <w:numId w:val="22"/>
        </w:numPr>
        <w:spacing w:before="120"/>
        <w:rPr>
          <w:rFonts w:eastAsia="宋体"/>
          <w:szCs w:val="20"/>
          <w:lang w:eastAsia="zh-CN"/>
        </w:rPr>
      </w:pPr>
      <w:r w:rsidRPr="00144720">
        <w:rPr>
          <w:rFonts w:eastAsia="宋体"/>
          <w:szCs w:val="20"/>
          <w:lang w:eastAsia="zh-CN"/>
        </w:rPr>
        <w:t>UE is configured to monitor DCI format 3_0 scrambled by SL-CS-RNTI and DCI format 3_0 scrambled by SL-RNTI</w:t>
      </w:r>
    </w:p>
    <w:p w14:paraId="3A3704E5" w14:textId="0BF7FF50" w:rsidR="0014406C" w:rsidRPr="00144720" w:rsidRDefault="0014406C" w:rsidP="00144720">
      <w:pPr>
        <w:pStyle w:val="a1"/>
        <w:spacing w:before="120"/>
        <w:jc w:val="center"/>
        <w:rPr>
          <w:rFonts w:eastAsia="宋体"/>
          <w:b/>
          <w:bCs/>
          <w:szCs w:val="20"/>
          <w:lang w:eastAsia="zh-CN"/>
        </w:rPr>
      </w:pPr>
      <w:bookmarkStart w:id="34" w:name="_Ref16006955"/>
      <w:r w:rsidRPr="00144720">
        <w:rPr>
          <w:b/>
          <w:bCs/>
          <w:szCs w:val="20"/>
        </w:rPr>
        <w:t xml:space="preserve">Table </w:t>
      </w:r>
      <w:r w:rsidRPr="00144720">
        <w:rPr>
          <w:b/>
          <w:bCs/>
          <w:szCs w:val="20"/>
        </w:rPr>
        <w:fldChar w:fldCharType="begin"/>
      </w:r>
      <w:r w:rsidRPr="00144720">
        <w:rPr>
          <w:b/>
          <w:bCs/>
          <w:szCs w:val="20"/>
        </w:rPr>
        <w:instrText xml:space="preserve"> SEQ Table \* ARABIC </w:instrText>
      </w:r>
      <w:r w:rsidRPr="00144720">
        <w:rPr>
          <w:b/>
          <w:bCs/>
          <w:szCs w:val="20"/>
        </w:rPr>
        <w:fldChar w:fldCharType="separate"/>
      </w:r>
      <w:r w:rsidR="00E222F1">
        <w:rPr>
          <w:b/>
          <w:bCs/>
          <w:noProof/>
          <w:szCs w:val="20"/>
        </w:rPr>
        <w:t>3</w:t>
      </w:r>
      <w:r w:rsidRPr="00144720">
        <w:rPr>
          <w:b/>
          <w:bCs/>
          <w:szCs w:val="20"/>
          <w:lang w:eastAsia="zh-CN"/>
        </w:rPr>
        <w:fldChar w:fldCharType="end"/>
      </w:r>
      <w:bookmarkEnd w:id="34"/>
      <w:r w:rsidRPr="00144720">
        <w:rPr>
          <w:b/>
          <w:bCs/>
          <w:szCs w:val="20"/>
          <w:lang w:eastAsia="zh-CN"/>
        </w:rPr>
        <w:t>.</w:t>
      </w:r>
      <w:r w:rsidRPr="00144720">
        <w:rPr>
          <w:b/>
          <w:bCs/>
          <w:szCs w:val="20"/>
        </w:rPr>
        <w:t xml:space="preserve"> </w:t>
      </w:r>
      <w:r w:rsidRPr="00144720">
        <w:rPr>
          <w:rFonts w:eastAsia="宋体"/>
          <w:b/>
          <w:bCs/>
          <w:szCs w:val="20"/>
          <w:lang w:eastAsia="zh-CN"/>
        </w:rPr>
        <w:t>Content of DCI format 3_0</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979"/>
        <w:gridCol w:w="4678"/>
      </w:tblGrid>
      <w:tr w:rsidR="0014406C" w:rsidRPr="00144720" w14:paraId="3C4FFF7E" w14:textId="77777777" w:rsidTr="00400D60">
        <w:trPr>
          <w:trHeight w:val="239"/>
          <w:jc w:val="center"/>
        </w:trPr>
        <w:tc>
          <w:tcPr>
            <w:tcW w:w="2552" w:type="dxa"/>
          </w:tcPr>
          <w:p w14:paraId="6BC39091" w14:textId="77777777" w:rsidR="0014406C" w:rsidRPr="00144720" w:rsidRDefault="0014406C" w:rsidP="00144720">
            <w:pPr>
              <w:spacing w:before="120" w:after="120"/>
              <w:jc w:val="center"/>
              <w:rPr>
                <w:rFonts w:eastAsia="宋体"/>
                <w:b/>
                <w:szCs w:val="20"/>
              </w:rPr>
            </w:pPr>
            <w:r w:rsidRPr="00144720">
              <w:rPr>
                <w:rFonts w:eastAsia="宋体"/>
                <w:b/>
                <w:szCs w:val="20"/>
              </w:rPr>
              <w:t>Field</w:t>
            </w:r>
          </w:p>
        </w:tc>
        <w:tc>
          <w:tcPr>
            <w:tcW w:w="1979" w:type="dxa"/>
          </w:tcPr>
          <w:p w14:paraId="488E008A" w14:textId="77777777" w:rsidR="0014406C" w:rsidRPr="00144720" w:rsidRDefault="0014406C" w:rsidP="00144720">
            <w:pPr>
              <w:spacing w:before="120" w:after="120"/>
              <w:jc w:val="center"/>
              <w:rPr>
                <w:rFonts w:eastAsia="宋体"/>
                <w:b/>
                <w:szCs w:val="20"/>
              </w:rPr>
            </w:pPr>
            <w:r w:rsidRPr="00144720">
              <w:rPr>
                <w:rFonts w:eastAsia="宋体"/>
                <w:b/>
                <w:szCs w:val="20"/>
              </w:rPr>
              <w:t>Format 1-0 in CSS</w:t>
            </w:r>
          </w:p>
        </w:tc>
        <w:tc>
          <w:tcPr>
            <w:tcW w:w="4678" w:type="dxa"/>
          </w:tcPr>
          <w:p w14:paraId="0AB77D56" w14:textId="77777777" w:rsidR="0014406C" w:rsidRPr="00144720" w:rsidRDefault="0014406C" w:rsidP="00144720">
            <w:pPr>
              <w:spacing w:before="120" w:after="120"/>
              <w:jc w:val="center"/>
              <w:rPr>
                <w:rFonts w:eastAsia="宋体"/>
                <w:b/>
                <w:szCs w:val="20"/>
              </w:rPr>
            </w:pPr>
            <w:r w:rsidRPr="00144720">
              <w:rPr>
                <w:rFonts w:eastAsia="宋体"/>
                <w:b/>
                <w:szCs w:val="20"/>
              </w:rPr>
              <w:t>Format 3_0</w:t>
            </w:r>
          </w:p>
        </w:tc>
      </w:tr>
      <w:tr w:rsidR="0014406C" w:rsidRPr="00144720" w14:paraId="0CA495D0" w14:textId="77777777" w:rsidTr="00400D60">
        <w:trPr>
          <w:trHeight w:val="239"/>
          <w:jc w:val="center"/>
        </w:trPr>
        <w:tc>
          <w:tcPr>
            <w:tcW w:w="2552" w:type="dxa"/>
          </w:tcPr>
          <w:p w14:paraId="640967E7" w14:textId="77777777" w:rsidR="0014406C" w:rsidRPr="00144720" w:rsidRDefault="0014406C" w:rsidP="00144720">
            <w:pPr>
              <w:spacing w:before="120" w:after="120"/>
              <w:rPr>
                <w:rFonts w:eastAsia="宋体"/>
                <w:szCs w:val="20"/>
                <w:lang w:eastAsia="zh-CN"/>
              </w:rPr>
            </w:pPr>
            <w:r w:rsidRPr="00144720">
              <w:rPr>
                <w:rFonts w:eastAsia="宋体"/>
                <w:szCs w:val="20"/>
                <w:lang w:eastAsia="zh-CN"/>
              </w:rPr>
              <w:t>CIF</w:t>
            </w:r>
          </w:p>
        </w:tc>
        <w:tc>
          <w:tcPr>
            <w:tcW w:w="1979" w:type="dxa"/>
          </w:tcPr>
          <w:p w14:paraId="57E3EEAB" w14:textId="77777777" w:rsidR="0014406C" w:rsidRPr="00144720" w:rsidRDefault="0014406C" w:rsidP="00144720">
            <w:pPr>
              <w:spacing w:before="120" w:after="120"/>
              <w:jc w:val="center"/>
              <w:rPr>
                <w:rFonts w:eastAsia="宋体"/>
                <w:szCs w:val="20"/>
                <w:lang w:eastAsia="zh-CN"/>
              </w:rPr>
            </w:pPr>
            <w:r w:rsidRPr="00144720">
              <w:rPr>
                <w:rFonts w:eastAsia="宋体"/>
                <w:szCs w:val="20"/>
                <w:lang w:eastAsia="zh-CN"/>
              </w:rPr>
              <w:t>0 bit</w:t>
            </w:r>
          </w:p>
        </w:tc>
        <w:tc>
          <w:tcPr>
            <w:tcW w:w="4678" w:type="dxa"/>
          </w:tcPr>
          <w:p w14:paraId="5E480996" w14:textId="77777777" w:rsidR="0014406C" w:rsidRPr="00144720" w:rsidRDefault="0014406C" w:rsidP="00144720">
            <w:pPr>
              <w:spacing w:before="120" w:after="120"/>
              <w:jc w:val="center"/>
              <w:rPr>
                <w:rFonts w:eastAsia="宋体"/>
                <w:szCs w:val="20"/>
                <w:lang w:eastAsia="zh-CN"/>
              </w:rPr>
            </w:pPr>
            <w:r w:rsidRPr="00144720">
              <w:rPr>
                <w:rFonts w:eastAsia="宋体"/>
                <w:szCs w:val="20"/>
                <w:lang w:eastAsia="zh-CN"/>
              </w:rPr>
              <w:t>3 bits</w:t>
            </w:r>
          </w:p>
        </w:tc>
      </w:tr>
      <w:tr w:rsidR="0014406C" w:rsidRPr="00144720" w14:paraId="41FF25C0" w14:textId="77777777" w:rsidTr="00400D60">
        <w:trPr>
          <w:trHeight w:val="239"/>
          <w:jc w:val="center"/>
        </w:trPr>
        <w:tc>
          <w:tcPr>
            <w:tcW w:w="2552" w:type="dxa"/>
          </w:tcPr>
          <w:p w14:paraId="211409A2" w14:textId="77777777" w:rsidR="0014406C" w:rsidRPr="00144720" w:rsidRDefault="0014406C" w:rsidP="00144720">
            <w:pPr>
              <w:spacing w:before="120" w:after="120"/>
              <w:rPr>
                <w:rFonts w:eastAsia="宋体"/>
                <w:szCs w:val="20"/>
              </w:rPr>
            </w:pPr>
            <w:r w:rsidRPr="00144720">
              <w:rPr>
                <w:rFonts w:eastAsia="宋体"/>
                <w:szCs w:val="20"/>
              </w:rPr>
              <w:t>DCI identification</w:t>
            </w:r>
          </w:p>
        </w:tc>
        <w:tc>
          <w:tcPr>
            <w:tcW w:w="1979" w:type="dxa"/>
          </w:tcPr>
          <w:p w14:paraId="18C240C1" w14:textId="77777777" w:rsidR="0014406C" w:rsidRPr="00144720" w:rsidRDefault="0014406C" w:rsidP="00144720">
            <w:pPr>
              <w:spacing w:before="120" w:after="120"/>
              <w:jc w:val="center"/>
              <w:rPr>
                <w:rFonts w:eastAsia="宋体"/>
                <w:szCs w:val="20"/>
              </w:rPr>
            </w:pPr>
            <w:r w:rsidRPr="00144720">
              <w:rPr>
                <w:rFonts w:eastAsia="宋体"/>
                <w:szCs w:val="20"/>
              </w:rPr>
              <w:t>1 bit</w:t>
            </w:r>
          </w:p>
        </w:tc>
        <w:tc>
          <w:tcPr>
            <w:tcW w:w="4678" w:type="dxa"/>
          </w:tcPr>
          <w:p w14:paraId="6F3AE8BA" w14:textId="77777777" w:rsidR="0014406C" w:rsidRPr="00144720" w:rsidRDefault="0014406C" w:rsidP="00144720">
            <w:pPr>
              <w:spacing w:before="120" w:after="120"/>
              <w:jc w:val="center"/>
              <w:rPr>
                <w:rFonts w:eastAsia="宋体"/>
                <w:szCs w:val="20"/>
              </w:rPr>
            </w:pPr>
            <w:r w:rsidRPr="00144720">
              <w:rPr>
                <w:rFonts w:eastAsia="宋体"/>
                <w:szCs w:val="20"/>
              </w:rPr>
              <w:t>–</w:t>
            </w:r>
          </w:p>
        </w:tc>
      </w:tr>
      <w:tr w:rsidR="0014406C" w:rsidRPr="00144720" w14:paraId="63737A33" w14:textId="77777777" w:rsidTr="00400D60">
        <w:trPr>
          <w:trHeight w:val="239"/>
          <w:jc w:val="center"/>
        </w:trPr>
        <w:tc>
          <w:tcPr>
            <w:tcW w:w="2552" w:type="dxa"/>
          </w:tcPr>
          <w:p w14:paraId="74580C17" w14:textId="77777777" w:rsidR="0014406C" w:rsidRPr="00144720" w:rsidRDefault="0014406C" w:rsidP="00144720">
            <w:pPr>
              <w:spacing w:before="120" w:after="120"/>
              <w:rPr>
                <w:rFonts w:eastAsia="宋体"/>
                <w:szCs w:val="20"/>
              </w:rPr>
            </w:pPr>
            <w:r w:rsidRPr="00144720">
              <w:rPr>
                <w:rFonts w:eastAsia="宋体"/>
                <w:szCs w:val="20"/>
              </w:rPr>
              <w:t>UL/SUL</w:t>
            </w:r>
          </w:p>
        </w:tc>
        <w:tc>
          <w:tcPr>
            <w:tcW w:w="1979" w:type="dxa"/>
          </w:tcPr>
          <w:p w14:paraId="70D4CA49" w14:textId="77777777" w:rsidR="0014406C" w:rsidRPr="00144720" w:rsidRDefault="0014406C" w:rsidP="00144720">
            <w:pPr>
              <w:spacing w:before="120" w:after="120"/>
              <w:jc w:val="center"/>
              <w:rPr>
                <w:rFonts w:eastAsia="宋体"/>
                <w:szCs w:val="20"/>
              </w:rPr>
            </w:pPr>
            <w:r w:rsidRPr="00144720">
              <w:rPr>
                <w:rFonts w:eastAsia="宋体"/>
                <w:szCs w:val="20"/>
              </w:rPr>
              <w:t>–</w:t>
            </w:r>
          </w:p>
        </w:tc>
        <w:tc>
          <w:tcPr>
            <w:tcW w:w="4678" w:type="dxa"/>
          </w:tcPr>
          <w:p w14:paraId="2E613D25" w14:textId="77777777" w:rsidR="0014406C" w:rsidRPr="00144720" w:rsidRDefault="0014406C" w:rsidP="00144720">
            <w:pPr>
              <w:spacing w:before="120" w:after="120"/>
              <w:jc w:val="center"/>
              <w:rPr>
                <w:rFonts w:eastAsia="宋体"/>
                <w:szCs w:val="20"/>
              </w:rPr>
            </w:pPr>
            <w:r w:rsidRPr="00144720">
              <w:rPr>
                <w:rFonts w:eastAsia="宋体"/>
                <w:szCs w:val="20"/>
              </w:rPr>
              <w:t>–</w:t>
            </w:r>
          </w:p>
        </w:tc>
      </w:tr>
      <w:tr w:rsidR="0014406C" w:rsidRPr="00144720" w14:paraId="0C88F897" w14:textId="77777777" w:rsidTr="00400D60">
        <w:trPr>
          <w:trHeight w:val="239"/>
          <w:jc w:val="center"/>
        </w:trPr>
        <w:tc>
          <w:tcPr>
            <w:tcW w:w="2552" w:type="dxa"/>
          </w:tcPr>
          <w:p w14:paraId="6023D47C" w14:textId="77777777" w:rsidR="0014406C" w:rsidRPr="00144720" w:rsidRDefault="0014406C" w:rsidP="00144720">
            <w:pPr>
              <w:spacing w:before="120" w:after="120"/>
              <w:rPr>
                <w:rFonts w:eastAsia="宋体"/>
                <w:szCs w:val="20"/>
              </w:rPr>
            </w:pPr>
            <w:r w:rsidRPr="00144720">
              <w:rPr>
                <w:rFonts w:eastAsia="宋体"/>
                <w:szCs w:val="20"/>
              </w:rPr>
              <w:t>BWP indicator</w:t>
            </w:r>
          </w:p>
        </w:tc>
        <w:tc>
          <w:tcPr>
            <w:tcW w:w="1979" w:type="dxa"/>
          </w:tcPr>
          <w:p w14:paraId="599B90B5" w14:textId="77777777" w:rsidR="0014406C" w:rsidRPr="00144720" w:rsidRDefault="0014406C" w:rsidP="00144720">
            <w:pPr>
              <w:spacing w:before="120" w:after="120"/>
              <w:jc w:val="center"/>
              <w:rPr>
                <w:rFonts w:eastAsia="宋体"/>
                <w:szCs w:val="20"/>
              </w:rPr>
            </w:pPr>
            <w:r w:rsidRPr="00144720">
              <w:rPr>
                <w:rFonts w:eastAsia="宋体"/>
                <w:szCs w:val="20"/>
              </w:rPr>
              <w:t>–</w:t>
            </w:r>
          </w:p>
        </w:tc>
        <w:tc>
          <w:tcPr>
            <w:tcW w:w="4678" w:type="dxa"/>
          </w:tcPr>
          <w:p w14:paraId="400B4CAA" w14:textId="77777777" w:rsidR="0014406C" w:rsidRPr="00144720" w:rsidRDefault="0014406C" w:rsidP="00144720">
            <w:pPr>
              <w:spacing w:before="120" w:after="120"/>
              <w:jc w:val="center"/>
              <w:rPr>
                <w:rFonts w:eastAsia="宋体"/>
                <w:szCs w:val="20"/>
              </w:rPr>
            </w:pPr>
            <w:r w:rsidRPr="00144720">
              <w:rPr>
                <w:rFonts w:eastAsia="宋体"/>
                <w:szCs w:val="20"/>
              </w:rPr>
              <w:t>–</w:t>
            </w:r>
          </w:p>
        </w:tc>
      </w:tr>
      <w:tr w:rsidR="0014406C" w:rsidRPr="00144720" w14:paraId="436220ED" w14:textId="77777777" w:rsidTr="00400D60">
        <w:trPr>
          <w:trHeight w:val="989"/>
          <w:jc w:val="center"/>
        </w:trPr>
        <w:tc>
          <w:tcPr>
            <w:tcW w:w="2552" w:type="dxa"/>
          </w:tcPr>
          <w:p w14:paraId="7DB582BB" w14:textId="77777777" w:rsidR="0014406C" w:rsidRPr="00144720" w:rsidRDefault="0014406C" w:rsidP="00144720">
            <w:pPr>
              <w:spacing w:before="120" w:after="120"/>
              <w:rPr>
                <w:rFonts w:eastAsia="宋体"/>
                <w:szCs w:val="20"/>
              </w:rPr>
            </w:pPr>
            <w:r w:rsidRPr="00144720">
              <w:rPr>
                <w:rFonts w:eastAsia="宋体"/>
                <w:szCs w:val="20"/>
              </w:rPr>
              <w:t>FDRA</w:t>
            </w:r>
          </w:p>
          <w:p w14:paraId="376543E2" w14:textId="77777777" w:rsidR="0014406C" w:rsidRPr="00144720" w:rsidRDefault="0014406C" w:rsidP="00144720">
            <w:pPr>
              <w:spacing w:before="120" w:after="120"/>
              <w:rPr>
                <w:rFonts w:eastAsia="宋体"/>
                <w:szCs w:val="20"/>
              </w:rPr>
            </w:pPr>
          </w:p>
        </w:tc>
        <w:tc>
          <w:tcPr>
            <w:tcW w:w="1979" w:type="dxa"/>
          </w:tcPr>
          <w:p w14:paraId="42EA09FF" w14:textId="77777777" w:rsidR="0014406C" w:rsidRPr="00144720" w:rsidRDefault="0014406C" w:rsidP="00144720">
            <w:pPr>
              <w:spacing w:before="120" w:after="120"/>
              <w:jc w:val="center"/>
              <w:rPr>
                <w:rFonts w:eastAsia="宋体"/>
                <w:szCs w:val="20"/>
              </w:rPr>
            </w:pPr>
            <w:r w:rsidRPr="00144720">
              <w:rPr>
                <w:rFonts w:eastAsia="宋体"/>
                <w:szCs w:val="20"/>
              </w:rPr>
              <w:t>Case 1: 9 bits</w:t>
            </w:r>
          </w:p>
          <w:p w14:paraId="278E4DC3" w14:textId="77777777" w:rsidR="0014406C" w:rsidRPr="00144720" w:rsidRDefault="0014406C" w:rsidP="00144720">
            <w:pPr>
              <w:spacing w:before="120" w:after="120"/>
              <w:jc w:val="center"/>
              <w:rPr>
                <w:rFonts w:eastAsia="宋体"/>
                <w:szCs w:val="20"/>
              </w:rPr>
            </w:pPr>
            <w:r w:rsidRPr="00144720">
              <w:rPr>
                <w:rFonts w:eastAsia="宋体"/>
                <w:szCs w:val="20"/>
              </w:rPr>
              <w:t>Case 2: 13 bits</w:t>
            </w:r>
          </w:p>
        </w:tc>
        <w:tc>
          <w:tcPr>
            <w:tcW w:w="4678" w:type="dxa"/>
          </w:tcPr>
          <w:p w14:paraId="1949E851" w14:textId="77777777" w:rsidR="0014406C" w:rsidRPr="00144720" w:rsidRDefault="0014406C" w:rsidP="00144720">
            <w:pPr>
              <w:spacing w:before="120" w:after="120"/>
              <w:jc w:val="center"/>
              <w:rPr>
                <w:rFonts w:eastAsia="宋体"/>
                <w:szCs w:val="20"/>
              </w:rPr>
            </w:pPr>
            <w:r w:rsidRPr="00144720">
              <w:rPr>
                <w:rFonts w:eastAsia="宋体"/>
                <w:szCs w:val="20"/>
              </w:rPr>
              <w:t>–</w:t>
            </w:r>
          </w:p>
        </w:tc>
      </w:tr>
      <w:tr w:rsidR="0014406C" w:rsidRPr="00144720" w14:paraId="49353140" w14:textId="77777777" w:rsidTr="00400D60">
        <w:trPr>
          <w:trHeight w:val="362"/>
          <w:jc w:val="center"/>
        </w:trPr>
        <w:tc>
          <w:tcPr>
            <w:tcW w:w="2552" w:type="dxa"/>
          </w:tcPr>
          <w:p w14:paraId="2695F21A" w14:textId="77777777" w:rsidR="0014406C" w:rsidRPr="00144720" w:rsidRDefault="0014406C" w:rsidP="00144720">
            <w:pPr>
              <w:spacing w:before="120" w:after="120"/>
              <w:rPr>
                <w:rFonts w:eastAsia="宋体"/>
                <w:szCs w:val="20"/>
              </w:rPr>
            </w:pPr>
            <w:r w:rsidRPr="00144720">
              <w:rPr>
                <w:rFonts w:eastAsia="宋体"/>
                <w:szCs w:val="20"/>
              </w:rPr>
              <w:t>SLIV</w:t>
            </w:r>
          </w:p>
        </w:tc>
        <w:tc>
          <w:tcPr>
            <w:tcW w:w="1979" w:type="dxa"/>
          </w:tcPr>
          <w:p w14:paraId="6175864B" w14:textId="77777777" w:rsidR="0014406C" w:rsidRPr="00144720" w:rsidRDefault="0014406C" w:rsidP="00144720">
            <w:pPr>
              <w:spacing w:before="120" w:after="120"/>
              <w:jc w:val="center"/>
              <w:rPr>
                <w:rFonts w:eastAsia="宋体"/>
                <w:szCs w:val="20"/>
              </w:rPr>
            </w:pPr>
            <w:r w:rsidRPr="00144720">
              <w:rPr>
                <w:rFonts w:eastAsia="宋体"/>
                <w:szCs w:val="20"/>
              </w:rPr>
              <w:t>4 bits</w:t>
            </w:r>
          </w:p>
        </w:tc>
        <w:tc>
          <w:tcPr>
            <w:tcW w:w="4678" w:type="dxa"/>
          </w:tcPr>
          <w:p w14:paraId="74ADC395" w14:textId="77777777" w:rsidR="0014406C" w:rsidRPr="00144720" w:rsidRDefault="0014406C" w:rsidP="00144720">
            <w:pPr>
              <w:spacing w:before="120" w:after="120"/>
              <w:jc w:val="center"/>
              <w:rPr>
                <w:rFonts w:eastAsia="宋体"/>
                <w:szCs w:val="20"/>
              </w:rPr>
            </w:pPr>
            <w:r w:rsidRPr="00144720">
              <w:rPr>
                <w:rFonts w:eastAsia="宋体"/>
                <w:szCs w:val="20"/>
              </w:rPr>
              <w:t>–</w:t>
            </w:r>
          </w:p>
        </w:tc>
      </w:tr>
      <w:tr w:rsidR="0014406C" w:rsidRPr="00144720" w14:paraId="6886F8A5" w14:textId="77777777" w:rsidTr="00400D60">
        <w:trPr>
          <w:trHeight w:val="479"/>
          <w:jc w:val="center"/>
        </w:trPr>
        <w:tc>
          <w:tcPr>
            <w:tcW w:w="2552" w:type="dxa"/>
          </w:tcPr>
          <w:p w14:paraId="18AF437D" w14:textId="77777777" w:rsidR="0014406C" w:rsidRPr="00144720" w:rsidRDefault="0014406C" w:rsidP="00144720">
            <w:pPr>
              <w:spacing w:before="120" w:after="120"/>
              <w:rPr>
                <w:rFonts w:eastAsia="宋体"/>
                <w:szCs w:val="20"/>
              </w:rPr>
            </w:pPr>
            <w:r w:rsidRPr="00144720">
              <w:rPr>
                <w:rFonts w:eastAsia="宋体"/>
                <w:szCs w:val="20"/>
              </w:rPr>
              <w:t>Gap between 1</w:t>
            </w:r>
            <w:r w:rsidRPr="00144720">
              <w:rPr>
                <w:rFonts w:eastAsia="宋体"/>
                <w:szCs w:val="20"/>
                <w:vertAlign w:val="superscript"/>
              </w:rPr>
              <w:t>st</w:t>
            </w:r>
            <w:r w:rsidRPr="00144720">
              <w:rPr>
                <w:rFonts w:eastAsia="宋体"/>
                <w:szCs w:val="20"/>
              </w:rPr>
              <w:t xml:space="preserve"> </w:t>
            </w:r>
            <w:proofErr w:type="spellStart"/>
            <w:r w:rsidRPr="00144720">
              <w:rPr>
                <w:rFonts w:eastAsia="宋体"/>
                <w:szCs w:val="20"/>
              </w:rPr>
              <w:t>tx</w:t>
            </w:r>
            <w:proofErr w:type="spellEnd"/>
            <w:r w:rsidRPr="00144720">
              <w:rPr>
                <w:rFonts w:eastAsia="宋体"/>
                <w:szCs w:val="20"/>
              </w:rPr>
              <w:t xml:space="preserve"> and DCI</w:t>
            </w:r>
          </w:p>
        </w:tc>
        <w:tc>
          <w:tcPr>
            <w:tcW w:w="1979" w:type="dxa"/>
          </w:tcPr>
          <w:p w14:paraId="16BCC0B8" w14:textId="77777777" w:rsidR="0014406C" w:rsidRPr="00144720" w:rsidRDefault="0014406C" w:rsidP="00144720">
            <w:pPr>
              <w:spacing w:before="120" w:after="120"/>
              <w:jc w:val="center"/>
              <w:rPr>
                <w:rFonts w:eastAsia="宋体"/>
                <w:szCs w:val="20"/>
              </w:rPr>
            </w:pPr>
          </w:p>
        </w:tc>
        <w:tc>
          <w:tcPr>
            <w:tcW w:w="4678" w:type="dxa"/>
          </w:tcPr>
          <w:p w14:paraId="623A100F" w14:textId="77777777" w:rsidR="0014406C" w:rsidRPr="00144720" w:rsidRDefault="0014406C" w:rsidP="00144720">
            <w:pPr>
              <w:spacing w:before="120" w:after="120"/>
              <w:jc w:val="center"/>
              <w:rPr>
                <w:rFonts w:eastAsia="宋体"/>
                <w:szCs w:val="20"/>
              </w:rPr>
            </w:pPr>
            <w:r w:rsidRPr="00144720">
              <w:rPr>
                <w:rFonts w:eastAsia="宋体"/>
                <w:szCs w:val="20"/>
                <w:lang w:eastAsia="zh-CN"/>
              </w:rPr>
              <w:t>3</w:t>
            </w:r>
            <w:r w:rsidRPr="00144720">
              <w:rPr>
                <w:rFonts w:eastAsia="宋体"/>
                <w:szCs w:val="20"/>
              </w:rPr>
              <w:t xml:space="preserve"> bits</w:t>
            </w:r>
          </w:p>
        </w:tc>
      </w:tr>
      <w:tr w:rsidR="0014406C" w:rsidRPr="00144720" w14:paraId="4B6200C1" w14:textId="77777777" w:rsidTr="00400D60">
        <w:trPr>
          <w:trHeight w:val="479"/>
          <w:jc w:val="center"/>
        </w:trPr>
        <w:tc>
          <w:tcPr>
            <w:tcW w:w="2552" w:type="dxa"/>
          </w:tcPr>
          <w:p w14:paraId="1CFDD30C" w14:textId="77777777" w:rsidR="0014406C" w:rsidRPr="00144720" w:rsidRDefault="0014406C" w:rsidP="00144720">
            <w:pPr>
              <w:spacing w:before="120" w:after="120"/>
              <w:rPr>
                <w:rFonts w:eastAsia="宋体"/>
                <w:szCs w:val="20"/>
              </w:rPr>
            </w:pPr>
            <w:r w:rsidRPr="00144720">
              <w:rPr>
                <w:rFonts w:eastAsia="宋体"/>
                <w:szCs w:val="20"/>
              </w:rPr>
              <w:t xml:space="preserve">starting sub-channel for initial PSCCH: </w:t>
            </w:r>
          </w:p>
        </w:tc>
        <w:tc>
          <w:tcPr>
            <w:tcW w:w="1979" w:type="dxa"/>
          </w:tcPr>
          <w:p w14:paraId="50962590" w14:textId="77777777" w:rsidR="0014406C" w:rsidRPr="00144720" w:rsidRDefault="0014406C" w:rsidP="00144720">
            <w:pPr>
              <w:spacing w:before="120" w:after="120"/>
              <w:jc w:val="center"/>
              <w:rPr>
                <w:rFonts w:eastAsia="宋体"/>
                <w:szCs w:val="20"/>
              </w:rPr>
            </w:pPr>
            <w:r w:rsidRPr="00144720">
              <w:rPr>
                <w:rFonts w:eastAsia="宋体"/>
                <w:szCs w:val="20"/>
              </w:rPr>
              <w:t>-</w:t>
            </w:r>
          </w:p>
        </w:tc>
        <w:tc>
          <w:tcPr>
            <w:tcW w:w="4678" w:type="dxa"/>
          </w:tcPr>
          <w:p w14:paraId="2B2BD39D" w14:textId="77777777" w:rsidR="0014406C" w:rsidRPr="00144720" w:rsidRDefault="0014406C" w:rsidP="00144720">
            <w:pPr>
              <w:spacing w:before="120" w:after="120"/>
              <w:jc w:val="center"/>
              <w:rPr>
                <w:rFonts w:eastAsia="宋体"/>
                <w:szCs w:val="20"/>
              </w:rPr>
            </w:pPr>
            <w:r w:rsidRPr="00144720">
              <w:rPr>
                <w:rFonts w:eastAsia="宋体"/>
                <w:szCs w:val="20"/>
              </w:rPr>
              <w:t>Log</w:t>
            </w:r>
            <w:r w:rsidRPr="00144720">
              <w:rPr>
                <w:rFonts w:eastAsia="宋体"/>
                <w:szCs w:val="20"/>
                <w:vertAlign w:val="subscript"/>
              </w:rPr>
              <w:t>2</w:t>
            </w:r>
            <w:r w:rsidRPr="00144720">
              <w:rPr>
                <w:rFonts w:eastAsia="宋体"/>
                <w:szCs w:val="20"/>
              </w:rPr>
              <w:t>(27)= 5 bits</w:t>
            </w:r>
          </w:p>
        </w:tc>
      </w:tr>
      <w:tr w:rsidR="0014406C" w:rsidRPr="00144720" w14:paraId="0132EB46" w14:textId="77777777" w:rsidTr="00400D60">
        <w:trPr>
          <w:trHeight w:val="479"/>
          <w:jc w:val="center"/>
        </w:trPr>
        <w:tc>
          <w:tcPr>
            <w:tcW w:w="2552" w:type="dxa"/>
          </w:tcPr>
          <w:p w14:paraId="09C3DA56" w14:textId="77777777" w:rsidR="0014406C" w:rsidRPr="00144720" w:rsidRDefault="0014406C" w:rsidP="00144720">
            <w:pPr>
              <w:spacing w:before="120" w:after="120"/>
              <w:rPr>
                <w:rFonts w:eastAsia="宋体"/>
                <w:szCs w:val="20"/>
              </w:rPr>
            </w:pPr>
            <w:r w:rsidRPr="00144720">
              <w:rPr>
                <w:rFonts w:eastAsia="宋体"/>
                <w:szCs w:val="20"/>
              </w:rPr>
              <w:t>SCI TDRA</w:t>
            </w:r>
          </w:p>
        </w:tc>
        <w:tc>
          <w:tcPr>
            <w:tcW w:w="1979" w:type="dxa"/>
          </w:tcPr>
          <w:p w14:paraId="399BD023" w14:textId="77777777" w:rsidR="0014406C" w:rsidRPr="00144720" w:rsidRDefault="0014406C" w:rsidP="00144720">
            <w:pPr>
              <w:spacing w:before="120" w:after="120"/>
              <w:jc w:val="center"/>
              <w:rPr>
                <w:rFonts w:eastAsia="宋体"/>
                <w:szCs w:val="20"/>
              </w:rPr>
            </w:pPr>
          </w:p>
        </w:tc>
        <w:tc>
          <w:tcPr>
            <w:tcW w:w="4678" w:type="dxa"/>
          </w:tcPr>
          <w:p w14:paraId="298C9FB7" w14:textId="77777777" w:rsidR="0014406C" w:rsidRPr="00144720" w:rsidRDefault="0014406C" w:rsidP="00144720">
            <w:pPr>
              <w:spacing w:before="120" w:after="120"/>
              <w:jc w:val="center"/>
              <w:rPr>
                <w:iCs/>
                <w:szCs w:val="20"/>
              </w:rPr>
            </w:pPr>
            <w:r w:rsidRPr="00144720">
              <w:rPr>
                <w:rFonts w:eastAsia="等线"/>
                <w:szCs w:val="20"/>
                <w:lang w:eastAsia="zh-CN"/>
              </w:rPr>
              <w:t>If Nmax</w:t>
            </w:r>
            <w:r w:rsidRPr="00144720">
              <w:rPr>
                <w:iCs/>
                <w:szCs w:val="20"/>
              </w:rPr>
              <w:t xml:space="preserve"> = 2: 5 bit</w:t>
            </w:r>
            <w:r w:rsidRPr="00144720">
              <w:rPr>
                <w:rFonts w:eastAsia="宋体"/>
                <w:szCs w:val="20"/>
              </w:rPr>
              <w:t>s</w:t>
            </w:r>
          </w:p>
          <w:p w14:paraId="12D7F085" w14:textId="77777777" w:rsidR="0014406C" w:rsidRPr="00144720" w:rsidRDefault="0014406C" w:rsidP="00144720">
            <w:pPr>
              <w:spacing w:before="120" w:after="120"/>
              <w:jc w:val="center"/>
              <w:rPr>
                <w:rFonts w:eastAsia="宋体"/>
                <w:szCs w:val="20"/>
              </w:rPr>
            </w:pPr>
            <w:r w:rsidRPr="00144720">
              <w:rPr>
                <w:rFonts w:eastAsia="等线"/>
                <w:szCs w:val="20"/>
                <w:lang w:eastAsia="zh-CN"/>
              </w:rPr>
              <w:lastRenderedPageBreak/>
              <w:t>If Nmax</w:t>
            </w:r>
            <w:r w:rsidRPr="00144720">
              <w:rPr>
                <w:iCs/>
                <w:szCs w:val="20"/>
              </w:rPr>
              <w:t xml:space="preserve"> = 3: 9 bit</w:t>
            </w:r>
            <w:r w:rsidRPr="00144720">
              <w:rPr>
                <w:rFonts w:eastAsia="宋体"/>
                <w:szCs w:val="20"/>
              </w:rPr>
              <w:t>s</w:t>
            </w:r>
          </w:p>
        </w:tc>
      </w:tr>
      <w:tr w:rsidR="0014406C" w:rsidRPr="00144720" w14:paraId="357B2C69" w14:textId="77777777" w:rsidTr="00400D60">
        <w:trPr>
          <w:trHeight w:val="479"/>
          <w:jc w:val="center"/>
        </w:trPr>
        <w:tc>
          <w:tcPr>
            <w:tcW w:w="2552" w:type="dxa"/>
          </w:tcPr>
          <w:p w14:paraId="19787E73" w14:textId="77777777" w:rsidR="0014406C" w:rsidRPr="00144720" w:rsidRDefault="0014406C" w:rsidP="00144720">
            <w:pPr>
              <w:spacing w:before="120" w:after="120"/>
              <w:rPr>
                <w:rFonts w:eastAsia="宋体"/>
                <w:szCs w:val="20"/>
              </w:rPr>
            </w:pPr>
            <w:r w:rsidRPr="00144720">
              <w:rPr>
                <w:rFonts w:eastAsia="宋体"/>
                <w:szCs w:val="20"/>
              </w:rPr>
              <w:lastRenderedPageBreak/>
              <w:t>SCI FDRA</w:t>
            </w:r>
          </w:p>
        </w:tc>
        <w:tc>
          <w:tcPr>
            <w:tcW w:w="1979" w:type="dxa"/>
          </w:tcPr>
          <w:p w14:paraId="3E97C716" w14:textId="77777777" w:rsidR="0014406C" w:rsidRPr="00144720" w:rsidRDefault="0014406C" w:rsidP="00144720">
            <w:pPr>
              <w:spacing w:before="120" w:after="120"/>
              <w:jc w:val="center"/>
              <w:rPr>
                <w:rFonts w:eastAsia="宋体"/>
                <w:szCs w:val="20"/>
              </w:rPr>
            </w:pPr>
          </w:p>
        </w:tc>
        <w:tc>
          <w:tcPr>
            <w:tcW w:w="4678" w:type="dxa"/>
          </w:tcPr>
          <w:p w14:paraId="5FBD7D01" w14:textId="77777777" w:rsidR="0014406C" w:rsidRPr="00144720" w:rsidRDefault="0014406C" w:rsidP="00144720">
            <w:pPr>
              <w:spacing w:before="120" w:after="120"/>
              <w:jc w:val="center"/>
              <w:rPr>
                <w:rFonts w:eastAsia="宋体"/>
                <w:szCs w:val="20"/>
              </w:rPr>
            </w:pPr>
            <w:r w:rsidRPr="00144720">
              <w:rPr>
                <w:rFonts w:eastAsia="等线"/>
                <w:szCs w:val="20"/>
                <w:lang w:eastAsia="zh-CN"/>
              </w:rPr>
              <w:t>If Nmax</w:t>
            </w:r>
            <w:r w:rsidRPr="00144720">
              <w:rPr>
                <w:iCs/>
                <w:szCs w:val="20"/>
              </w:rPr>
              <w:t xml:space="preserve"> = 2: </w:t>
            </w:r>
            <w:r w:rsidRPr="00144720">
              <w:rPr>
                <w:rFonts w:eastAsia="宋体"/>
                <w:szCs w:val="20"/>
              </w:rPr>
              <w:t>9 bits</w:t>
            </w:r>
          </w:p>
          <w:p w14:paraId="03718800" w14:textId="77777777" w:rsidR="0014406C" w:rsidRPr="00144720" w:rsidRDefault="0014406C" w:rsidP="00144720">
            <w:pPr>
              <w:spacing w:before="120" w:after="120"/>
              <w:jc w:val="center"/>
              <w:rPr>
                <w:rFonts w:eastAsia="宋体"/>
                <w:szCs w:val="20"/>
              </w:rPr>
            </w:pPr>
            <w:r w:rsidRPr="00144720">
              <w:rPr>
                <w:rFonts w:eastAsia="等线"/>
                <w:szCs w:val="20"/>
                <w:lang w:eastAsia="zh-CN"/>
              </w:rPr>
              <w:t>If Nmax</w:t>
            </w:r>
            <w:r w:rsidRPr="00144720">
              <w:rPr>
                <w:iCs/>
                <w:szCs w:val="20"/>
              </w:rPr>
              <w:t xml:space="preserve"> = 3: </w:t>
            </w:r>
            <w:r w:rsidRPr="00144720">
              <w:rPr>
                <w:rFonts w:eastAsia="宋体"/>
                <w:szCs w:val="20"/>
              </w:rPr>
              <w:t>13 bits</w:t>
            </w:r>
          </w:p>
        </w:tc>
      </w:tr>
      <w:tr w:rsidR="0014406C" w:rsidRPr="00144720" w14:paraId="4821F4D8" w14:textId="77777777" w:rsidTr="00400D60">
        <w:trPr>
          <w:trHeight w:val="479"/>
          <w:jc w:val="center"/>
        </w:trPr>
        <w:tc>
          <w:tcPr>
            <w:tcW w:w="2552" w:type="dxa"/>
          </w:tcPr>
          <w:p w14:paraId="51638BC4" w14:textId="77777777" w:rsidR="0014406C" w:rsidRPr="00144720" w:rsidRDefault="0014406C" w:rsidP="00144720">
            <w:pPr>
              <w:spacing w:before="120" w:after="120"/>
              <w:rPr>
                <w:rFonts w:eastAsia="宋体"/>
                <w:szCs w:val="20"/>
              </w:rPr>
            </w:pPr>
            <w:r w:rsidRPr="00144720">
              <w:rPr>
                <w:rFonts w:eastAsia="宋体"/>
                <w:szCs w:val="20"/>
              </w:rPr>
              <w:t>VRB-to-PRB mapping</w:t>
            </w:r>
          </w:p>
        </w:tc>
        <w:tc>
          <w:tcPr>
            <w:tcW w:w="1979" w:type="dxa"/>
          </w:tcPr>
          <w:p w14:paraId="72F5ACF3" w14:textId="77777777" w:rsidR="0014406C" w:rsidRPr="00144720" w:rsidRDefault="0014406C" w:rsidP="00144720">
            <w:pPr>
              <w:spacing w:before="120" w:after="120"/>
              <w:jc w:val="center"/>
              <w:rPr>
                <w:rFonts w:eastAsia="宋体"/>
                <w:szCs w:val="20"/>
              </w:rPr>
            </w:pPr>
            <w:r w:rsidRPr="00144720">
              <w:rPr>
                <w:rFonts w:eastAsia="宋体"/>
                <w:szCs w:val="20"/>
              </w:rPr>
              <w:t>1 bit</w:t>
            </w:r>
          </w:p>
        </w:tc>
        <w:tc>
          <w:tcPr>
            <w:tcW w:w="4678" w:type="dxa"/>
          </w:tcPr>
          <w:p w14:paraId="55F8E2CF" w14:textId="77777777" w:rsidR="0014406C" w:rsidRPr="00144720" w:rsidRDefault="0014406C" w:rsidP="00144720">
            <w:pPr>
              <w:spacing w:before="120" w:after="120"/>
              <w:jc w:val="center"/>
              <w:rPr>
                <w:rFonts w:eastAsia="宋体"/>
                <w:szCs w:val="20"/>
              </w:rPr>
            </w:pPr>
            <w:r w:rsidRPr="00144720">
              <w:rPr>
                <w:rFonts w:eastAsia="宋体"/>
                <w:szCs w:val="20"/>
              </w:rPr>
              <w:t>–</w:t>
            </w:r>
          </w:p>
        </w:tc>
      </w:tr>
      <w:tr w:rsidR="0014406C" w:rsidRPr="00144720" w14:paraId="52548933" w14:textId="77777777" w:rsidTr="00400D60">
        <w:trPr>
          <w:trHeight w:val="239"/>
          <w:jc w:val="center"/>
        </w:trPr>
        <w:tc>
          <w:tcPr>
            <w:tcW w:w="2552" w:type="dxa"/>
          </w:tcPr>
          <w:p w14:paraId="59BACD8C" w14:textId="77777777" w:rsidR="0014406C" w:rsidRPr="00144720" w:rsidRDefault="0014406C" w:rsidP="00144720">
            <w:pPr>
              <w:spacing w:before="120" w:after="120"/>
              <w:rPr>
                <w:rFonts w:eastAsia="宋体"/>
                <w:szCs w:val="20"/>
              </w:rPr>
            </w:pPr>
            <w:r w:rsidRPr="00144720">
              <w:rPr>
                <w:rFonts w:eastAsia="宋体"/>
                <w:szCs w:val="20"/>
              </w:rPr>
              <w:t>Frequency hopping</w:t>
            </w:r>
          </w:p>
        </w:tc>
        <w:tc>
          <w:tcPr>
            <w:tcW w:w="1979" w:type="dxa"/>
          </w:tcPr>
          <w:p w14:paraId="6E6C4DD9" w14:textId="77777777" w:rsidR="0014406C" w:rsidRPr="00144720" w:rsidRDefault="0014406C" w:rsidP="00144720">
            <w:pPr>
              <w:spacing w:before="120" w:after="120"/>
              <w:jc w:val="center"/>
              <w:rPr>
                <w:rFonts w:eastAsia="宋体"/>
                <w:szCs w:val="20"/>
              </w:rPr>
            </w:pPr>
            <w:r w:rsidRPr="00144720">
              <w:rPr>
                <w:rFonts w:eastAsia="宋体"/>
                <w:szCs w:val="20"/>
              </w:rPr>
              <w:t>–</w:t>
            </w:r>
          </w:p>
        </w:tc>
        <w:tc>
          <w:tcPr>
            <w:tcW w:w="4678" w:type="dxa"/>
          </w:tcPr>
          <w:p w14:paraId="4BF35D71" w14:textId="77777777" w:rsidR="0014406C" w:rsidRPr="00144720" w:rsidRDefault="0014406C" w:rsidP="00144720">
            <w:pPr>
              <w:spacing w:before="120" w:after="120"/>
              <w:jc w:val="center"/>
              <w:rPr>
                <w:rFonts w:eastAsia="宋体"/>
                <w:szCs w:val="20"/>
              </w:rPr>
            </w:pPr>
            <w:r w:rsidRPr="00144720">
              <w:rPr>
                <w:rFonts w:eastAsia="宋体"/>
                <w:szCs w:val="20"/>
              </w:rPr>
              <w:t>–</w:t>
            </w:r>
          </w:p>
        </w:tc>
      </w:tr>
      <w:tr w:rsidR="0014406C" w:rsidRPr="00144720" w14:paraId="6BB08F08" w14:textId="77777777" w:rsidTr="00400D60">
        <w:trPr>
          <w:trHeight w:val="239"/>
          <w:jc w:val="center"/>
        </w:trPr>
        <w:tc>
          <w:tcPr>
            <w:tcW w:w="2552" w:type="dxa"/>
          </w:tcPr>
          <w:p w14:paraId="10203881" w14:textId="77777777" w:rsidR="0014406C" w:rsidRPr="00144720" w:rsidRDefault="0014406C" w:rsidP="00144720">
            <w:pPr>
              <w:spacing w:before="120" w:after="120"/>
              <w:rPr>
                <w:rFonts w:eastAsia="宋体"/>
                <w:szCs w:val="20"/>
              </w:rPr>
            </w:pPr>
            <w:r w:rsidRPr="00144720">
              <w:rPr>
                <w:rFonts w:eastAsia="宋体"/>
                <w:szCs w:val="20"/>
              </w:rPr>
              <w:t>NDI</w:t>
            </w:r>
          </w:p>
        </w:tc>
        <w:tc>
          <w:tcPr>
            <w:tcW w:w="1979" w:type="dxa"/>
          </w:tcPr>
          <w:p w14:paraId="3F247193" w14:textId="77777777" w:rsidR="0014406C" w:rsidRPr="00144720" w:rsidRDefault="0014406C" w:rsidP="00144720">
            <w:pPr>
              <w:spacing w:before="120" w:after="120"/>
              <w:jc w:val="center"/>
              <w:rPr>
                <w:rFonts w:eastAsia="宋体"/>
                <w:szCs w:val="20"/>
              </w:rPr>
            </w:pPr>
            <w:r w:rsidRPr="00144720">
              <w:rPr>
                <w:rFonts w:eastAsia="宋体"/>
                <w:szCs w:val="20"/>
              </w:rPr>
              <w:t>1 bit</w:t>
            </w:r>
          </w:p>
        </w:tc>
        <w:tc>
          <w:tcPr>
            <w:tcW w:w="4678" w:type="dxa"/>
          </w:tcPr>
          <w:p w14:paraId="7425DD88" w14:textId="77777777" w:rsidR="0014406C" w:rsidRPr="00144720" w:rsidRDefault="0014406C" w:rsidP="00144720">
            <w:pPr>
              <w:spacing w:before="120" w:after="120"/>
              <w:jc w:val="center"/>
              <w:rPr>
                <w:rFonts w:eastAsia="宋体"/>
                <w:szCs w:val="20"/>
              </w:rPr>
            </w:pPr>
            <w:r w:rsidRPr="00144720">
              <w:rPr>
                <w:rFonts w:eastAsia="宋体"/>
                <w:szCs w:val="20"/>
              </w:rPr>
              <w:t>1 bit</w:t>
            </w:r>
          </w:p>
        </w:tc>
      </w:tr>
      <w:tr w:rsidR="0014406C" w:rsidRPr="00144720" w14:paraId="4C145E3B" w14:textId="77777777" w:rsidTr="00400D60">
        <w:trPr>
          <w:trHeight w:val="239"/>
          <w:jc w:val="center"/>
        </w:trPr>
        <w:tc>
          <w:tcPr>
            <w:tcW w:w="2552" w:type="dxa"/>
          </w:tcPr>
          <w:p w14:paraId="6F6C2402" w14:textId="77777777" w:rsidR="0014406C" w:rsidRPr="00144720" w:rsidRDefault="0014406C" w:rsidP="00144720">
            <w:pPr>
              <w:spacing w:before="120" w:after="120"/>
              <w:rPr>
                <w:rFonts w:eastAsia="宋体"/>
                <w:szCs w:val="20"/>
              </w:rPr>
            </w:pPr>
            <w:r w:rsidRPr="00144720">
              <w:rPr>
                <w:rFonts w:eastAsia="宋体"/>
                <w:szCs w:val="20"/>
              </w:rPr>
              <w:t>RV</w:t>
            </w:r>
          </w:p>
        </w:tc>
        <w:tc>
          <w:tcPr>
            <w:tcW w:w="1979" w:type="dxa"/>
          </w:tcPr>
          <w:p w14:paraId="22AE558B" w14:textId="77777777" w:rsidR="0014406C" w:rsidRPr="00144720" w:rsidRDefault="0014406C" w:rsidP="00144720">
            <w:pPr>
              <w:spacing w:before="120" w:after="120"/>
              <w:jc w:val="center"/>
              <w:rPr>
                <w:rFonts w:eastAsia="宋体"/>
                <w:szCs w:val="20"/>
              </w:rPr>
            </w:pPr>
            <w:r w:rsidRPr="00144720">
              <w:rPr>
                <w:rFonts w:eastAsia="宋体"/>
                <w:szCs w:val="20"/>
              </w:rPr>
              <w:t>2 bis</w:t>
            </w:r>
          </w:p>
        </w:tc>
        <w:tc>
          <w:tcPr>
            <w:tcW w:w="4678" w:type="dxa"/>
          </w:tcPr>
          <w:p w14:paraId="15146FDE" w14:textId="77777777" w:rsidR="0014406C" w:rsidRPr="00144720" w:rsidRDefault="0014406C" w:rsidP="00144720">
            <w:pPr>
              <w:spacing w:before="120" w:after="120"/>
              <w:jc w:val="center"/>
              <w:rPr>
                <w:rFonts w:eastAsia="宋体"/>
                <w:szCs w:val="20"/>
              </w:rPr>
            </w:pPr>
            <w:r w:rsidRPr="00144720">
              <w:rPr>
                <w:rFonts w:eastAsia="宋体"/>
                <w:szCs w:val="20"/>
              </w:rPr>
              <w:t>0 bits</w:t>
            </w:r>
          </w:p>
        </w:tc>
      </w:tr>
      <w:tr w:rsidR="0014406C" w:rsidRPr="00144720" w14:paraId="75560AEA" w14:textId="77777777" w:rsidTr="00400D60">
        <w:trPr>
          <w:trHeight w:val="361"/>
          <w:jc w:val="center"/>
        </w:trPr>
        <w:tc>
          <w:tcPr>
            <w:tcW w:w="2552" w:type="dxa"/>
          </w:tcPr>
          <w:p w14:paraId="446FDB52" w14:textId="77777777" w:rsidR="0014406C" w:rsidRPr="00144720" w:rsidRDefault="0014406C" w:rsidP="00144720">
            <w:pPr>
              <w:spacing w:before="120" w:after="120"/>
              <w:rPr>
                <w:rFonts w:eastAsia="宋体"/>
                <w:szCs w:val="20"/>
              </w:rPr>
            </w:pPr>
            <w:r w:rsidRPr="00144720">
              <w:rPr>
                <w:rFonts w:eastAsia="宋体"/>
                <w:szCs w:val="20"/>
              </w:rPr>
              <w:t>Uu HARQ Process ID</w:t>
            </w:r>
          </w:p>
        </w:tc>
        <w:tc>
          <w:tcPr>
            <w:tcW w:w="1979" w:type="dxa"/>
          </w:tcPr>
          <w:p w14:paraId="123DA31F" w14:textId="77777777" w:rsidR="0014406C" w:rsidRPr="00144720" w:rsidRDefault="0014406C" w:rsidP="00144720">
            <w:pPr>
              <w:spacing w:before="120" w:after="120"/>
              <w:jc w:val="center"/>
              <w:rPr>
                <w:rFonts w:eastAsia="宋体"/>
                <w:szCs w:val="20"/>
              </w:rPr>
            </w:pPr>
            <w:r w:rsidRPr="00144720">
              <w:rPr>
                <w:rFonts w:eastAsia="宋体"/>
                <w:szCs w:val="20"/>
              </w:rPr>
              <w:t>4 bits</w:t>
            </w:r>
          </w:p>
        </w:tc>
        <w:tc>
          <w:tcPr>
            <w:tcW w:w="4678" w:type="dxa"/>
          </w:tcPr>
          <w:p w14:paraId="61A796EE" w14:textId="77777777" w:rsidR="0014406C" w:rsidRPr="00144720" w:rsidRDefault="0014406C" w:rsidP="00144720">
            <w:pPr>
              <w:spacing w:before="120" w:after="120"/>
              <w:jc w:val="center"/>
              <w:rPr>
                <w:rFonts w:eastAsia="宋体"/>
                <w:szCs w:val="20"/>
              </w:rPr>
            </w:pPr>
            <w:r w:rsidRPr="00144720">
              <w:rPr>
                <w:rFonts w:eastAsia="宋体"/>
                <w:szCs w:val="20"/>
              </w:rPr>
              <w:t>–</w:t>
            </w:r>
          </w:p>
        </w:tc>
      </w:tr>
      <w:tr w:rsidR="0014406C" w:rsidRPr="00144720" w14:paraId="17205F5A" w14:textId="77777777" w:rsidTr="00400D60">
        <w:trPr>
          <w:trHeight w:val="360"/>
          <w:jc w:val="center"/>
        </w:trPr>
        <w:tc>
          <w:tcPr>
            <w:tcW w:w="2552" w:type="dxa"/>
          </w:tcPr>
          <w:p w14:paraId="612F8C79" w14:textId="77777777" w:rsidR="00BC2996" w:rsidRPr="00144720" w:rsidRDefault="0014406C" w:rsidP="00144720">
            <w:pPr>
              <w:spacing w:before="120" w:after="120"/>
              <w:rPr>
                <w:rFonts w:eastAsia="宋体"/>
                <w:szCs w:val="20"/>
                <w:lang w:eastAsia="zh-CN"/>
              </w:rPr>
            </w:pPr>
            <w:r w:rsidRPr="00144720">
              <w:rPr>
                <w:rFonts w:eastAsia="宋体"/>
                <w:szCs w:val="20"/>
              </w:rPr>
              <w:t>SL HARQ Process ID</w:t>
            </w:r>
            <w:r w:rsidR="00BC2996" w:rsidRPr="00144720">
              <w:rPr>
                <w:rFonts w:eastAsia="宋体"/>
                <w:szCs w:val="20"/>
                <w:lang w:eastAsia="zh-CN"/>
              </w:rPr>
              <w:t xml:space="preserve"> or</w:t>
            </w:r>
          </w:p>
          <w:p w14:paraId="00EDA6C7" w14:textId="0D111EB1" w:rsidR="00BC2996" w:rsidRPr="00144720" w:rsidRDefault="00BC2996" w:rsidP="00144720">
            <w:pPr>
              <w:spacing w:before="120" w:after="120"/>
              <w:rPr>
                <w:rFonts w:eastAsia="宋体"/>
                <w:szCs w:val="20"/>
                <w:lang w:eastAsia="zh-CN"/>
              </w:rPr>
            </w:pPr>
            <w:r w:rsidRPr="00144720">
              <w:rPr>
                <w:rFonts w:eastAsia="宋体"/>
                <w:szCs w:val="20"/>
              </w:rPr>
              <w:t>Activation/de-activation+ Configured grant ID</w:t>
            </w:r>
          </w:p>
        </w:tc>
        <w:tc>
          <w:tcPr>
            <w:tcW w:w="1979" w:type="dxa"/>
          </w:tcPr>
          <w:p w14:paraId="3823C5D5" w14:textId="77777777" w:rsidR="0014406C" w:rsidRPr="00144720" w:rsidRDefault="0014406C" w:rsidP="00144720">
            <w:pPr>
              <w:spacing w:before="120" w:after="120"/>
              <w:jc w:val="center"/>
              <w:rPr>
                <w:rFonts w:eastAsia="宋体"/>
                <w:szCs w:val="20"/>
              </w:rPr>
            </w:pPr>
            <w:r w:rsidRPr="00144720">
              <w:rPr>
                <w:rFonts w:eastAsia="宋体"/>
                <w:szCs w:val="20"/>
              </w:rPr>
              <w:t>–</w:t>
            </w:r>
          </w:p>
        </w:tc>
        <w:tc>
          <w:tcPr>
            <w:tcW w:w="4678" w:type="dxa"/>
          </w:tcPr>
          <w:p w14:paraId="4F69564B" w14:textId="77777777" w:rsidR="0014406C" w:rsidRPr="00144720" w:rsidRDefault="0014406C" w:rsidP="00144720">
            <w:pPr>
              <w:spacing w:before="120" w:after="120"/>
              <w:jc w:val="center"/>
              <w:rPr>
                <w:rFonts w:eastAsia="宋体"/>
                <w:szCs w:val="20"/>
              </w:rPr>
            </w:pPr>
            <w:r w:rsidRPr="00144720">
              <w:rPr>
                <w:rFonts w:eastAsia="宋体"/>
                <w:szCs w:val="20"/>
              </w:rPr>
              <w:t>4 bits</w:t>
            </w:r>
          </w:p>
        </w:tc>
      </w:tr>
      <w:tr w:rsidR="0014406C" w:rsidRPr="00144720" w14:paraId="4DC8E136" w14:textId="77777777" w:rsidTr="00400D60">
        <w:trPr>
          <w:trHeight w:val="421"/>
          <w:jc w:val="center"/>
        </w:trPr>
        <w:tc>
          <w:tcPr>
            <w:tcW w:w="2552" w:type="dxa"/>
          </w:tcPr>
          <w:p w14:paraId="4FF6CCF2" w14:textId="44698548" w:rsidR="0014406C" w:rsidRPr="00144720" w:rsidRDefault="009358AA" w:rsidP="00144720">
            <w:pPr>
              <w:spacing w:before="120" w:after="120"/>
              <w:rPr>
                <w:rFonts w:eastAsia="宋体"/>
                <w:szCs w:val="20"/>
              </w:rPr>
            </w:pPr>
            <w:r>
              <w:rPr>
                <w:rFonts w:eastAsia="宋体"/>
                <w:szCs w:val="20"/>
              </w:rPr>
              <w:t>SAI</w:t>
            </w:r>
          </w:p>
        </w:tc>
        <w:tc>
          <w:tcPr>
            <w:tcW w:w="1979" w:type="dxa"/>
          </w:tcPr>
          <w:p w14:paraId="4A21442B" w14:textId="77777777" w:rsidR="0014406C" w:rsidRPr="00144720" w:rsidRDefault="0014406C" w:rsidP="00144720">
            <w:pPr>
              <w:spacing w:before="120" w:after="120"/>
              <w:jc w:val="center"/>
              <w:rPr>
                <w:rFonts w:eastAsia="宋体"/>
                <w:szCs w:val="20"/>
              </w:rPr>
            </w:pPr>
            <w:r w:rsidRPr="00144720">
              <w:rPr>
                <w:rFonts w:eastAsia="宋体"/>
                <w:szCs w:val="20"/>
              </w:rPr>
              <w:t>2 bits</w:t>
            </w:r>
          </w:p>
        </w:tc>
        <w:tc>
          <w:tcPr>
            <w:tcW w:w="4678" w:type="dxa"/>
          </w:tcPr>
          <w:p w14:paraId="794100CE" w14:textId="48221461" w:rsidR="0014406C" w:rsidRPr="00144720" w:rsidRDefault="0014406C" w:rsidP="00144720">
            <w:pPr>
              <w:spacing w:before="120" w:after="120"/>
              <w:jc w:val="center"/>
              <w:rPr>
                <w:rFonts w:eastAsia="宋体"/>
                <w:szCs w:val="20"/>
              </w:rPr>
            </w:pPr>
            <w:r w:rsidRPr="00144720">
              <w:rPr>
                <w:rFonts w:eastAsia="宋体"/>
                <w:szCs w:val="20"/>
              </w:rPr>
              <w:t>0, 2, 4 bits</w:t>
            </w:r>
          </w:p>
        </w:tc>
      </w:tr>
      <w:tr w:rsidR="0014406C" w:rsidRPr="00144720" w14:paraId="0987D191" w14:textId="77777777" w:rsidTr="00400D60">
        <w:trPr>
          <w:trHeight w:val="239"/>
          <w:jc w:val="center"/>
        </w:trPr>
        <w:tc>
          <w:tcPr>
            <w:tcW w:w="2552" w:type="dxa"/>
          </w:tcPr>
          <w:p w14:paraId="2E74B08E" w14:textId="77777777" w:rsidR="0014406C" w:rsidRPr="00144720" w:rsidRDefault="0014406C" w:rsidP="00144720">
            <w:pPr>
              <w:spacing w:before="120" w:after="120"/>
              <w:rPr>
                <w:rFonts w:eastAsia="宋体"/>
                <w:szCs w:val="20"/>
              </w:rPr>
            </w:pPr>
            <w:r w:rsidRPr="00144720">
              <w:rPr>
                <w:rFonts w:eastAsia="宋体"/>
                <w:szCs w:val="20"/>
              </w:rPr>
              <w:t>CBGTI</w:t>
            </w:r>
          </w:p>
        </w:tc>
        <w:tc>
          <w:tcPr>
            <w:tcW w:w="1979" w:type="dxa"/>
          </w:tcPr>
          <w:p w14:paraId="4DA60C8E" w14:textId="77777777" w:rsidR="0014406C" w:rsidRPr="00144720" w:rsidRDefault="0014406C" w:rsidP="00144720">
            <w:pPr>
              <w:spacing w:before="120" w:after="120"/>
              <w:jc w:val="center"/>
              <w:rPr>
                <w:rFonts w:eastAsia="宋体"/>
                <w:szCs w:val="20"/>
              </w:rPr>
            </w:pPr>
            <w:r w:rsidRPr="00144720">
              <w:rPr>
                <w:rFonts w:eastAsia="宋体"/>
                <w:szCs w:val="20"/>
              </w:rPr>
              <w:t>–</w:t>
            </w:r>
          </w:p>
        </w:tc>
        <w:tc>
          <w:tcPr>
            <w:tcW w:w="4678" w:type="dxa"/>
          </w:tcPr>
          <w:p w14:paraId="763C7CAC" w14:textId="77777777" w:rsidR="0014406C" w:rsidRPr="00144720" w:rsidRDefault="0014406C" w:rsidP="00144720">
            <w:pPr>
              <w:spacing w:before="120" w:after="120"/>
              <w:jc w:val="center"/>
              <w:rPr>
                <w:rFonts w:eastAsia="宋体"/>
                <w:szCs w:val="20"/>
              </w:rPr>
            </w:pPr>
            <w:r w:rsidRPr="00144720">
              <w:rPr>
                <w:rFonts w:eastAsia="宋体"/>
                <w:szCs w:val="20"/>
              </w:rPr>
              <w:t>–</w:t>
            </w:r>
          </w:p>
        </w:tc>
      </w:tr>
      <w:tr w:rsidR="0014406C" w:rsidRPr="00144720" w14:paraId="588F81D9" w14:textId="77777777" w:rsidTr="00400D60">
        <w:trPr>
          <w:trHeight w:val="731"/>
          <w:jc w:val="center"/>
        </w:trPr>
        <w:tc>
          <w:tcPr>
            <w:tcW w:w="2552" w:type="dxa"/>
          </w:tcPr>
          <w:p w14:paraId="3A7F5D8D" w14:textId="77777777" w:rsidR="0014406C" w:rsidRPr="00144720" w:rsidRDefault="0014406C" w:rsidP="00144720">
            <w:pPr>
              <w:spacing w:before="120" w:after="120"/>
              <w:rPr>
                <w:rFonts w:eastAsia="宋体"/>
                <w:szCs w:val="20"/>
              </w:rPr>
            </w:pPr>
            <w:r w:rsidRPr="00144720">
              <w:rPr>
                <w:rFonts w:eastAsia="宋体"/>
                <w:szCs w:val="20"/>
              </w:rPr>
              <w:t>Timing for HARQ-ACK</w:t>
            </w:r>
          </w:p>
        </w:tc>
        <w:tc>
          <w:tcPr>
            <w:tcW w:w="1979" w:type="dxa"/>
          </w:tcPr>
          <w:p w14:paraId="4334B4B4" w14:textId="77777777" w:rsidR="0014406C" w:rsidRPr="00144720" w:rsidRDefault="0014406C" w:rsidP="00144720">
            <w:pPr>
              <w:spacing w:before="120" w:after="120"/>
              <w:jc w:val="center"/>
              <w:rPr>
                <w:rFonts w:eastAsia="宋体"/>
                <w:szCs w:val="20"/>
              </w:rPr>
            </w:pPr>
            <w:r w:rsidRPr="00144720">
              <w:rPr>
                <w:rFonts w:eastAsia="宋体"/>
                <w:szCs w:val="20"/>
              </w:rPr>
              <w:t>3 bits</w:t>
            </w:r>
          </w:p>
        </w:tc>
        <w:tc>
          <w:tcPr>
            <w:tcW w:w="4678" w:type="dxa"/>
          </w:tcPr>
          <w:p w14:paraId="580525FF" w14:textId="77777777" w:rsidR="0014406C" w:rsidRPr="00144720" w:rsidRDefault="0014406C" w:rsidP="00144720">
            <w:pPr>
              <w:spacing w:before="120" w:after="120"/>
              <w:jc w:val="center"/>
              <w:rPr>
                <w:rFonts w:eastAsia="宋体"/>
                <w:szCs w:val="20"/>
              </w:rPr>
            </w:pPr>
            <w:r w:rsidRPr="00144720">
              <w:rPr>
                <w:rFonts w:eastAsia="宋体"/>
                <w:szCs w:val="20"/>
              </w:rPr>
              <w:t>3 bits</w:t>
            </w:r>
          </w:p>
        </w:tc>
      </w:tr>
      <w:tr w:rsidR="0014406C" w:rsidRPr="00144720" w14:paraId="27F94E39" w14:textId="77777777" w:rsidTr="00400D60">
        <w:trPr>
          <w:trHeight w:val="479"/>
          <w:jc w:val="center"/>
        </w:trPr>
        <w:tc>
          <w:tcPr>
            <w:tcW w:w="2552" w:type="dxa"/>
          </w:tcPr>
          <w:p w14:paraId="14755659" w14:textId="77777777" w:rsidR="0014406C" w:rsidRPr="00144720" w:rsidRDefault="0014406C" w:rsidP="00144720">
            <w:pPr>
              <w:spacing w:before="120" w:after="120"/>
              <w:rPr>
                <w:rFonts w:eastAsia="宋体"/>
                <w:b/>
                <w:szCs w:val="20"/>
              </w:rPr>
            </w:pPr>
            <w:r w:rsidRPr="00144720">
              <w:rPr>
                <w:rFonts w:eastAsia="宋体"/>
                <w:szCs w:val="20"/>
              </w:rPr>
              <w:t>PUCCH for HARQ-ACK report</w:t>
            </w:r>
          </w:p>
        </w:tc>
        <w:tc>
          <w:tcPr>
            <w:tcW w:w="1979" w:type="dxa"/>
          </w:tcPr>
          <w:p w14:paraId="747E591D" w14:textId="77777777" w:rsidR="0014406C" w:rsidRPr="00144720" w:rsidRDefault="0014406C" w:rsidP="00144720">
            <w:pPr>
              <w:spacing w:before="120" w:after="120"/>
              <w:jc w:val="center"/>
              <w:rPr>
                <w:rFonts w:eastAsia="宋体"/>
                <w:szCs w:val="20"/>
              </w:rPr>
            </w:pPr>
            <w:r w:rsidRPr="00144720">
              <w:rPr>
                <w:rFonts w:eastAsia="宋体"/>
                <w:szCs w:val="20"/>
              </w:rPr>
              <w:t>3 bits</w:t>
            </w:r>
          </w:p>
        </w:tc>
        <w:tc>
          <w:tcPr>
            <w:tcW w:w="4678" w:type="dxa"/>
          </w:tcPr>
          <w:p w14:paraId="2E2DA400" w14:textId="77777777" w:rsidR="0014406C" w:rsidRPr="00144720" w:rsidRDefault="0014406C" w:rsidP="00144720">
            <w:pPr>
              <w:spacing w:before="120" w:after="120"/>
              <w:jc w:val="center"/>
              <w:rPr>
                <w:rFonts w:eastAsia="宋体"/>
                <w:szCs w:val="20"/>
              </w:rPr>
            </w:pPr>
            <w:r w:rsidRPr="00144720">
              <w:rPr>
                <w:rFonts w:eastAsia="宋体"/>
                <w:szCs w:val="20"/>
              </w:rPr>
              <w:t>3 bits</w:t>
            </w:r>
          </w:p>
        </w:tc>
      </w:tr>
      <w:tr w:rsidR="0014406C" w:rsidRPr="00144720" w14:paraId="7F657681" w14:textId="77777777" w:rsidTr="00400D60">
        <w:trPr>
          <w:trHeight w:val="479"/>
          <w:jc w:val="center"/>
        </w:trPr>
        <w:tc>
          <w:tcPr>
            <w:tcW w:w="2552" w:type="dxa"/>
          </w:tcPr>
          <w:p w14:paraId="223A995B" w14:textId="77777777" w:rsidR="0014406C" w:rsidRPr="00144720" w:rsidRDefault="0014406C" w:rsidP="00144720">
            <w:pPr>
              <w:spacing w:before="120" w:after="120"/>
              <w:rPr>
                <w:rFonts w:eastAsia="宋体"/>
                <w:szCs w:val="20"/>
                <w:lang w:eastAsia="zh-CN"/>
              </w:rPr>
            </w:pPr>
            <w:r w:rsidRPr="00144720">
              <w:rPr>
                <w:rFonts w:eastAsia="宋体"/>
                <w:szCs w:val="20"/>
                <w:lang w:eastAsia="zh-CN"/>
              </w:rPr>
              <w:t>Pool id</w:t>
            </w:r>
          </w:p>
        </w:tc>
        <w:tc>
          <w:tcPr>
            <w:tcW w:w="1979" w:type="dxa"/>
          </w:tcPr>
          <w:p w14:paraId="3D19F7D3" w14:textId="77777777" w:rsidR="0014406C" w:rsidRPr="00144720" w:rsidRDefault="0014406C" w:rsidP="00144720">
            <w:pPr>
              <w:spacing w:before="120" w:after="120"/>
              <w:jc w:val="center"/>
              <w:rPr>
                <w:rFonts w:eastAsia="宋体"/>
                <w:szCs w:val="20"/>
                <w:lang w:eastAsia="zh-CN"/>
              </w:rPr>
            </w:pPr>
            <w:r w:rsidRPr="00144720">
              <w:rPr>
                <w:rFonts w:eastAsia="宋体"/>
                <w:szCs w:val="20"/>
                <w:lang w:eastAsia="zh-CN"/>
              </w:rPr>
              <w:t>0 bits</w:t>
            </w:r>
          </w:p>
        </w:tc>
        <w:tc>
          <w:tcPr>
            <w:tcW w:w="4678" w:type="dxa"/>
          </w:tcPr>
          <w:p w14:paraId="2845233C" w14:textId="77777777" w:rsidR="0014406C" w:rsidRPr="00144720" w:rsidRDefault="0014406C" w:rsidP="00144720">
            <w:pPr>
              <w:spacing w:before="120" w:after="120"/>
              <w:jc w:val="center"/>
              <w:rPr>
                <w:rFonts w:eastAsia="宋体"/>
                <w:szCs w:val="20"/>
              </w:rPr>
            </w:pPr>
            <w:r w:rsidRPr="00144720">
              <w:rPr>
                <w:rFonts w:eastAsia="宋体"/>
                <w:szCs w:val="20"/>
                <w:lang w:eastAsia="zh-CN"/>
              </w:rPr>
              <w:t>4 bits</w:t>
            </w:r>
          </w:p>
        </w:tc>
      </w:tr>
      <w:tr w:rsidR="0014406C" w:rsidRPr="00144720" w14:paraId="163551D4" w14:textId="77777777" w:rsidTr="00400D60">
        <w:trPr>
          <w:trHeight w:val="479"/>
          <w:jc w:val="center"/>
        </w:trPr>
        <w:tc>
          <w:tcPr>
            <w:tcW w:w="2552" w:type="dxa"/>
          </w:tcPr>
          <w:p w14:paraId="72803E87" w14:textId="77777777" w:rsidR="0014406C" w:rsidRPr="00144720" w:rsidRDefault="0014406C" w:rsidP="00144720">
            <w:pPr>
              <w:spacing w:before="120" w:after="120"/>
              <w:rPr>
                <w:rFonts w:eastAsia="宋体"/>
                <w:szCs w:val="20"/>
              </w:rPr>
            </w:pPr>
            <w:r w:rsidRPr="00144720">
              <w:rPr>
                <w:rFonts w:eastAsia="宋体"/>
                <w:szCs w:val="20"/>
              </w:rPr>
              <w:t>Multi-antenna related parameter</w:t>
            </w:r>
          </w:p>
        </w:tc>
        <w:tc>
          <w:tcPr>
            <w:tcW w:w="1979" w:type="dxa"/>
          </w:tcPr>
          <w:p w14:paraId="3CEBB110" w14:textId="77777777" w:rsidR="0014406C" w:rsidRPr="00144720" w:rsidRDefault="0014406C" w:rsidP="00144720">
            <w:pPr>
              <w:spacing w:before="120" w:after="120"/>
              <w:jc w:val="center"/>
              <w:rPr>
                <w:rFonts w:eastAsia="宋体"/>
                <w:szCs w:val="20"/>
              </w:rPr>
            </w:pPr>
            <w:r w:rsidRPr="00144720">
              <w:rPr>
                <w:rFonts w:eastAsia="宋体"/>
                <w:szCs w:val="20"/>
              </w:rPr>
              <w:t>–</w:t>
            </w:r>
          </w:p>
        </w:tc>
        <w:tc>
          <w:tcPr>
            <w:tcW w:w="4678" w:type="dxa"/>
          </w:tcPr>
          <w:p w14:paraId="38F47B92" w14:textId="77777777" w:rsidR="0014406C" w:rsidRPr="00144720" w:rsidRDefault="0014406C" w:rsidP="00144720">
            <w:pPr>
              <w:spacing w:before="120" w:after="120"/>
              <w:jc w:val="center"/>
              <w:rPr>
                <w:rFonts w:eastAsia="宋体"/>
                <w:szCs w:val="20"/>
              </w:rPr>
            </w:pPr>
            <w:r w:rsidRPr="00144720">
              <w:rPr>
                <w:rFonts w:eastAsia="宋体"/>
                <w:szCs w:val="20"/>
              </w:rPr>
              <w:t>–</w:t>
            </w:r>
          </w:p>
        </w:tc>
      </w:tr>
      <w:tr w:rsidR="0014406C" w:rsidRPr="00144720" w14:paraId="347B38F1" w14:textId="77777777" w:rsidTr="00400D60">
        <w:trPr>
          <w:trHeight w:val="239"/>
          <w:jc w:val="center"/>
        </w:trPr>
        <w:tc>
          <w:tcPr>
            <w:tcW w:w="2552" w:type="dxa"/>
          </w:tcPr>
          <w:p w14:paraId="1690F7ED" w14:textId="77777777" w:rsidR="0014406C" w:rsidRPr="00144720" w:rsidRDefault="0014406C" w:rsidP="00144720">
            <w:pPr>
              <w:spacing w:before="120" w:after="120"/>
              <w:rPr>
                <w:rFonts w:eastAsia="宋体"/>
                <w:szCs w:val="20"/>
              </w:rPr>
            </w:pPr>
            <w:r w:rsidRPr="00144720">
              <w:rPr>
                <w:rFonts w:eastAsia="宋体"/>
                <w:szCs w:val="20"/>
              </w:rPr>
              <w:t>Power control</w:t>
            </w:r>
          </w:p>
        </w:tc>
        <w:tc>
          <w:tcPr>
            <w:tcW w:w="1979" w:type="dxa"/>
          </w:tcPr>
          <w:p w14:paraId="528404A1" w14:textId="77777777" w:rsidR="0014406C" w:rsidRPr="00144720" w:rsidRDefault="0014406C" w:rsidP="00144720">
            <w:pPr>
              <w:spacing w:before="120" w:after="120"/>
              <w:jc w:val="center"/>
              <w:rPr>
                <w:rFonts w:eastAsia="宋体"/>
                <w:szCs w:val="20"/>
              </w:rPr>
            </w:pPr>
            <w:r w:rsidRPr="00144720">
              <w:rPr>
                <w:rFonts w:eastAsia="宋体"/>
                <w:szCs w:val="20"/>
              </w:rPr>
              <w:t>2 bits</w:t>
            </w:r>
          </w:p>
        </w:tc>
        <w:tc>
          <w:tcPr>
            <w:tcW w:w="4678" w:type="dxa"/>
          </w:tcPr>
          <w:p w14:paraId="2DB283E8" w14:textId="77777777" w:rsidR="0014406C" w:rsidRPr="00144720" w:rsidRDefault="0014406C" w:rsidP="00144720">
            <w:pPr>
              <w:spacing w:before="120" w:after="120"/>
              <w:jc w:val="center"/>
              <w:rPr>
                <w:rFonts w:eastAsia="宋体"/>
                <w:szCs w:val="20"/>
              </w:rPr>
            </w:pPr>
            <w:r w:rsidRPr="00144720">
              <w:rPr>
                <w:rFonts w:eastAsia="宋体"/>
                <w:szCs w:val="20"/>
              </w:rPr>
              <w:t>–</w:t>
            </w:r>
          </w:p>
        </w:tc>
      </w:tr>
      <w:tr w:rsidR="0014406C" w:rsidRPr="00144720" w14:paraId="2CD6F83B" w14:textId="77777777" w:rsidTr="00400D60">
        <w:trPr>
          <w:trHeight w:val="407"/>
          <w:jc w:val="center"/>
        </w:trPr>
        <w:tc>
          <w:tcPr>
            <w:tcW w:w="2552" w:type="dxa"/>
          </w:tcPr>
          <w:p w14:paraId="233D0D4B" w14:textId="77777777" w:rsidR="0014406C" w:rsidRPr="00144720" w:rsidRDefault="0014406C" w:rsidP="00144720">
            <w:pPr>
              <w:spacing w:before="120" w:after="120"/>
              <w:rPr>
                <w:rFonts w:eastAsia="宋体"/>
                <w:szCs w:val="20"/>
              </w:rPr>
            </w:pPr>
            <w:r w:rsidRPr="00144720">
              <w:rPr>
                <w:rFonts w:eastAsia="宋体"/>
                <w:szCs w:val="20"/>
              </w:rPr>
              <w:t>DCI size of case 1</w:t>
            </w:r>
          </w:p>
          <w:p w14:paraId="7833AA78" w14:textId="77777777" w:rsidR="0014406C" w:rsidRPr="00144720" w:rsidRDefault="0014406C" w:rsidP="00144720">
            <w:pPr>
              <w:spacing w:before="120" w:after="120"/>
              <w:rPr>
                <w:rFonts w:eastAsia="宋体"/>
                <w:szCs w:val="20"/>
              </w:rPr>
            </w:pPr>
          </w:p>
        </w:tc>
        <w:tc>
          <w:tcPr>
            <w:tcW w:w="1979" w:type="dxa"/>
          </w:tcPr>
          <w:p w14:paraId="711FAE95" w14:textId="26987F44" w:rsidR="0014406C" w:rsidRPr="00144720" w:rsidRDefault="0014406C" w:rsidP="00144720">
            <w:pPr>
              <w:spacing w:before="120" w:after="120"/>
              <w:jc w:val="center"/>
              <w:rPr>
                <w:rFonts w:eastAsia="宋体"/>
                <w:szCs w:val="20"/>
              </w:rPr>
            </w:pPr>
            <w:r w:rsidRPr="00144720">
              <w:rPr>
                <w:rFonts w:eastAsia="宋体"/>
                <w:szCs w:val="20"/>
              </w:rPr>
              <w:t>Case1:</w:t>
            </w:r>
            <w:r w:rsidR="00387DAA">
              <w:rPr>
                <w:rFonts w:eastAsia="宋体"/>
                <w:szCs w:val="20"/>
              </w:rPr>
              <w:t xml:space="preserve"> </w:t>
            </w:r>
            <w:r w:rsidRPr="00144720">
              <w:rPr>
                <w:rFonts w:eastAsia="宋体"/>
                <w:szCs w:val="20"/>
              </w:rPr>
              <w:t>37 bits</w:t>
            </w:r>
          </w:p>
          <w:p w14:paraId="67798708" w14:textId="4357235A" w:rsidR="0014406C" w:rsidRPr="00144720" w:rsidRDefault="0014406C" w:rsidP="00144720">
            <w:pPr>
              <w:spacing w:before="120" w:after="120"/>
              <w:jc w:val="center"/>
              <w:rPr>
                <w:rFonts w:eastAsia="宋体"/>
                <w:szCs w:val="20"/>
                <w:lang w:eastAsia="zh-CN"/>
              </w:rPr>
            </w:pPr>
            <w:r w:rsidRPr="00144720">
              <w:rPr>
                <w:rFonts w:eastAsia="宋体"/>
                <w:szCs w:val="20"/>
                <w:lang w:eastAsia="zh-CN"/>
              </w:rPr>
              <w:t>Case2:</w:t>
            </w:r>
            <w:r w:rsidR="00387DAA">
              <w:rPr>
                <w:rFonts w:eastAsia="宋体"/>
                <w:szCs w:val="20"/>
                <w:lang w:eastAsia="zh-CN"/>
              </w:rPr>
              <w:t xml:space="preserve"> </w:t>
            </w:r>
            <w:r w:rsidRPr="00144720">
              <w:rPr>
                <w:rFonts w:eastAsia="宋体"/>
                <w:szCs w:val="20"/>
                <w:lang w:eastAsia="zh-CN"/>
              </w:rPr>
              <w:t>41 bits</w:t>
            </w:r>
          </w:p>
        </w:tc>
        <w:tc>
          <w:tcPr>
            <w:tcW w:w="4678" w:type="dxa"/>
          </w:tcPr>
          <w:p w14:paraId="3C3E3651" w14:textId="43AAF163" w:rsidR="0014406C" w:rsidRPr="00144720" w:rsidRDefault="0014406C" w:rsidP="00144720">
            <w:pPr>
              <w:spacing w:before="120" w:after="120"/>
              <w:jc w:val="center"/>
              <w:rPr>
                <w:iCs/>
                <w:szCs w:val="20"/>
              </w:rPr>
            </w:pPr>
            <w:r w:rsidRPr="00144720">
              <w:rPr>
                <w:rFonts w:eastAsia="等线"/>
                <w:szCs w:val="20"/>
                <w:lang w:eastAsia="zh-CN"/>
              </w:rPr>
              <w:t>If Nmax</w:t>
            </w:r>
            <w:r w:rsidRPr="00144720">
              <w:rPr>
                <w:iCs/>
                <w:szCs w:val="20"/>
              </w:rPr>
              <w:t xml:space="preserve"> = 2: </w:t>
            </w:r>
            <w:r w:rsidRPr="00144720">
              <w:rPr>
                <w:rFonts w:eastAsiaTheme="minorEastAsia"/>
                <w:iCs/>
                <w:szCs w:val="20"/>
                <w:lang w:eastAsia="zh-CN"/>
              </w:rPr>
              <w:t xml:space="preserve"> </w:t>
            </w:r>
            <w:r w:rsidRPr="00144720">
              <w:rPr>
                <w:iCs/>
                <w:szCs w:val="20"/>
              </w:rPr>
              <w:t>4</w:t>
            </w:r>
            <w:r w:rsidR="00C45F07" w:rsidRPr="00144720">
              <w:rPr>
                <w:rFonts w:eastAsiaTheme="minorEastAsia"/>
                <w:iCs/>
                <w:szCs w:val="20"/>
                <w:lang w:eastAsia="zh-CN"/>
              </w:rPr>
              <w:t>0</w:t>
            </w:r>
            <w:r w:rsidRPr="00144720">
              <w:rPr>
                <w:iCs/>
                <w:szCs w:val="20"/>
              </w:rPr>
              <w:t>-4</w:t>
            </w:r>
            <w:r w:rsidR="00C45F07" w:rsidRPr="00144720">
              <w:rPr>
                <w:rFonts w:eastAsiaTheme="minorEastAsia"/>
                <w:iCs/>
                <w:szCs w:val="20"/>
                <w:lang w:eastAsia="zh-CN"/>
              </w:rPr>
              <w:t>4</w:t>
            </w:r>
            <w:r w:rsidRPr="00144720">
              <w:rPr>
                <w:rFonts w:eastAsiaTheme="minorEastAsia"/>
                <w:iCs/>
                <w:szCs w:val="20"/>
                <w:lang w:eastAsia="zh-CN"/>
              </w:rPr>
              <w:t xml:space="preserve"> </w:t>
            </w:r>
            <w:r w:rsidRPr="00144720">
              <w:rPr>
                <w:rFonts w:eastAsia="宋体"/>
                <w:szCs w:val="20"/>
              </w:rPr>
              <w:t>bits</w:t>
            </w:r>
          </w:p>
          <w:p w14:paraId="39B6974B" w14:textId="2AAD1258" w:rsidR="0014406C" w:rsidRPr="00144720" w:rsidRDefault="0014406C" w:rsidP="00144720">
            <w:pPr>
              <w:spacing w:before="120" w:after="120"/>
              <w:jc w:val="center"/>
              <w:rPr>
                <w:iCs/>
                <w:szCs w:val="20"/>
              </w:rPr>
            </w:pPr>
            <w:r w:rsidRPr="00144720">
              <w:rPr>
                <w:rFonts w:eastAsia="等线"/>
                <w:szCs w:val="20"/>
                <w:lang w:eastAsia="zh-CN"/>
              </w:rPr>
              <w:t>If Nmax</w:t>
            </w:r>
            <w:r w:rsidRPr="00144720">
              <w:rPr>
                <w:iCs/>
                <w:szCs w:val="20"/>
              </w:rPr>
              <w:t xml:space="preserve"> = 3: </w:t>
            </w:r>
            <w:r w:rsidRPr="00144720">
              <w:rPr>
                <w:rFonts w:eastAsiaTheme="minorEastAsia"/>
                <w:iCs/>
                <w:szCs w:val="20"/>
                <w:lang w:eastAsia="zh-CN"/>
              </w:rPr>
              <w:t xml:space="preserve"> </w:t>
            </w:r>
            <w:r w:rsidR="00C45F07" w:rsidRPr="00144720">
              <w:rPr>
                <w:iCs/>
                <w:szCs w:val="20"/>
              </w:rPr>
              <w:t>48</w:t>
            </w:r>
            <w:r w:rsidRPr="00144720">
              <w:rPr>
                <w:iCs/>
                <w:szCs w:val="20"/>
              </w:rPr>
              <w:t>-5</w:t>
            </w:r>
            <w:r w:rsidR="00C45F07" w:rsidRPr="00144720">
              <w:rPr>
                <w:rFonts w:eastAsiaTheme="minorEastAsia"/>
                <w:iCs/>
                <w:szCs w:val="20"/>
                <w:lang w:eastAsia="zh-CN"/>
              </w:rPr>
              <w:t>2</w:t>
            </w:r>
            <w:r w:rsidRPr="00144720">
              <w:rPr>
                <w:iCs/>
                <w:szCs w:val="20"/>
              </w:rPr>
              <w:t xml:space="preserve"> </w:t>
            </w:r>
            <w:r w:rsidRPr="00144720">
              <w:rPr>
                <w:rFonts w:eastAsia="宋体"/>
                <w:szCs w:val="20"/>
              </w:rPr>
              <w:t>bits</w:t>
            </w:r>
          </w:p>
        </w:tc>
      </w:tr>
    </w:tbl>
    <w:p w14:paraId="4DFDBD0F" w14:textId="718A8577" w:rsidR="0014406C" w:rsidRPr="00144720" w:rsidRDefault="0014406C" w:rsidP="00144720">
      <w:pPr>
        <w:pStyle w:val="a1"/>
        <w:spacing w:before="120"/>
        <w:rPr>
          <w:rFonts w:eastAsia="等线"/>
          <w:szCs w:val="20"/>
          <w:lang w:eastAsia="zh-CN"/>
        </w:rPr>
      </w:pPr>
      <w:r w:rsidRPr="00144720">
        <w:rPr>
          <w:rFonts w:eastAsia="等线"/>
          <w:szCs w:val="20"/>
          <w:lang w:eastAsia="zh-CN"/>
        </w:rPr>
        <w:t xml:space="preserve">From </w:t>
      </w:r>
      <w:r w:rsidRPr="00144720">
        <w:rPr>
          <w:rFonts w:eastAsia="等线"/>
          <w:szCs w:val="20"/>
          <w:lang w:eastAsia="zh-CN"/>
        </w:rPr>
        <w:fldChar w:fldCharType="begin"/>
      </w:r>
      <w:r w:rsidRPr="00144720">
        <w:rPr>
          <w:rFonts w:eastAsia="等线"/>
          <w:szCs w:val="20"/>
          <w:lang w:eastAsia="zh-CN"/>
        </w:rPr>
        <w:instrText xml:space="preserve"> REF _Ref16006955 \h  \* MERGEFORMAT </w:instrText>
      </w:r>
      <w:r w:rsidRPr="00144720">
        <w:rPr>
          <w:rFonts w:eastAsia="等线"/>
          <w:szCs w:val="20"/>
          <w:lang w:eastAsia="zh-CN"/>
        </w:rPr>
      </w:r>
      <w:r w:rsidRPr="00144720">
        <w:rPr>
          <w:rFonts w:eastAsia="等线"/>
          <w:szCs w:val="20"/>
          <w:lang w:eastAsia="zh-CN"/>
        </w:rPr>
        <w:fldChar w:fldCharType="separate"/>
      </w:r>
      <w:r w:rsidR="00E222F1" w:rsidRPr="00144720">
        <w:rPr>
          <w:b/>
          <w:bCs/>
          <w:szCs w:val="20"/>
        </w:rPr>
        <w:t xml:space="preserve">Table </w:t>
      </w:r>
      <w:r w:rsidR="00E222F1">
        <w:rPr>
          <w:b/>
          <w:bCs/>
          <w:szCs w:val="20"/>
          <w:lang w:eastAsia="zh-CN"/>
        </w:rPr>
        <w:t>3</w:t>
      </w:r>
      <w:r w:rsidRPr="00144720">
        <w:rPr>
          <w:rFonts w:eastAsia="等线"/>
          <w:szCs w:val="20"/>
          <w:lang w:eastAsia="zh-CN"/>
        </w:rPr>
        <w:fldChar w:fldCharType="end"/>
      </w:r>
      <w:r w:rsidRPr="00144720">
        <w:rPr>
          <w:rFonts w:eastAsia="等线"/>
          <w:szCs w:val="20"/>
          <w:lang w:eastAsia="zh-CN"/>
        </w:rPr>
        <w:t xml:space="preserve">, it is noted that DCI format 3_0 size is quite larger than fallback DCI in CSS. Since the granularity of FDRA in DCI format 3_0 can be much larger than that of fallback DCI format, it is not appropriate to align DCI format 3_0 with fallback DCI format by FDRA truncation. </w:t>
      </w:r>
      <w:r w:rsidR="00095B9E" w:rsidRPr="00864166">
        <w:rPr>
          <w:rFonts w:eastAsia="等线"/>
          <w:szCs w:val="20"/>
          <w:lang w:eastAsia="zh-CN"/>
        </w:rPr>
        <w:t>On the other side,</w:t>
      </w:r>
      <w:r w:rsidR="006B0EDF">
        <w:rPr>
          <w:rFonts w:eastAsia="等线"/>
          <w:szCs w:val="20"/>
          <w:lang w:eastAsia="zh-CN"/>
        </w:rPr>
        <w:t xml:space="preserve"> </w:t>
      </w:r>
      <w:r w:rsidR="006B0EDF">
        <w:rPr>
          <w:rFonts w:eastAsia="等线" w:hint="eastAsia"/>
          <w:szCs w:val="20"/>
          <w:lang w:eastAsia="zh-CN"/>
        </w:rPr>
        <w:t>fa</w:t>
      </w:r>
      <w:r w:rsidR="006B0EDF">
        <w:rPr>
          <w:rFonts w:eastAsia="等线"/>
          <w:szCs w:val="20"/>
          <w:lang w:eastAsia="zh-CN"/>
        </w:rPr>
        <w:t>llback DCI is mainly used for scheduling cell-specific message such as SIB,</w:t>
      </w:r>
      <w:r w:rsidR="00095B9E" w:rsidRPr="00864166">
        <w:rPr>
          <w:rFonts w:eastAsia="等线"/>
          <w:szCs w:val="20"/>
          <w:lang w:eastAsia="zh-CN"/>
        </w:rPr>
        <w:t xml:space="preserve"> if fallback DCI format is padded with zeros to align with DCI format 3_0, the coding rate will increase, thus leading to narrowed Uu coverage. </w:t>
      </w:r>
      <w:r w:rsidRPr="00144720">
        <w:rPr>
          <w:rFonts w:eastAsia="等线"/>
          <w:szCs w:val="20"/>
          <w:lang w:eastAsia="zh-CN"/>
        </w:rPr>
        <w:t xml:space="preserve">Therefore, </w:t>
      </w:r>
      <w:r w:rsidR="00190F20">
        <w:rPr>
          <w:rFonts w:eastAsia="等线" w:hint="eastAsia"/>
          <w:szCs w:val="20"/>
          <w:lang w:eastAsia="zh-CN"/>
        </w:rPr>
        <w:t>non</w:t>
      </w:r>
      <w:r w:rsidR="00190F20">
        <w:rPr>
          <w:rFonts w:eastAsia="等线"/>
          <w:szCs w:val="20"/>
          <w:lang w:eastAsia="zh-CN"/>
        </w:rPr>
        <w:t xml:space="preserve">-fallback DCI </w:t>
      </w:r>
      <w:r w:rsidR="00D93C80">
        <w:rPr>
          <w:rFonts w:eastAsia="等线" w:hint="eastAsia"/>
          <w:szCs w:val="20"/>
          <w:lang w:eastAsia="zh-CN"/>
        </w:rPr>
        <w:t>is</w:t>
      </w:r>
      <w:r w:rsidR="00190F20">
        <w:rPr>
          <w:rFonts w:eastAsia="等线"/>
          <w:szCs w:val="20"/>
          <w:lang w:eastAsia="zh-CN"/>
        </w:rPr>
        <w:t xml:space="preserve"> a </w:t>
      </w:r>
      <w:r w:rsidR="0021390F">
        <w:rPr>
          <w:rFonts w:eastAsia="等线"/>
          <w:szCs w:val="20"/>
          <w:lang w:eastAsia="zh-CN"/>
        </w:rPr>
        <w:t>better</w:t>
      </w:r>
      <w:r w:rsidR="00104840">
        <w:rPr>
          <w:rFonts w:eastAsia="等线"/>
          <w:szCs w:val="20"/>
          <w:lang w:eastAsia="zh-CN"/>
        </w:rPr>
        <w:t xml:space="preserve"> choice</w:t>
      </w:r>
      <w:r w:rsidR="00D93C80">
        <w:rPr>
          <w:rFonts w:eastAsia="等线"/>
          <w:szCs w:val="20"/>
          <w:lang w:eastAsia="zh-CN"/>
        </w:rPr>
        <w:t xml:space="preserve"> for size alignment</w:t>
      </w:r>
      <w:r w:rsidR="00EE4503">
        <w:rPr>
          <w:rFonts w:eastAsia="等线"/>
          <w:szCs w:val="20"/>
          <w:lang w:eastAsia="zh-CN"/>
        </w:rPr>
        <w:t>.</w:t>
      </w:r>
    </w:p>
    <w:p w14:paraId="588196B4" w14:textId="61E17600" w:rsidR="00B46210" w:rsidRPr="00144720" w:rsidRDefault="00B46210" w:rsidP="00144720">
      <w:pPr>
        <w:pStyle w:val="a1"/>
        <w:spacing w:before="120"/>
        <w:rPr>
          <w:rFonts w:eastAsia="等线"/>
          <w:b/>
          <w:i/>
          <w:szCs w:val="20"/>
          <w:lang w:eastAsia="zh-CN"/>
        </w:rPr>
      </w:pPr>
      <w:bookmarkStart w:id="35" w:name="_Ref23975119"/>
      <w:bookmarkStart w:id="36" w:name="_Ref32599808"/>
      <w:bookmarkStart w:id="37" w:name="_Ref4859106"/>
      <w:r w:rsidRPr="00144720">
        <w:rPr>
          <w:b/>
          <w:i/>
          <w:szCs w:val="20"/>
        </w:rPr>
        <w:t xml:space="preserve">Proposal </w:t>
      </w:r>
      <w:r w:rsidRPr="00144720">
        <w:rPr>
          <w:b/>
          <w:i/>
          <w:szCs w:val="20"/>
        </w:rPr>
        <w:fldChar w:fldCharType="begin"/>
      </w:r>
      <w:r w:rsidRPr="00144720">
        <w:rPr>
          <w:b/>
          <w:i/>
          <w:szCs w:val="20"/>
        </w:rPr>
        <w:instrText xml:space="preserve"> SEQ Proposal \* ARABIC </w:instrText>
      </w:r>
      <w:r w:rsidRPr="00144720">
        <w:rPr>
          <w:b/>
          <w:i/>
          <w:szCs w:val="20"/>
        </w:rPr>
        <w:fldChar w:fldCharType="separate"/>
      </w:r>
      <w:r w:rsidR="008F2949">
        <w:rPr>
          <w:b/>
          <w:i/>
          <w:noProof/>
          <w:szCs w:val="20"/>
        </w:rPr>
        <w:t>19</w:t>
      </w:r>
      <w:r w:rsidRPr="00144720">
        <w:rPr>
          <w:b/>
          <w:i/>
          <w:szCs w:val="20"/>
        </w:rPr>
        <w:fldChar w:fldCharType="end"/>
      </w:r>
      <w:r w:rsidRPr="00144720">
        <w:rPr>
          <w:rFonts w:eastAsia="宋体"/>
          <w:b/>
          <w:i/>
          <w:szCs w:val="20"/>
          <w:lang w:eastAsia="zh-CN"/>
        </w:rPr>
        <w:t xml:space="preserve">. </w:t>
      </w:r>
      <w:r w:rsidRPr="00144720">
        <w:rPr>
          <w:rFonts w:eastAsia="等线"/>
          <w:b/>
          <w:i/>
          <w:szCs w:val="20"/>
          <w:lang w:eastAsia="zh-CN"/>
        </w:rPr>
        <w:t>DCI format 3_0 includes C</w:t>
      </w:r>
      <w:bookmarkEnd w:id="35"/>
      <w:r w:rsidRPr="00144720">
        <w:rPr>
          <w:rFonts w:eastAsia="等线"/>
          <w:b/>
          <w:i/>
          <w:szCs w:val="20"/>
          <w:lang w:eastAsia="zh-CN"/>
        </w:rPr>
        <w:t xml:space="preserve">IF and resource pool </w:t>
      </w:r>
      <w:r w:rsidR="00CF33D6">
        <w:rPr>
          <w:rFonts w:eastAsia="等线"/>
          <w:b/>
          <w:i/>
          <w:szCs w:val="20"/>
          <w:lang w:eastAsia="zh-CN"/>
        </w:rPr>
        <w:t>ID</w:t>
      </w:r>
      <w:r w:rsidRPr="00144720">
        <w:rPr>
          <w:rFonts w:eastAsia="等线"/>
          <w:b/>
          <w:i/>
          <w:szCs w:val="20"/>
          <w:lang w:eastAsia="zh-CN"/>
        </w:rPr>
        <w:t>.</w:t>
      </w:r>
      <w:bookmarkEnd w:id="36"/>
    </w:p>
    <w:p w14:paraId="0FCD7802" w14:textId="36CF163F" w:rsidR="00B46210" w:rsidRDefault="00B46210" w:rsidP="00144720">
      <w:pPr>
        <w:pStyle w:val="a1"/>
        <w:spacing w:before="120"/>
        <w:rPr>
          <w:rFonts w:eastAsia="等线"/>
          <w:b/>
          <w:i/>
          <w:szCs w:val="20"/>
          <w:lang w:eastAsia="zh-CN"/>
        </w:rPr>
      </w:pPr>
      <w:bookmarkStart w:id="38" w:name="_Ref32599809"/>
      <w:r w:rsidRPr="00144720">
        <w:rPr>
          <w:b/>
          <w:i/>
          <w:szCs w:val="20"/>
        </w:rPr>
        <w:t xml:space="preserve">Proposal </w:t>
      </w:r>
      <w:r w:rsidRPr="00144720">
        <w:rPr>
          <w:b/>
          <w:i/>
          <w:szCs w:val="20"/>
        </w:rPr>
        <w:fldChar w:fldCharType="begin"/>
      </w:r>
      <w:r w:rsidRPr="00144720">
        <w:rPr>
          <w:b/>
          <w:i/>
          <w:szCs w:val="20"/>
        </w:rPr>
        <w:instrText xml:space="preserve"> SEQ Proposal \* ARABIC </w:instrText>
      </w:r>
      <w:r w:rsidRPr="00144720">
        <w:rPr>
          <w:b/>
          <w:i/>
          <w:szCs w:val="20"/>
        </w:rPr>
        <w:fldChar w:fldCharType="separate"/>
      </w:r>
      <w:r w:rsidR="008F2949">
        <w:rPr>
          <w:b/>
          <w:i/>
          <w:noProof/>
          <w:szCs w:val="20"/>
        </w:rPr>
        <w:t>20</w:t>
      </w:r>
      <w:r w:rsidRPr="00144720">
        <w:rPr>
          <w:b/>
          <w:i/>
          <w:szCs w:val="20"/>
        </w:rPr>
        <w:fldChar w:fldCharType="end"/>
      </w:r>
      <w:r w:rsidRPr="00144720">
        <w:rPr>
          <w:rFonts w:eastAsia="宋体"/>
          <w:b/>
          <w:i/>
          <w:szCs w:val="20"/>
          <w:lang w:eastAsia="zh-CN"/>
        </w:rPr>
        <w:t>. The size of DCI format 3_0 should be aligned with DCI format 0_1 monitored in a UE-specific search space</w:t>
      </w:r>
      <w:r w:rsidR="000303FA">
        <w:rPr>
          <w:rFonts w:eastAsia="等线"/>
          <w:b/>
          <w:i/>
          <w:szCs w:val="20"/>
          <w:lang w:eastAsia="zh-CN"/>
        </w:rPr>
        <w:t xml:space="preserve"> on the same serving cell</w:t>
      </w:r>
      <w:r w:rsidRPr="00144720">
        <w:rPr>
          <w:rFonts w:eastAsia="等线"/>
          <w:b/>
          <w:i/>
          <w:szCs w:val="20"/>
          <w:lang w:eastAsia="zh-CN"/>
        </w:rPr>
        <w:t>.</w:t>
      </w:r>
      <w:bookmarkEnd w:id="37"/>
      <w:bookmarkEnd w:id="38"/>
    </w:p>
    <w:p w14:paraId="306CED20" w14:textId="77777777" w:rsidR="00C85834" w:rsidRPr="00144720" w:rsidRDefault="00C85834" w:rsidP="00144720">
      <w:pPr>
        <w:pStyle w:val="a1"/>
        <w:spacing w:before="120"/>
        <w:rPr>
          <w:rFonts w:eastAsia="等线"/>
          <w:b/>
          <w:i/>
          <w:szCs w:val="20"/>
          <w:lang w:eastAsia="zh-CN"/>
        </w:rPr>
      </w:pPr>
    </w:p>
    <w:p w14:paraId="1A02368B" w14:textId="2BE616D1" w:rsidR="00B86DC5" w:rsidRPr="003A5E30" w:rsidRDefault="00B86DC5" w:rsidP="00B86DC5">
      <w:pPr>
        <w:pStyle w:val="5"/>
        <w:rPr>
          <w:rFonts w:eastAsia="等线"/>
          <w:sz w:val="21"/>
          <w:szCs w:val="21"/>
          <w:u w:val="single"/>
        </w:rPr>
      </w:pPr>
      <w:r w:rsidRPr="003A5E30">
        <w:rPr>
          <w:rFonts w:eastAsia="等线" w:hint="eastAsia"/>
          <w:sz w:val="21"/>
          <w:szCs w:val="21"/>
          <w:u w:val="single"/>
        </w:rPr>
        <w:t>T</w:t>
      </w:r>
      <w:r w:rsidRPr="003A5E30">
        <w:rPr>
          <w:rFonts w:eastAsia="等线"/>
          <w:sz w:val="21"/>
          <w:szCs w:val="21"/>
          <w:u w:val="single"/>
        </w:rPr>
        <w:t>P</w:t>
      </w:r>
      <w:r w:rsidR="00CA1BC5">
        <w:rPr>
          <w:rFonts w:eastAsia="等线"/>
          <w:sz w:val="21"/>
          <w:szCs w:val="21"/>
          <w:u w:val="single"/>
        </w:rPr>
        <w:t>9</w:t>
      </w:r>
    </w:p>
    <w:p w14:paraId="47B2C1D7" w14:textId="77777777" w:rsidR="005065E6" w:rsidRPr="00864166" w:rsidRDefault="005065E6" w:rsidP="001230E9">
      <w:pPr>
        <w:spacing w:before="120" w:after="120"/>
        <w:jc w:val="center"/>
        <w:rPr>
          <w:b/>
          <w:color w:val="FF0000"/>
          <w:szCs w:val="20"/>
          <w:lang w:eastAsia="zh-CN"/>
        </w:rPr>
      </w:pPr>
      <w:r w:rsidRPr="00864166">
        <w:rPr>
          <w:b/>
          <w:color w:val="FF0000"/>
          <w:szCs w:val="20"/>
          <w:lang w:eastAsia="zh-CN"/>
        </w:rPr>
        <w:t>------------------------------------------- Start of Draft TP of 21</w:t>
      </w:r>
      <w:r w:rsidRPr="00864166">
        <w:rPr>
          <w:rFonts w:eastAsiaTheme="minorEastAsia"/>
          <w:b/>
          <w:color w:val="FF0000"/>
          <w:szCs w:val="20"/>
          <w:lang w:eastAsia="zh-CN"/>
        </w:rPr>
        <w:t>2</w:t>
      </w:r>
      <w:r w:rsidRPr="00864166">
        <w:rPr>
          <w:b/>
          <w:color w:val="FF0000"/>
          <w:szCs w:val="20"/>
          <w:lang w:eastAsia="zh-CN"/>
        </w:rPr>
        <w:t xml:space="preserve"> -------------------------------------</w:t>
      </w:r>
    </w:p>
    <w:p w14:paraId="2FC33670" w14:textId="77777777" w:rsidR="005065E6" w:rsidRPr="008F7819" w:rsidRDefault="005065E6" w:rsidP="001230E9">
      <w:pPr>
        <w:pStyle w:val="B10"/>
        <w:spacing w:before="120" w:after="120"/>
        <w:ind w:left="0" w:firstLine="0"/>
        <w:rPr>
          <w:rFonts w:eastAsia="等线"/>
          <w:b/>
          <w:bCs/>
        </w:rPr>
      </w:pPr>
      <w:r w:rsidRPr="008F7819">
        <w:rPr>
          <w:rFonts w:eastAsia="等线" w:hint="eastAsia"/>
          <w:b/>
          <w:bCs/>
        </w:rPr>
        <w:lastRenderedPageBreak/>
        <w:t>7.3.1.</w:t>
      </w:r>
      <w:r w:rsidRPr="008F7819">
        <w:rPr>
          <w:rFonts w:eastAsia="等线"/>
          <w:b/>
          <w:bCs/>
        </w:rPr>
        <w:t>4</w:t>
      </w:r>
      <w:r w:rsidRPr="008F7819">
        <w:rPr>
          <w:rFonts w:eastAsia="等线" w:hint="eastAsia"/>
          <w:b/>
          <w:bCs/>
        </w:rPr>
        <w:t>.1</w:t>
      </w:r>
      <w:r w:rsidRPr="008F7819">
        <w:rPr>
          <w:rFonts w:eastAsia="等线" w:hint="eastAsia"/>
          <w:b/>
          <w:bCs/>
        </w:rPr>
        <w:tab/>
        <w:t xml:space="preserve">Format </w:t>
      </w:r>
      <w:r w:rsidRPr="008F7819">
        <w:rPr>
          <w:rFonts w:eastAsia="等线"/>
          <w:b/>
          <w:bCs/>
        </w:rPr>
        <w:t>3</w:t>
      </w:r>
      <w:r w:rsidRPr="008F7819">
        <w:rPr>
          <w:rFonts w:eastAsia="等线" w:hint="eastAsia"/>
          <w:b/>
          <w:bCs/>
        </w:rPr>
        <w:t>_</w:t>
      </w:r>
      <w:r w:rsidRPr="008F7819">
        <w:rPr>
          <w:rFonts w:eastAsia="等线"/>
          <w:b/>
          <w:bCs/>
        </w:rPr>
        <w:t>0</w:t>
      </w:r>
    </w:p>
    <w:p w14:paraId="6F0C3EA7" w14:textId="732978ED" w:rsidR="005065E6" w:rsidRPr="00864166" w:rsidRDefault="005065E6" w:rsidP="001230E9">
      <w:pPr>
        <w:spacing w:before="120" w:after="120"/>
        <w:jc w:val="both"/>
        <w:rPr>
          <w:color w:val="FF0000"/>
        </w:rPr>
      </w:pPr>
      <w:r w:rsidRPr="00864166">
        <w:rPr>
          <w:color w:val="FF0000"/>
        </w:rPr>
        <w:t>If the UE is configured to monitor DCI format 3_0 mapped onto a given search space for a serving cell</w:t>
      </w:r>
      <w:r w:rsidR="009B3295">
        <w:rPr>
          <w:color w:val="FF0000"/>
        </w:rPr>
        <w:t>,</w:t>
      </w:r>
      <w:r w:rsidR="002D0C1B">
        <w:rPr>
          <w:color w:val="FF0000"/>
        </w:rPr>
        <w:t xml:space="preserve"> and the payload size of DCI format 3_0 is different from the size of the </w:t>
      </w:r>
      <w:r w:rsidR="00B07883" w:rsidRPr="00864166">
        <w:rPr>
          <w:color w:val="FF0000"/>
        </w:rPr>
        <w:t>DCI format 0_1</w:t>
      </w:r>
      <w:r w:rsidR="002D0C1B">
        <w:rPr>
          <w:color w:val="FF0000"/>
        </w:rPr>
        <w:t xml:space="preserve"> monitored in a UE-specific search space for the same serving cell,</w:t>
      </w:r>
      <w:r w:rsidRPr="00864166">
        <w:rPr>
          <w:color w:val="FF0000"/>
        </w:rPr>
        <w:t xml:space="preserve"> a number of zero</w:t>
      </w:r>
      <w:r w:rsidR="001C29F6">
        <w:rPr>
          <w:color w:val="FF0000"/>
        </w:rPr>
        <w:t>-</w:t>
      </w:r>
      <w:r w:rsidRPr="00864166">
        <w:rPr>
          <w:color w:val="FF0000"/>
        </w:rPr>
        <w:t>padding bits are generated for the</w:t>
      </w:r>
      <w:r w:rsidR="009B3295">
        <w:rPr>
          <w:color w:val="FF0000"/>
        </w:rPr>
        <w:t xml:space="preserve"> smaller </w:t>
      </w:r>
      <w:r w:rsidR="00552C8D">
        <w:rPr>
          <w:color w:val="FF0000"/>
        </w:rPr>
        <w:t>DCI format between the</w:t>
      </w:r>
      <w:r w:rsidRPr="00864166">
        <w:rPr>
          <w:color w:val="FF0000"/>
        </w:rPr>
        <w:t xml:space="preserve"> DCI format 3_0 </w:t>
      </w:r>
      <w:r w:rsidR="00552C8D">
        <w:rPr>
          <w:color w:val="FF0000"/>
        </w:rPr>
        <w:t xml:space="preserve">and the DCI format 0_1 </w:t>
      </w:r>
      <w:r w:rsidRPr="00864166">
        <w:rPr>
          <w:color w:val="FF0000"/>
        </w:rPr>
        <w:t xml:space="preserve">until the payload size equals that of the </w:t>
      </w:r>
      <w:r w:rsidR="00B07883">
        <w:rPr>
          <w:color w:val="FF0000"/>
        </w:rPr>
        <w:t>larger</w:t>
      </w:r>
      <w:r w:rsidR="006C0AFF">
        <w:rPr>
          <w:color w:val="FF0000"/>
        </w:rPr>
        <w:t xml:space="preserve"> one</w:t>
      </w:r>
      <w:r w:rsidR="00A634CE" w:rsidRPr="00864166">
        <w:rPr>
          <w:color w:val="FF0000"/>
        </w:rPr>
        <w:t>.</w:t>
      </w:r>
    </w:p>
    <w:p w14:paraId="43CC6FF3" w14:textId="08FC5153" w:rsidR="005065E6" w:rsidRPr="00864166" w:rsidRDefault="005065E6" w:rsidP="001230E9">
      <w:pPr>
        <w:spacing w:before="120" w:after="120"/>
        <w:jc w:val="center"/>
        <w:rPr>
          <w:b/>
          <w:szCs w:val="20"/>
          <w:lang w:eastAsia="zh-CN"/>
        </w:rPr>
      </w:pPr>
      <w:r w:rsidRPr="00864166">
        <w:rPr>
          <w:b/>
          <w:color w:val="FF0000"/>
          <w:szCs w:val="20"/>
          <w:lang w:eastAsia="zh-CN"/>
        </w:rPr>
        <w:t xml:space="preserve">---------------------------------------------- </w:t>
      </w:r>
      <w:r w:rsidR="000C4DC4">
        <w:rPr>
          <w:b/>
          <w:color w:val="FF0000"/>
          <w:szCs w:val="20"/>
          <w:lang w:eastAsia="zh-CN"/>
        </w:rPr>
        <w:t>E</w:t>
      </w:r>
      <w:r w:rsidRPr="00864166">
        <w:rPr>
          <w:b/>
          <w:color w:val="FF0000"/>
          <w:szCs w:val="20"/>
          <w:lang w:eastAsia="zh-CN"/>
        </w:rPr>
        <w:t>nd of Draft TP ---------------------------------------------</w:t>
      </w:r>
    </w:p>
    <w:bookmarkEnd w:id="22"/>
    <w:p w14:paraId="29BC86C0" w14:textId="77777777" w:rsidR="00A6074E" w:rsidRPr="00864166" w:rsidRDefault="00A6074E">
      <w:pPr>
        <w:spacing w:before="120" w:after="120"/>
        <w:jc w:val="both"/>
        <w:rPr>
          <w:b/>
          <w:i/>
          <w:szCs w:val="20"/>
        </w:rPr>
      </w:pPr>
    </w:p>
    <w:p w14:paraId="37FCBA68" w14:textId="59921065" w:rsidR="005017E7" w:rsidRPr="00DA60F8" w:rsidRDefault="00531383" w:rsidP="00DA60F8">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CF58E5">
        <w:rPr>
          <w:rFonts w:cs="Times New Roman"/>
          <w:b w:val="0"/>
          <w:sz w:val="32"/>
          <w:szCs w:val="20"/>
        </w:rPr>
        <w:t>Other</w:t>
      </w:r>
    </w:p>
    <w:p w14:paraId="5A1C32E2" w14:textId="191104A0" w:rsidR="00A6074E" w:rsidRPr="00864166" w:rsidRDefault="00876B98" w:rsidP="001230E9">
      <w:pPr>
        <w:widowControl w:val="0"/>
        <w:autoSpaceDE w:val="0"/>
        <w:autoSpaceDN w:val="0"/>
        <w:adjustRightInd w:val="0"/>
        <w:spacing w:before="120" w:after="120"/>
        <w:jc w:val="both"/>
        <w:rPr>
          <w:rFonts w:eastAsia="等线"/>
          <w:szCs w:val="20"/>
          <w:lang w:eastAsia="zh-CN"/>
        </w:rPr>
      </w:pPr>
      <w:r w:rsidRPr="00864166">
        <w:rPr>
          <w:rFonts w:eastAsia="等线"/>
          <w:szCs w:val="20"/>
          <w:lang w:eastAsia="zh-CN"/>
        </w:rPr>
        <w:t>I</w:t>
      </w:r>
      <w:r w:rsidR="00A6074E" w:rsidRPr="00864166">
        <w:rPr>
          <w:rFonts w:eastAsia="等线"/>
          <w:szCs w:val="20"/>
          <w:lang w:eastAsia="zh-CN"/>
        </w:rPr>
        <w:t xml:space="preserve">n the case of LTE controlling NR sidelink, UE obtains a </w:t>
      </w:r>
      <w:r w:rsidR="00AE2E63" w:rsidRPr="00864166">
        <w:rPr>
          <w:rFonts w:eastAsia="等线"/>
          <w:szCs w:val="20"/>
          <w:lang w:eastAsia="zh-CN"/>
        </w:rPr>
        <w:t xml:space="preserve">LTE </w:t>
      </w:r>
      <w:r w:rsidR="00A6074E" w:rsidRPr="00864166">
        <w:rPr>
          <w:rFonts w:eastAsia="等线"/>
          <w:szCs w:val="20"/>
          <w:lang w:eastAsia="zh-CN"/>
        </w:rPr>
        <w:t xml:space="preserve">TDD UL/DL </w:t>
      </w:r>
      <w:r w:rsidR="00AE2E63" w:rsidRPr="00864166">
        <w:rPr>
          <w:rFonts w:eastAsia="等线"/>
          <w:szCs w:val="20"/>
          <w:lang w:eastAsia="zh-CN"/>
        </w:rPr>
        <w:t>configuration</w:t>
      </w:r>
      <w:r w:rsidR="00A6074E" w:rsidRPr="00864166">
        <w:rPr>
          <w:rFonts w:eastAsia="等线"/>
          <w:szCs w:val="20"/>
          <w:lang w:eastAsia="zh-CN"/>
        </w:rPr>
        <w:t xml:space="preserve"> from eNB,</w:t>
      </w:r>
      <w:r w:rsidR="00AE2E63" w:rsidRPr="00864166">
        <w:rPr>
          <w:rFonts w:eastAsia="等线"/>
          <w:szCs w:val="20"/>
          <w:lang w:eastAsia="zh-CN"/>
        </w:rPr>
        <w:t xml:space="preserve"> then it </w:t>
      </w:r>
      <w:r w:rsidR="00C63DCB" w:rsidRPr="00864166">
        <w:rPr>
          <w:rFonts w:eastAsia="等线"/>
          <w:szCs w:val="20"/>
          <w:lang w:eastAsia="zh-CN"/>
        </w:rPr>
        <w:t>would have</w:t>
      </w:r>
      <w:r w:rsidR="00AE2E63" w:rsidRPr="00864166">
        <w:rPr>
          <w:rFonts w:eastAsia="等线"/>
          <w:szCs w:val="20"/>
          <w:lang w:eastAsia="zh-CN"/>
        </w:rPr>
        <w:t xml:space="preserve"> to transform it into a configuration in NR TDD format and then set the TDD-configSL in PSBCH to the transformed configuration. </w:t>
      </w:r>
      <w:r w:rsidR="00C63DCB" w:rsidRPr="00864166">
        <w:rPr>
          <w:rFonts w:eastAsia="等线"/>
          <w:szCs w:val="20"/>
          <w:lang w:eastAsia="zh-CN"/>
        </w:rPr>
        <w:t xml:space="preserve">However, </w:t>
      </w:r>
      <w:r w:rsidR="00AE2E63" w:rsidRPr="00864166">
        <w:rPr>
          <w:rFonts w:eastAsia="等线"/>
          <w:szCs w:val="20"/>
          <w:lang w:eastAsia="zh-CN"/>
        </w:rPr>
        <w:t xml:space="preserve">TDD UL/DL </w:t>
      </w:r>
      <w:r w:rsidR="00C63DCB" w:rsidRPr="00864166">
        <w:rPr>
          <w:rFonts w:eastAsia="等线"/>
          <w:szCs w:val="20"/>
          <w:lang w:eastAsia="zh-CN"/>
        </w:rPr>
        <w:t>configuration</w:t>
      </w:r>
      <w:r w:rsidR="00AE2E63" w:rsidRPr="00864166">
        <w:rPr>
          <w:rFonts w:eastAsia="等线"/>
          <w:szCs w:val="20"/>
          <w:lang w:eastAsia="zh-CN"/>
        </w:rPr>
        <w:t xml:space="preserve"> of LTE and NR are defined in quite different ways</w:t>
      </w:r>
      <w:r w:rsidR="00C63DCB" w:rsidRPr="00864166">
        <w:rPr>
          <w:rFonts w:eastAsia="等线"/>
          <w:szCs w:val="20"/>
          <w:lang w:eastAsia="zh-CN"/>
        </w:rPr>
        <w:t xml:space="preserve">, including periodicity and </w:t>
      </w:r>
      <w:r w:rsidR="00937EB3" w:rsidRPr="00864166">
        <w:rPr>
          <w:rFonts w:eastAsia="等线"/>
          <w:szCs w:val="20"/>
          <w:lang w:eastAsia="zh-CN"/>
        </w:rPr>
        <w:t>signaling structure</w:t>
      </w:r>
      <w:r w:rsidR="00C63DCB" w:rsidRPr="00864166">
        <w:rPr>
          <w:rFonts w:eastAsia="等线"/>
          <w:szCs w:val="20"/>
          <w:lang w:eastAsia="zh-CN"/>
        </w:rPr>
        <w:t xml:space="preserve">, such transformation </w:t>
      </w:r>
      <w:r w:rsidR="00937EB3" w:rsidRPr="00864166">
        <w:rPr>
          <w:rFonts w:eastAsia="等线"/>
          <w:szCs w:val="20"/>
          <w:lang w:eastAsia="zh-CN"/>
        </w:rPr>
        <w:t xml:space="preserve">requires additional UE complexity and </w:t>
      </w:r>
      <w:r w:rsidR="00C63DCB" w:rsidRPr="00864166">
        <w:rPr>
          <w:rFonts w:eastAsia="等线"/>
          <w:szCs w:val="20"/>
          <w:lang w:eastAsia="zh-CN"/>
        </w:rPr>
        <w:t xml:space="preserve">a </w:t>
      </w:r>
      <w:r w:rsidR="009F0128" w:rsidRPr="00864166">
        <w:rPr>
          <w:rFonts w:eastAsia="等线"/>
          <w:szCs w:val="20"/>
          <w:lang w:eastAsia="zh-CN"/>
        </w:rPr>
        <w:t>spec</w:t>
      </w:r>
      <w:r w:rsidR="009F0128">
        <w:rPr>
          <w:rFonts w:eastAsia="等线"/>
          <w:szCs w:val="20"/>
          <w:lang w:eastAsia="zh-CN"/>
        </w:rPr>
        <w:t>ification</w:t>
      </w:r>
      <w:r w:rsidR="009F0128" w:rsidRPr="00864166">
        <w:rPr>
          <w:rFonts w:eastAsia="等线"/>
          <w:szCs w:val="20"/>
          <w:lang w:eastAsia="zh-CN"/>
        </w:rPr>
        <w:t xml:space="preserve"> effort. Instead, eNB should provide a TDD UL/DL config</w:t>
      </w:r>
      <w:r w:rsidR="009F0128">
        <w:rPr>
          <w:rFonts w:eastAsia="等线"/>
          <w:szCs w:val="20"/>
          <w:lang w:eastAsia="zh-CN"/>
        </w:rPr>
        <w:t>uration</w:t>
      </w:r>
      <w:r w:rsidR="009F0128" w:rsidRPr="00864166">
        <w:rPr>
          <w:rFonts w:eastAsia="等线"/>
          <w:szCs w:val="20"/>
          <w:lang w:eastAsia="zh-CN"/>
        </w:rPr>
        <w:t xml:space="preserve"> similar to NR DL-Flexible-UL patterns for inter-RAT sidelink resource configuration to avoid </w:t>
      </w:r>
      <w:r w:rsidR="009F0128">
        <w:rPr>
          <w:rFonts w:eastAsia="等线"/>
          <w:szCs w:val="20"/>
          <w:lang w:eastAsia="zh-CN"/>
        </w:rPr>
        <w:t xml:space="preserve">the </w:t>
      </w:r>
      <w:r w:rsidR="009F0128" w:rsidRPr="00864166">
        <w:rPr>
          <w:rFonts w:eastAsia="等线"/>
          <w:szCs w:val="20"/>
          <w:lang w:eastAsia="zh-CN"/>
        </w:rPr>
        <w:t xml:space="preserve">transformation at </w:t>
      </w:r>
      <w:r w:rsidR="001C29F6">
        <w:rPr>
          <w:rFonts w:eastAsia="等线"/>
          <w:szCs w:val="20"/>
          <w:lang w:eastAsia="zh-CN"/>
        </w:rPr>
        <w:t xml:space="preserve">the </w:t>
      </w:r>
      <w:r w:rsidR="009F0128" w:rsidRPr="00864166">
        <w:rPr>
          <w:rFonts w:eastAsia="等线"/>
          <w:szCs w:val="20"/>
          <w:lang w:eastAsia="zh-CN"/>
        </w:rPr>
        <w:t>UE side</w:t>
      </w:r>
      <w:r w:rsidR="00A6074E" w:rsidRPr="00864166">
        <w:rPr>
          <w:rFonts w:eastAsia="等线"/>
          <w:szCs w:val="20"/>
          <w:lang w:eastAsia="zh-CN"/>
        </w:rPr>
        <w:t>.</w:t>
      </w:r>
    </w:p>
    <w:p w14:paraId="06D8E82A" w14:textId="079D0199" w:rsidR="00A6074E" w:rsidRPr="00876B98" w:rsidRDefault="00A6074E" w:rsidP="001230E9">
      <w:pPr>
        <w:pStyle w:val="a1"/>
        <w:spacing w:before="120"/>
        <w:rPr>
          <w:b/>
          <w:i/>
          <w:szCs w:val="20"/>
        </w:rPr>
      </w:pPr>
      <w:bookmarkStart w:id="39" w:name="_Ref4943332"/>
      <w:r w:rsidRPr="00864166">
        <w:rPr>
          <w:b/>
          <w:i/>
          <w:szCs w:val="20"/>
        </w:rPr>
        <w:t xml:space="preserve">Proposal </w:t>
      </w:r>
      <w:r w:rsidRPr="00864166">
        <w:rPr>
          <w:b/>
          <w:i/>
          <w:szCs w:val="20"/>
        </w:rPr>
        <w:fldChar w:fldCharType="begin"/>
      </w:r>
      <w:r w:rsidRPr="00864166">
        <w:rPr>
          <w:b/>
          <w:i/>
          <w:szCs w:val="20"/>
        </w:rPr>
        <w:instrText xml:space="preserve"> SEQ Proposal \* ARABIC </w:instrText>
      </w:r>
      <w:r w:rsidRPr="00864166">
        <w:rPr>
          <w:b/>
          <w:i/>
          <w:szCs w:val="20"/>
        </w:rPr>
        <w:fldChar w:fldCharType="separate"/>
      </w:r>
      <w:r w:rsidR="008F2949">
        <w:rPr>
          <w:b/>
          <w:i/>
          <w:noProof/>
          <w:szCs w:val="20"/>
        </w:rPr>
        <w:t>21</w:t>
      </w:r>
      <w:r w:rsidRPr="00864166">
        <w:rPr>
          <w:b/>
          <w:i/>
          <w:szCs w:val="20"/>
        </w:rPr>
        <w:fldChar w:fldCharType="end"/>
      </w:r>
      <w:r w:rsidRPr="00864166">
        <w:rPr>
          <w:rFonts w:eastAsia="宋体"/>
          <w:b/>
          <w:i/>
          <w:szCs w:val="20"/>
          <w:lang w:eastAsia="zh-CN"/>
        </w:rPr>
        <w:t>. I</w:t>
      </w:r>
      <w:r w:rsidRPr="00864166">
        <w:rPr>
          <w:b/>
          <w:i/>
          <w:szCs w:val="20"/>
        </w:rPr>
        <w:t xml:space="preserve">n the case of LTE Uu controlling NR sidelink, eNB should send a TDD configuration (similar to the TDD </w:t>
      </w:r>
      <w:r w:rsidRPr="00864166">
        <w:rPr>
          <w:b/>
          <w:i/>
          <w:szCs w:val="20"/>
          <w:lang w:eastAsia="zh-CN"/>
        </w:rPr>
        <w:t>UL-DL</w:t>
      </w:r>
      <w:r w:rsidRPr="00864166">
        <w:rPr>
          <w:b/>
          <w:i/>
          <w:szCs w:val="20"/>
        </w:rPr>
        <w:t>-</w:t>
      </w:r>
      <w:proofErr w:type="spellStart"/>
      <w:r w:rsidRPr="00864166">
        <w:rPr>
          <w:b/>
          <w:i/>
          <w:szCs w:val="20"/>
        </w:rPr>
        <w:t>ConfigurationCommon</w:t>
      </w:r>
      <w:proofErr w:type="spellEnd"/>
      <w:r w:rsidRPr="00864166">
        <w:rPr>
          <w:b/>
          <w:i/>
          <w:szCs w:val="20"/>
        </w:rPr>
        <w:t xml:space="preserve"> in NR)</w:t>
      </w:r>
      <w:r w:rsidR="00DB08F6" w:rsidRPr="00864166">
        <w:rPr>
          <w:b/>
          <w:i/>
          <w:szCs w:val="20"/>
        </w:rPr>
        <w:t xml:space="preserve"> to NR sidelink UE</w:t>
      </w:r>
      <w:r w:rsidRPr="00864166">
        <w:rPr>
          <w:b/>
          <w:i/>
          <w:szCs w:val="20"/>
        </w:rPr>
        <w:t>.</w:t>
      </w:r>
      <w:bookmarkEnd w:id="39"/>
    </w:p>
    <w:p w14:paraId="4A4F417D" w14:textId="77777777" w:rsidR="00A6074E" w:rsidRPr="00057A94" w:rsidRDefault="00A6074E">
      <w:pPr>
        <w:spacing w:before="120" w:after="120"/>
        <w:jc w:val="both"/>
        <w:rPr>
          <w:b/>
          <w:i/>
          <w:szCs w:val="20"/>
        </w:rPr>
      </w:pPr>
    </w:p>
    <w:p w14:paraId="5D903505" w14:textId="77777777" w:rsidR="00A6074E" w:rsidRPr="00057A94" w:rsidRDefault="00A6074E" w:rsidP="00FE1A5B">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057A94">
        <w:rPr>
          <w:rFonts w:cs="Times New Roman"/>
          <w:b w:val="0"/>
          <w:sz w:val="32"/>
          <w:szCs w:val="20"/>
        </w:rPr>
        <w:t>Conclusion</w:t>
      </w:r>
    </w:p>
    <w:p w14:paraId="6E7A73AC" w14:textId="16FA2D9F" w:rsidR="00724512" w:rsidRDefault="00A6074E" w:rsidP="003157AA">
      <w:pPr>
        <w:pStyle w:val="a1"/>
        <w:spacing w:before="120"/>
        <w:rPr>
          <w:rFonts w:eastAsia="宋体"/>
          <w:b/>
          <w:bCs/>
          <w:i/>
          <w:iCs/>
          <w:szCs w:val="20"/>
          <w:lang w:eastAsia="zh-CN"/>
        </w:rPr>
      </w:pPr>
      <w:r w:rsidRPr="00057A94">
        <w:rPr>
          <w:rFonts w:eastAsia="宋体"/>
          <w:szCs w:val="20"/>
          <w:lang w:eastAsia="zh-CN"/>
        </w:rPr>
        <w:t xml:space="preserve">In this contribution, we discuss </w:t>
      </w:r>
      <w:r w:rsidR="009A1BE4">
        <w:rPr>
          <w:rFonts w:eastAsia="宋体"/>
          <w:szCs w:val="20"/>
          <w:lang w:eastAsia="zh-CN"/>
        </w:rPr>
        <w:t>some remaining issues</w:t>
      </w:r>
      <w:r w:rsidRPr="00057A94">
        <w:rPr>
          <w:rFonts w:eastAsia="宋体"/>
          <w:szCs w:val="20"/>
          <w:lang w:eastAsia="zh-CN"/>
        </w:rPr>
        <w:t xml:space="preserve"> </w:t>
      </w:r>
      <w:r w:rsidR="00650C85">
        <w:rPr>
          <w:rFonts w:eastAsia="宋体"/>
          <w:szCs w:val="20"/>
          <w:lang w:eastAsia="zh-CN"/>
        </w:rPr>
        <w:t>on</w:t>
      </w:r>
      <w:bookmarkStart w:id="40" w:name="_GoBack"/>
      <w:bookmarkEnd w:id="40"/>
      <w:r w:rsidRPr="00057A94">
        <w:rPr>
          <w:rFonts w:eastAsia="宋体"/>
          <w:szCs w:val="20"/>
          <w:lang w:eastAsia="zh-CN"/>
        </w:rPr>
        <w:t xml:space="preserve"> NR sidelink mode-1 scheduling and have the following observations and proposals</w:t>
      </w:r>
      <w:r w:rsidRPr="00FA56D6">
        <w:rPr>
          <w:rFonts w:eastAsia="宋体"/>
          <w:szCs w:val="20"/>
          <w:lang w:eastAsia="zh-CN"/>
        </w:rPr>
        <w:t>:</w:t>
      </w:r>
      <w:r w:rsidR="003157AA" w:rsidRPr="00EC2894">
        <w:rPr>
          <w:rFonts w:eastAsia="宋体"/>
          <w:b/>
          <w:bCs/>
          <w:i/>
          <w:iCs/>
          <w:szCs w:val="20"/>
          <w:lang w:eastAsia="zh-CN"/>
        </w:rPr>
        <w:t xml:space="preserve"> </w:t>
      </w:r>
    </w:p>
    <w:p w14:paraId="3F34EBDB" w14:textId="78470706" w:rsid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_Ref32520623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00195EF5" w:rsidRPr="00864166">
        <w:rPr>
          <w:b/>
          <w:bCs/>
          <w:i/>
          <w:iCs/>
        </w:rPr>
        <w:t xml:space="preserve">Observation </w:t>
      </w:r>
      <w:r w:rsidR="00195EF5">
        <w:rPr>
          <w:b/>
          <w:bCs/>
          <w:i/>
          <w:iCs/>
          <w:noProof/>
        </w:rPr>
        <w:t>1</w:t>
      </w:r>
      <w:r w:rsidR="00195EF5" w:rsidRPr="00864166">
        <w:rPr>
          <w:b/>
          <w:bCs/>
          <w:i/>
          <w:iCs/>
          <w:noProof/>
        </w:rPr>
        <w:t>.</w:t>
      </w:r>
      <w:r w:rsidR="00195EF5" w:rsidRPr="00864166">
        <w:rPr>
          <w:b/>
          <w:bCs/>
          <w:i/>
          <w:iCs/>
        </w:rPr>
        <w:t xml:space="preserve"> </w:t>
      </w:r>
      <w:r w:rsidR="00195EF5" w:rsidRPr="00B9253A">
        <w:rPr>
          <w:rFonts w:eastAsia="等线"/>
          <w:b/>
          <w:bCs/>
          <w:i/>
          <w:iCs/>
          <w:lang w:eastAsia="zh-CN"/>
        </w:rPr>
        <w:t xml:space="preserve">If UE doesn’t transmit any feedback for an unused configured grant, </w:t>
      </w:r>
      <w:proofErr w:type="spellStart"/>
      <w:r w:rsidR="00195EF5" w:rsidRPr="00B9253A">
        <w:rPr>
          <w:rFonts w:eastAsia="等线"/>
          <w:b/>
          <w:bCs/>
          <w:i/>
          <w:iCs/>
          <w:lang w:eastAsia="zh-CN"/>
        </w:rPr>
        <w:t>gNB</w:t>
      </w:r>
      <w:proofErr w:type="spellEnd"/>
      <w:r w:rsidR="00195EF5" w:rsidRPr="00B9253A">
        <w:rPr>
          <w:rFonts w:eastAsia="等线"/>
          <w:b/>
          <w:bCs/>
          <w:i/>
          <w:iCs/>
          <w:lang w:eastAsia="zh-CN"/>
        </w:rPr>
        <w:t xml:space="preserve"> can’t identify that the HARQ-ACK bit(s) in the PUCCH corresponds to a configured grant or dynamic scheduling when the PUCCH is shared for </w:t>
      </w:r>
      <w:proofErr w:type="spellStart"/>
      <w:r w:rsidR="00195EF5" w:rsidRPr="00B9253A">
        <w:rPr>
          <w:rFonts w:eastAsia="等线"/>
          <w:b/>
          <w:bCs/>
          <w:i/>
          <w:iCs/>
          <w:lang w:eastAsia="zh-CN"/>
        </w:rPr>
        <w:t>sidelink</w:t>
      </w:r>
      <w:proofErr w:type="spellEnd"/>
      <w:r w:rsidR="00195EF5" w:rsidRPr="00B9253A">
        <w:rPr>
          <w:rFonts w:eastAsia="等线"/>
          <w:b/>
          <w:bCs/>
          <w:i/>
          <w:iCs/>
          <w:lang w:eastAsia="zh-CN"/>
        </w:rPr>
        <w:t xml:space="preserve"> HARQ-ACK report</w:t>
      </w:r>
      <w:r w:rsidR="00195EF5">
        <w:rPr>
          <w:rFonts w:eastAsia="等线"/>
          <w:b/>
          <w:bCs/>
          <w:i/>
          <w:iCs/>
          <w:lang w:eastAsia="zh-CN"/>
        </w:rPr>
        <w:t>ing</w:t>
      </w:r>
      <w:r w:rsidR="00195EF5" w:rsidRPr="00B9253A">
        <w:rPr>
          <w:rFonts w:eastAsia="等线"/>
          <w:b/>
          <w:bCs/>
          <w:i/>
          <w:iCs/>
          <w:lang w:eastAsia="zh-CN"/>
        </w:rPr>
        <w:t xml:space="preserve"> for both configured grant and dynamic scheduling</w:t>
      </w:r>
      <w:r w:rsidR="00195EF5" w:rsidRPr="00864166">
        <w:rPr>
          <w:rFonts w:eastAsia="等线"/>
          <w:b/>
          <w:bCs/>
          <w:i/>
          <w:iCs/>
          <w:lang w:eastAsia="zh-CN"/>
        </w:rPr>
        <w:t>.</w:t>
      </w:r>
      <w:r w:rsidRPr="005F02E6">
        <w:rPr>
          <w:rFonts w:eastAsia="宋体"/>
          <w:b/>
          <w:bCs/>
          <w:i/>
          <w:iCs/>
          <w:szCs w:val="20"/>
          <w:lang w:eastAsia="zh-CN"/>
        </w:rPr>
        <w:fldChar w:fldCharType="end"/>
      </w:r>
    </w:p>
    <w:p w14:paraId="4BBD9BAD" w14:textId="77777777" w:rsidR="00527AD7" w:rsidRPr="005F02E6" w:rsidRDefault="00527AD7" w:rsidP="003157AA">
      <w:pPr>
        <w:pStyle w:val="a1"/>
        <w:spacing w:before="120"/>
        <w:rPr>
          <w:rFonts w:eastAsia="宋体"/>
          <w:b/>
          <w:bCs/>
          <w:i/>
          <w:iCs/>
          <w:szCs w:val="20"/>
          <w:lang w:eastAsia="zh-CN"/>
        </w:rPr>
      </w:pPr>
    </w:p>
    <w:p w14:paraId="4A4BAF47" w14:textId="363042FD"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_Ref32599785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00C33A3B" w:rsidRPr="00FF128D">
        <w:rPr>
          <w:b/>
          <w:bCs/>
          <w:i/>
          <w:iCs/>
        </w:rPr>
        <w:t xml:space="preserve">Proposal </w:t>
      </w:r>
      <w:r w:rsidR="00C33A3B">
        <w:rPr>
          <w:b/>
          <w:bCs/>
          <w:i/>
          <w:iCs/>
          <w:noProof/>
        </w:rPr>
        <w:t>1</w:t>
      </w:r>
      <w:r w:rsidR="00C33A3B" w:rsidRPr="00FF128D">
        <w:rPr>
          <w:b/>
          <w:bCs/>
          <w:i/>
          <w:iCs/>
          <w:noProof/>
        </w:rPr>
        <w:t>.</w:t>
      </w:r>
      <w:r w:rsidR="00C33A3B" w:rsidRPr="00FF128D">
        <w:rPr>
          <w:b/>
          <w:bCs/>
          <w:i/>
          <w:iCs/>
        </w:rPr>
        <w:t xml:space="preserve"> </w:t>
      </w:r>
      <w:r w:rsidR="00C33A3B">
        <w:rPr>
          <w:b/>
          <w:bCs/>
          <w:i/>
          <w:iCs/>
        </w:rPr>
        <w:t>F</w:t>
      </w:r>
      <w:r w:rsidR="00C33A3B" w:rsidRPr="006E4B31">
        <w:rPr>
          <w:b/>
          <w:bCs/>
          <w:i/>
          <w:iCs/>
        </w:rPr>
        <w:t xml:space="preserve">rom the perspective of a TX UE, there are N </w:t>
      </w:r>
      <w:r w:rsidR="00C33A3B">
        <w:rPr>
          <w:b/>
          <w:bCs/>
          <w:i/>
          <w:iCs/>
        </w:rPr>
        <w:t>PSCCH/PSSCH slots</w:t>
      </w:r>
      <w:r w:rsidR="00C33A3B" w:rsidRPr="006E4B31">
        <w:rPr>
          <w:b/>
          <w:bCs/>
          <w:i/>
          <w:iCs/>
        </w:rPr>
        <w:t xml:space="preserve"> </w:t>
      </w:r>
      <w:r w:rsidR="00C33A3B">
        <w:rPr>
          <w:b/>
          <w:bCs/>
          <w:i/>
          <w:iCs/>
        </w:rPr>
        <w:t>associated with a PSFCH occasion, where N is the PSFCH period</w:t>
      </w:r>
      <w:r w:rsidR="00C33A3B" w:rsidRPr="006E4B31">
        <w:rPr>
          <w:b/>
          <w:bCs/>
          <w:i/>
          <w:iCs/>
        </w:rPr>
        <w:t xml:space="preserve">. Hence, N-bit HARQ-ACK reporting is required for each </w:t>
      </w:r>
      <w:r w:rsidR="00C33A3B">
        <w:rPr>
          <w:b/>
          <w:bCs/>
          <w:i/>
          <w:iCs/>
        </w:rPr>
        <w:t xml:space="preserve">last </w:t>
      </w:r>
      <w:r w:rsidR="00C33A3B" w:rsidRPr="006E4B31">
        <w:rPr>
          <w:b/>
          <w:bCs/>
          <w:i/>
          <w:iCs/>
        </w:rPr>
        <w:t>PSFCH</w:t>
      </w:r>
      <w:r w:rsidR="00C33A3B">
        <w:rPr>
          <w:b/>
          <w:bCs/>
          <w:i/>
          <w:iCs/>
        </w:rPr>
        <w:t xml:space="preserve"> candidate </w:t>
      </w:r>
      <w:r w:rsidR="00C33A3B" w:rsidRPr="006E4B31">
        <w:rPr>
          <w:b/>
          <w:bCs/>
          <w:i/>
          <w:iCs/>
        </w:rPr>
        <w:t>occasion</w:t>
      </w:r>
      <w:r w:rsidR="00C33A3B">
        <w:rPr>
          <w:b/>
          <w:bCs/>
          <w:i/>
          <w:iCs/>
        </w:rPr>
        <w:t xml:space="preserve"> in the type-1 HARQ-ACK codebook.</w:t>
      </w:r>
      <w:r w:rsidRPr="005F02E6">
        <w:rPr>
          <w:rFonts w:eastAsia="宋体"/>
          <w:b/>
          <w:bCs/>
          <w:i/>
          <w:iCs/>
          <w:szCs w:val="20"/>
          <w:lang w:eastAsia="zh-CN"/>
        </w:rPr>
        <w:fldChar w:fldCharType="end"/>
      </w:r>
    </w:p>
    <w:p w14:paraId="34D2746C" w14:textId="791632AF"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_Ref32599786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00C33A3B" w:rsidRPr="00FF128D">
        <w:rPr>
          <w:b/>
          <w:bCs/>
          <w:i/>
          <w:iCs/>
        </w:rPr>
        <w:t xml:space="preserve">Proposal </w:t>
      </w:r>
      <w:r w:rsidR="00C33A3B">
        <w:rPr>
          <w:b/>
          <w:bCs/>
          <w:i/>
          <w:iCs/>
          <w:noProof/>
        </w:rPr>
        <w:t>2</w:t>
      </w:r>
      <w:r w:rsidR="00C33A3B" w:rsidRPr="00FF128D">
        <w:rPr>
          <w:b/>
          <w:bCs/>
          <w:i/>
          <w:iCs/>
          <w:noProof/>
        </w:rPr>
        <w:t>.</w:t>
      </w:r>
      <w:r w:rsidR="00C33A3B" w:rsidRPr="00FF128D">
        <w:rPr>
          <w:b/>
          <w:bCs/>
          <w:i/>
          <w:iCs/>
        </w:rPr>
        <w:t xml:space="preserve"> </w:t>
      </w:r>
      <w:r w:rsidR="00C33A3B" w:rsidRPr="00C33A3B">
        <w:rPr>
          <w:rFonts w:eastAsiaTheme="minorEastAsia"/>
          <w:b/>
          <w:bCs/>
          <w:i/>
          <w:lang w:val="en-GB" w:eastAsia="zh-CN"/>
        </w:rPr>
        <w:t xml:space="preserve">For each bit in the </w:t>
      </w:r>
      <w:r w:rsidR="00C33A3B" w:rsidRPr="00992520">
        <w:rPr>
          <w:b/>
          <w:bCs/>
          <w:i/>
          <w:iCs/>
        </w:rPr>
        <w:t xml:space="preserve">N-bit HARQ-ACK reporting for a </w:t>
      </w:r>
      <w:r w:rsidR="00C33A3B">
        <w:rPr>
          <w:b/>
          <w:bCs/>
          <w:i/>
          <w:iCs/>
        </w:rPr>
        <w:t xml:space="preserve">last </w:t>
      </w:r>
      <w:r w:rsidR="00C33A3B" w:rsidRPr="006E4B31">
        <w:rPr>
          <w:b/>
          <w:bCs/>
          <w:i/>
          <w:iCs/>
        </w:rPr>
        <w:t>PSFCH</w:t>
      </w:r>
      <w:r w:rsidR="00C33A3B" w:rsidRPr="00992520">
        <w:rPr>
          <w:b/>
          <w:bCs/>
          <w:i/>
          <w:iCs/>
        </w:rPr>
        <w:t xml:space="preserve"> candidate occasion in type-1 </w:t>
      </w:r>
      <w:r w:rsidR="00C33A3B" w:rsidRPr="000D752B">
        <w:rPr>
          <w:b/>
          <w:bCs/>
          <w:i/>
          <w:iCs/>
        </w:rPr>
        <w:t>HARQ-ACK</w:t>
      </w:r>
      <w:r w:rsidR="00C33A3B" w:rsidRPr="00992520">
        <w:rPr>
          <w:b/>
          <w:bCs/>
          <w:i/>
          <w:iCs/>
        </w:rPr>
        <w:t xml:space="preserve"> codebook, </w:t>
      </w:r>
      <w:r w:rsidR="00C33A3B">
        <w:rPr>
          <w:b/>
          <w:bCs/>
          <w:i/>
          <w:iCs/>
        </w:rPr>
        <w:t>i</w:t>
      </w:r>
      <w:r w:rsidR="00C33A3B" w:rsidRPr="00992520">
        <w:rPr>
          <w:b/>
          <w:bCs/>
          <w:i/>
          <w:iCs/>
        </w:rPr>
        <w:t xml:space="preserve">f </w:t>
      </w:r>
      <w:r w:rsidR="00C33A3B">
        <w:rPr>
          <w:b/>
          <w:bCs/>
          <w:i/>
          <w:iCs/>
        </w:rPr>
        <w:t>an</w:t>
      </w:r>
      <w:r w:rsidR="00C33A3B" w:rsidRPr="00992520">
        <w:rPr>
          <w:b/>
          <w:bCs/>
          <w:i/>
          <w:iCs/>
        </w:rPr>
        <w:t xml:space="preserve"> associated </w:t>
      </w:r>
      <w:r w:rsidR="00C33A3B">
        <w:rPr>
          <w:b/>
          <w:bCs/>
          <w:i/>
          <w:iCs/>
        </w:rPr>
        <w:t xml:space="preserve">PSCCH/PSSCH </w:t>
      </w:r>
      <w:r w:rsidR="00C33A3B" w:rsidRPr="00992520">
        <w:rPr>
          <w:b/>
          <w:bCs/>
          <w:i/>
          <w:iCs/>
        </w:rPr>
        <w:t xml:space="preserve">slot is used for </w:t>
      </w:r>
      <w:r w:rsidR="00C33A3B">
        <w:rPr>
          <w:b/>
          <w:bCs/>
          <w:i/>
          <w:iCs/>
        </w:rPr>
        <w:t>PSCCH/PSSCH</w:t>
      </w:r>
      <w:r w:rsidR="00C33A3B" w:rsidRPr="00992520">
        <w:rPr>
          <w:b/>
          <w:bCs/>
          <w:i/>
          <w:iCs/>
        </w:rPr>
        <w:t xml:space="preserve"> transmission by the TX UE, the TX UE should set the </w:t>
      </w:r>
      <w:r w:rsidR="00C33A3B" w:rsidRPr="000D752B">
        <w:rPr>
          <w:b/>
          <w:bCs/>
          <w:i/>
          <w:iCs/>
        </w:rPr>
        <w:t>HARQ-ACK bit based on the corresponding PSFCH reception, if not, TX UE sets the bit to NACK value.</w:t>
      </w:r>
      <w:r w:rsidRPr="005F02E6">
        <w:rPr>
          <w:rFonts w:eastAsia="宋体"/>
          <w:b/>
          <w:bCs/>
          <w:i/>
          <w:iCs/>
          <w:szCs w:val="20"/>
          <w:lang w:eastAsia="zh-CN"/>
        </w:rPr>
        <w:fldChar w:fldCharType="end"/>
      </w:r>
    </w:p>
    <w:p w14:paraId="28154C1D" w14:textId="26BCB982"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_Ref32599788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Pr="005F02E6">
        <w:rPr>
          <w:b/>
          <w:bCs/>
          <w:i/>
          <w:iCs/>
        </w:rPr>
        <w:t xml:space="preserve">Proposal </w:t>
      </w:r>
      <w:r w:rsidRPr="005F02E6">
        <w:rPr>
          <w:b/>
          <w:bCs/>
          <w:i/>
          <w:iCs/>
          <w:noProof/>
        </w:rPr>
        <w:t>3</w:t>
      </w:r>
      <w:r w:rsidRPr="005F02E6">
        <w:rPr>
          <w:b/>
          <w:bCs/>
          <w:i/>
          <w:iCs/>
        </w:rPr>
        <w:t xml:space="preserve">. </w:t>
      </w:r>
      <w:r w:rsidRPr="005F02E6">
        <w:rPr>
          <w:rFonts w:eastAsia="宋体"/>
          <w:b/>
          <w:bCs/>
          <w:i/>
          <w:iCs/>
        </w:rPr>
        <w:t>Type</w:t>
      </w:r>
      <w:r w:rsidRPr="005F02E6">
        <w:rPr>
          <w:rFonts w:eastAsia="宋体"/>
          <w:b/>
          <w:bCs/>
          <w:i/>
          <w:iCs/>
          <w:lang w:eastAsia="zh-CN"/>
        </w:rPr>
        <w:t>-</w:t>
      </w:r>
      <w:r w:rsidRPr="005F02E6">
        <w:rPr>
          <w:rFonts w:eastAsia="宋体"/>
          <w:b/>
          <w:bCs/>
          <w:i/>
          <w:iCs/>
        </w:rPr>
        <w:t>1</w:t>
      </w:r>
      <w:r w:rsidRPr="005F02E6">
        <w:rPr>
          <w:rFonts w:eastAsia="等线"/>
          <w:b/>
          <w:bCs/>
          <w:i/>
          <w:iCs/>
          <w:lang w:eastAsia="zh-CN"/>
        </w:rPr>
        <w:t xml:space="preserve"> </w:t>
      </w:r>
      <w:proofErr w:type="spellStart"/>
      <w:r w:rsidRPr="005F02E6">
        <w:rPr>
          <w:rFonts w:eastAsia="等线"/>
          <w:b/>
          <w:bCs/>
          <w:i/>
          <w:iCs/>
          <w:lang w:eastAsia="zh-CN"/>
        </w:rPr>
        <w:t>sidelink</w:t>
      </w:r>
      <w:proofErr w:type="spellEnd"/>
      <w:r w:rsidRPr="005F02E6">
        <w:rPr>
          <w:rFonts w:eastAsia="等线"/>
          <w:b/>
          <w:bCs/>
          <w:i/>
          <w:iCs/>
          <w:lang w:eastAsia="zh-CN"/>
        </w:rPr>
        <w:t xml:space="preserve"> HARQ-ACK codebook is generated based on the candidate occasion of last PSFCH, PSFCH period N, and configured {Y2} values, where {Y2} is a set of time offset between candidate last PSFCH and PUCCH by RRC</w:t>
      </w:r>
      <w:r w:rsidRPr="005F02E6">
        <w:rPr>
          <w:rFonts w:eastAsia="宋体"/>
          <w:b/>
          <w:bCs/>
          <w:i/>
          <w:iCs/>
        </w:rPr>
        <w:t>.</w:t>
      </w:r>
      <w:r w:rsidRPr="005F02E6">
        <w:rPr>
          <w:rFonts w:eastAsia="宋体"/>
          <w:b/>
          <w:bCs/>
          <w:i/>
          <w:iCs/>
          <w:szCs w:val="20"/>
          <w:lang w:eastAsia="zh-CN"/>
        </w:rPr>
        <w:fldChar w:fldCharType="end"/>
      </w:r>
    </w:p>
    <w:p w14:paraId="5E4E4796" w14:textId="1E6C881D" w:rsid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_Ref32505814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00C33A3B" w:rsidRPr="00FF128D">
        <w:rPr>
          <w:b/>
          <w:bCs/>
          <w:i/>
          <w:iCs/>
        </w:rPr>
        <w:t xml:space="preserve">Proposal </w:t>
      </w:r>
      <w:r w:rsidR="00C33A3B">
        <w:rPr>
          <w:b/>
          <w:bCs/>
          <w:i/>
          <w:iCs/>
          <w:noProof/>
        </w:rPr>
        <w:t>4</w:t>
      </w:r>
      <w:r w:rsidR="00C33A3B" w:rsidRPr="00FF128D">
        <w:rPr>
          <w:b/>
          <w:bCs/>
          <w:i/>
          <w:iCs/>
          <w:noProof/>
        </w:rPr>
        <w:t>.</w:t>
      </w:r>
      <w:r w:rsidR="00C33A3B" w:rsidRPr="00FF128D">
        <w:rPr>
          <w:b/>
          <w:bCs/>
          <w:i/>
          <w:iCs/>
        </w:rPr>
        <w:t xml:space="preserve"> For a PUCCH at slot n for </w:t>
      </w:r>
      <w:proofErr w:type="spellStart"/>
      <w:r w:rsidR="00C33A3B" w:rsidRPr="00FF128D">
        <w:rPr>
          <w:b/>
          <w:bCs/>
          <w:i/>
          <w:iCs/>
        </w:rPr>
        <w:t>sidelink</w:t>
      </w:r>
      <w:proofErr w:type="spellEnd"/>
      <w:r w:rsidR="00C33A3B" w:rsidRPr="00FF128D">
        <w:rPr>
          <w:b/>
          <w:bCs/>
          <w:i/>
          <w:iCs/>
        </w:rPr>
        <w:t xml:space="preserve"> HARQ-</w:t>
      </w:r>
      <w:r w:rsidR="00C33A3B" w:rsidRPr="00FF128D">
        <w:rPr>
          <w:b/>
          <w:bCs/>
          <w:i/>
          <w:iCs/>
        </w:rPr>
        <w:t>A</w:t>
      </w:r>
      <w:r w:rsidR="00C33A3B" w:rsidRPr="00FF128D">
        <w:rPr>
          <w:b/>
          <w:bCs/>
          <w:i/>
          <w:iCs/>
        </w:rPr>
        <w:t xml:space="preserve">CK </w:t>
      </w:r>
      <w:r w:rsidR="00C33A3B" w:rsidRPr="00FF128D">
        <w:rPr>
          <w:rFonts w:hint="eastAsia"/>
          <w:b/>
          <w:bCs/>
          <w:i/>
          <w:iCs/>
          <w:lang w:eastAsia="zh-CN"/>
        </w:rPr>
        <w:t>rep</w:t>
      </w:r>
      <w:r w:rsidR="00C33A3B" w:rsidRPr="00FF128D">
        <w:rPr>
          <w:b/>
          <w:bCs/>
          <w:i/>
          <w:iCs/>
          <w:lang w:eastAsia="zh-CN"/>
        </w:rPr>
        <w:t>orting</w:t>
      </w:r>
      <w:r w:rsidR="00C33A3B" w:rsidRPr="00FF128D">
        <w:rPr>
          <w:b/>
          <w:bCs/>
          <w:i/>
          <w:iCs/>
        </w:rPr>
        <w:t xml:space="preserve">, </w:t>
      </w:r>
      <w:r w:rsidR="00C33A3B">
        <w:rPr>
          <w:b/>
          <w:bCs/>
          <w:i/>
          <w:iCs/>
        </w:rPr>
        <w:t xml:space="preserve">a TX UE </w:t>
      </w:r>
      <w:r w:rsidR="00C33A3B" w:rsidRPr="00FF128D">
        <w:rPr>
          <w:rFonts w:eastAsia="等线"/>
          <w:b/>
          <w:bCs/>
          <w:i/>
          <w:iCs/>
          <w:lang w:eastAsia="zh-CN"/>
        </w:rPr>
        <w:t>construct</w:t>
      </w:r>
      <w:r w:rsidR="00C33A3B">
        <w:rPr>
          <w:rFonts w:eastAsia="等线"/>
          <w:b/>
          <w:bCs/>
          <w:i/>
          <w:iCs/>
          <w:lang w:eastAsia="zh-CN"/>
        </w:rPr>
        <w:t xml:space="preserve">s the </w:t>
      </w:r>
      <w:r w:rsidR="00C33A3B" w:rsidRPr="00FF128D">
        <w:rPr>
          <w:rFonts w:eastAsia="等线"/>
          <w:b/>
          <w:bCs/>
          <w:i/>
          <w:iCs/>
          <w:lang w:eastAsia="zh-CN"/>
        </w:rPr>
        <w:t>type</w:t>
      </w:r>
      <w:r w:rsidR="00C33A3B" w:rsidRPr="00FF128D">
        <w:rPr>
          <w:rFonts w:eastAsia="等线" w:hint="eastAsia"/>
          <w:b/>
          <w:bCs/>
          <w:i/>
          <w:iCs/>
          <w:lang w:eastAsia="zh-CN"/>
        </w:rPr>
        <w:t>-</w:t>
      </w:r>
      <w:r w:rsidR="00C33A3B" w:rsidRPr="00FF128D">
        <w:rPr>
          <w:rFonts w:eastAsia="等线"/>
          <w:b/>
          <w:bCs/>
          <w:i/>
          <w:iCs/>
          <w:lang w:eastAsia="zh-CN"/>
        </w:rPr>
        <w:t xml:space="preserve">1 </w:t>
      </w:r>
      <w:proofErr w:type="spellStart"/>
      <w:r w:rsidR="00C33A3B" w:rsidRPr="00FF128D">
        <w:rPr>
          <w:rFonts w:eastAsia="等线"/>
          <w:b/>
          <w:bCs/>
          <w:i/>
          <w:iCs/>
          <w:lang w:eastAsia="zh-CN"/>
        </w:rPr>
        <w:t>sidelink</w:t>
      </w:r>
      <w:proofErr w:type="spellEnd"/>
      <w:r w:rsidR="00C33A3B" w:rsidRPr="00FF128D">
        <w:rPr>
          <w:rFonts w:eastAsia="等线"/>
          <w:b/>
          <w:bCs/>
          <w:i/>
          <w:iCs/>
          <w:lang w:eastAsia="zh-CN"/>
        </w:rPr>
        <w:t xml:space="preserve"> HARQ-ACK codebook with the following steps:</w:t>
      </w:r>
      <w:r w:rsidRPr="005F02E6">
        <w:rPr>
          <w:rFonts w:eastAsia="宋体"/>
          <w:b/>
          <w:bCs/>
          <w:i/>
          <w:iCs/>
          <w:szCs w:val="20"/>
          <w:lang w:eastAsia="zh-CN"/>
        </w:rPr>
        <w:fldChar w:fldCharType="end"/>
      </w:r>
    </w:p>
    <w:p w14:paraId="4F47B955" w14:textId="65ABF696" w:rsidR="005F02E6" w:rsidRPr="00FF128D" w:rsidRDefault="005F02E6" w:rsidP="005F02E6">
      <w:pPr>
        <w:pStyle w:val="ab"/>
        <w:numPr>
          <w:ilvl w:val="0"/>
          <w:numId w:val="13"/>
        </w:numPr>
        <w:spacing w:before="120" w:after="120"/>
        <w:ind w:firstLineChars="0"/>
        <w:rPr>
          <w:rFonts w:ascii="Times New Roman" w:hAnsi="Times New Roman"/>
          <w:b/>
          <w:bCs/>
          <w:i/>
          <w:iCs/>
          <w:kern w:val="0"/>
          <w:sz w:val="20"/>
          <w:szCs w:val="20"/>
          <w:lang w:val="en-GB"/>
        </w:rPr>
      </w:pPr>
      <w:r w:rsidRPr="00FF128D">
        <w:rPr>
          <w:rFonts w:ascii="Times New Roman" w:hAnsi="Times New Roman"/>
          <w:b/>
          <w:bCs/>
          <w:i/>
          <w:iCs/>
          <w:kern w:val="0"/>
          <w:sz w:val="20"/>
          <w:szCs w:val="20"/>
          <w:lang w:val="en-GB"/>
        </w:rPr>
        <w:t xml:space="preserve">Step1. </w:t>
      </w:r>
      <w:r>
        <w:rPr>
          <w:rFonts w:ascii="Times New Roman" w:hAnsi="Times New Roman"/>
          <w:b/>
          <w:bCs/>
          <w:i/>
          <w:iCs/>
          <w:kern w:val="0"/>
          <w:sz w:val="20"/>
          <w:szCs w:val="20"/>
          <w:lang w:val="en-GB"/>
        </w:rPr>
        <w:t>D</w:t>
      </w:r>
      <w:r w:rsidRPr="00FF128D">
        <w:rPr>
          <w:rFonts w:ascii="Times New Roman" w:hAnsi="Times New Roman"/>
          <w:b/>
          <w:bCs/>
          <w:i/>
          <w:iCs/>
          <w:kern w:val="0"/>
          <w:sz w:val="20"/>
          <w:szCs w:val="20"/>
          <w:lang w:val="en-GB"/>
        </w:rPr>
        <w:t xml:space="preserve">etermining </w:t>
      </w:r>
      <w:r w:rsidRPr="00FF128D">
        <w:rPr>
          <w:rFonts w:ascii="Times New Roman" w:hAnsi="Times New Roman" w:hint="eastAsia"/>
          <w:b/>
          <w:bCs/>
          <w:i/>
          <w:iCs/>
          <w:kern w:val="0"/>
          <w:sz w:val="20"/>
          <w:szCs w:val="20"/>
          <w:lang w:val="en-GB"/>
        </w:rPr>
        <w:t>a</w:t>
      </w:r>
      <w:r w:rsidRPr="00FF128D">
        <w:rPr>
          <w:rFonts w:ascii="Times New Roman" w:hAnsi="Times New Roman"/>
          <w:b/>
          <w:bCs/>
          <w:i/>
          <w:iCs/>
          <w:kern w:val="0"/>
          <w:sz w:val="20"/>
          <w:szCs w:val="20"/>
          <w:lang w:val="en-GB"/>
        </w:rPr>
        <w:t xml:space="preserve"> set of slots </w:t>
      </w:r>
      <w:r>
        <w:rPr>
          <w:rFonts w:ascii="Times New Roman" w:hAnsi="Times New Roman"/>
          <w:b/>
          <w:bCs/>
          <w:i/>
          <w:iCs/>
          <w:kern w:val="0"/>
          <w:sz w:val="20"/>
          <w:szCs w:val="20"/>
          <w:lang w:val="en-GB"/>
        </w:rPr>
        <w:t xml:space="preserve">in </w:t>
      </w:r>
      <w:proofErr w:type="spellStart"/>
      <w:r>
        <w:rPr>
          <w:rFonts w:ascii="Times New Roman" w:hAnsi="Times New Roman"/>
          <w:b/>
          <w:bCs/>
          <w:i/>
          <w:iCs/>
          <w:kern w:val="0"/>
          <w:sz w:val="20"/>
          <w:szCs w:val="20"/>
          <w:lang w:val="en-GB"/>
        </w:rPr>
        <w:t>sidelink</w:t>
      </w:r>
      <w:proofErr w:type="spellEnd"/>
      <w:r>
        <w:rPr>
          <w:rFonts w:ascii="Times New Roman" w:hAnsi="Times New Roman"/>
          <w:b/>
          <w:bCs/>
          <w:i/>
          <w:iCs/>
          <w:kern w:val="0"/>
          <w:sz w:val="20"/>
          <w:szCs w:val="20"/>
          <w:lang w:val="en-GB"/>
        </w:rPr>
        <w:t xml:space="preserve"> SCS </w:t>
      </w:r>
      <w:r w:rsidRPr="00FF128D">
        <w:rPr>
          <w:rFonts w:ascii="Times New Roman" w:hAnsi="Times New Roman"/>
          <w:b/>
          <w:bCs/>
          <w:i/>
          <w:iCs/>
          <w:kern w:val="0"/>
          <w:sz w:val="20"/>
          <w:szCs w:val="20"/>
          <w:lang w:val="en-GB"/>
        </w:rPr>
        <w:t>corresponding to each n-Y2 value</w:t>
      </w:r>
      <w:r>
        <w:rPr>
          <w:rFonts w:ascii="Times New Roman" w:hAnsi="Times New Roman"/>
          <w:b/>
          <w:bCs/>
          <w:i/>
          <w:iCs/>
          <w:kern w:val="0"/>
          <w:sz w:val="20"/>
          <w:szCs w:val="20"/>
          <w:lang w:val="en-GB"/>
        </w:rPr>
        <w:t>, where Y2 is the value in the</w:t>
      </w:r>
      <w:r w:rsidRPr="00FF128D">
        <w:rPr>
          <w:rFonts w:ascii="Times New Roman" w:hAnsi="Times New Roman"/>
          <w:b/>
          <w:bCs/>
          <w:i/>
          <w:iCs/>
          <w:kern w:val="0"/>
          <w:sz w:val="20"/>
          <w:szCs w:val="20"/>
          <w:lang w:val="en-GB"/>
        </w:rPr>
        <w:t xml:space="preserve"> </w:t>
      </w:r>
      <w:r>
        <w:rPr>
          <w:rFonts w:ascii="Times New Roman" w:hAnsi="Times New Roman"/>
          <w:b/>
          <w:bCs/>
          <w:i/>
          <w:iCs/>
          <w:kern w:val="0"/>
          <w:sz w:val="20"/>
          <w:szCs w:val="20"/>
          <w:lang w:val="en-GB"/>
        </w:rPr>
        <w:t xml:space="preserve">set of </w:t>
      </w:r>
      <w:r w:rsidRPr="00EE237B">
        <w:rPr>
          <w:rFonts w:ascii="Times New Roman" w:eastAsia="等线" w:hAnsi="Times New Roman"/>
          <w:b/>
          <w:i/>
          <w:iCs/>
          <w:sz w:val="20"/>
          <w:szCs w:val="20"/>
        </w:rPr>
        <w:t xml:space="preserve">candidate </w:t>
      </w:r>
      <w:r w:rsidRPr="00FF128D">
        <w:rPr>
          <w:rFonts w:ascii="Times New Roman" w:hAnsi="Times New Roman"/>
          <w:b/>
          <w:bCs/>
          <w:i/>
          <w:iCs/>
          <w:kern w:val="0"/>
          <w:sz w:val="20"/>
          <w:szCs w:val="20"/>
          <w:lang w:val="en-GB"/>
        </w:rPr>
        <w:t xml:space="preserve">PSFCH-to-HARQ timing values configured </w:t>
      </w:r>
      <w:proofErr w:type="spellStart"/>
      <w:r>
        <w:rPr>
          <w:rFonts w:ascii="Times New Roman" w:hAnsi="Times New Roman"/>
          <w:b/>
          <w:bCs/>
          <w:i/>
          <w:iCs/>
          <w:kern w:val="0"/>
          <w:sz w:val="20"/>
          <w:szCs w:val="20"/>
          <w:lang w:val="en-GB"/>
        </w:rPr>
        <w:t>by</w:t>
      </w:r>
      <w:r w:rsidRPr="00FF128D">
        <w:rPr>
          <w:rFonts w:ascii="Times New Roman" w:hAnsi="Times New Roman"/>
          <w:b/>
          <w:bCs/>
          <w:i/>
          <w:iCs/>
          <w:kern w:val="0"/>
          <w:sz w:val="20"/>
          <w:szCs w:val="20"/>
          <w:lang w:val="en-GB"/>
        </w:rPr>
        <w:t>RRC</w:t>
      </w:r>
      <w:proofErr w:type="spellEnd"/>
    </w:p>
    <w:p w14:paraId="0D9DC055" w14:textId="77777777" w:rsidR="005F02E6" w:rsidRDefault="005F02E6">
      <w:pPr>
        <w:pStyle w:val="ab"/>
        <w:numPr>
          <w:ilvl w:val="0"/>
          <w:numId w:val="13"/>
        </w:numPr>
        <w:spacing w:before="120" w:after="120"/>
        <w:ind w:firstLineChars="0"/>
        <w:rPr>
          <w:rFonts w:ascii="Times New Roman" w:hAnsi="Times New Roman"/>
          <w:b/>
          <w:bCs/>
          <w:i/>
          <w:iCs/>
          <w:kern w:val="0"/>
          <w:sz w:val="20"/>
          <w:szCs w:val="20"/>
          <w:lang w:val="en-GB"/>
        </w:rPr>
      </w:pPr>
      <w:r w:rsidRPr="00FF128D">
        <w:rPr>
          <w:rFonts w:ascii="Times New Roman" w:hAnsi="Times New Roman"/>
          <w:b/>
          <w:bCs/>
          <w:i/>
          <w:iCs/>
          <w:kern w:val="0"/>
          <w:sz w:val="20"/>
          <w:szCs w:val="20"/>
          <w:lang w:val="en-GB"/>
        </w:rPr>
        <w:t>Step2.</w:t>
      </w:r>
      <w:r w:rsidRPr="008E1FF1">
        <w:rPr>
          <w:rFonts w:ascii="Times New Roman" w:hAnsi="Times New Roman"/>
          <w:b/>
          <w:bCs/>
          <w:i/>
          <w:iCs/>
          <w:kern w:val="0"/>
          <w:sz w:val="20"/>
          <w:szCs w:val="20"/>
          <w:lang w:val="en-GB"/>
        </w:rPr>
        <w:t xml:space="preserve"> </w:t>
      </w:r>
      <w:r>
        <w:rPr>
          <w:rFonts w:ascii="Times New Roman" w:hAnsi="Times New Roman"/>
          <w:b/>
          <w:bCs/>
          <w:i/>
          <w:iCs/>
          <w:kern w:val="0"/>
          <w:sz w:val="20"/>
          <w:szCs w:val="20"/>
          <w:lang w:val="en-GB"/>
        </w:rPr>
        <w:t xml:space="preserve">For each slot in the slot set determined in step1, if the slot is sidelink slot and </w:t>
      </w:r>
      <w:r>
        <w:rPr>
          <w:rFonts w:ascii="Times New Roman" w:hAnsi="Times New Roman" w:hint="eastAsia"/>
          <w:b/>
          <w:bCs/>
          <w:i/>
          <w:iCs/>
          <w:kern w:val="0"/>
          <w:sz w:val="20"/>
          <w:szCs w:val="20"/>
          <w:lang w:val="en-GB"/>
        </w:rPr>
        <w:t>the</w:t>
      </w:r>
      <w:r>
        <w:rPr>
          <w:rFonts w:ascii="Times New Roman" w:hAnsi="Times New Roman"/>
          <w:b/>
          <w:bCs/>
          <w:i/>
          <w:iCs/>
          <w:kern w:val="0"/>
          <w:sz w:val="20"/>
          <w:szCs w:val="20"/>
          <w:lang w:val="en-GB"/>
        </w:rPr>
        <w:t xml:space="preserve"> slot is configured with </w:t>
      </w:r>
      <w:r w:rsidRPr="001F07F2">
        <w:rPr>
          <w:rFonts w:ascii="Times New Roman" w:hAnsi="Times New Roman"/>
          <w:b/>
          <w:bCs/>
          <w:i/>
          <w:iCs/>
          <w:kern w:val="0"/>
          <w:sz w:val="20"/>
          <w:szCs w:val="20"/>
          <w:lang w:val="en-GB"/>
        </w:rPr>
        <w:t>PSFCH, N HARQ-ACK bits are generated</w:t>
      </w:r>
      <w:r>
        <w:rPr>
          <w:rFonts w:ascii="Times New Roman" w:hAnsi="Times New Roman"/>
          <w:b/>
          <w:bCs/>
          <w:i/>
          <w:iCs/>
          <w:kern w:val="0"/>
          <w:sz w:val="20"/>
          <w:szCs w:val="20"/>
          <w:lang w:val="en-GB"/>
        </w:rPr>
        <w:t xml:space="preserve"> based on step3</w:t>
      </w:r>
      <w:r w:rsidRPr="001F07F2">
        <w:rPr>
          <w:rFonts w:ascii="Times New Roman" w:hAnsi="Times New Roman"/>
          <w:b/>
          <w:bCs/>
          <w:i/>
          <w:iCs/>
          <w:kern w:val="0"/>
          <w:sz w:val="20"/>
          <w:szCs w:val="20"/>
          <w:lang w:val="en-GB"/>
        </w:rPr>
        <w:t>, otherwise</w:t>
      </w:r>
      <w:r>
        <w:rPr>
          <w:rFonts w:ascii="Times New Roman" w:hAnsi="Times New Roman"/>
          <w:b/>
          <w:bCs/>
          <w:i/>
          <w:iCs/>
          <w:kern w:val="0"/>
          <w:sz w:val="20"/>
          <w:szCs w:val="20"/>
          <w:lang w:val="en-GB"/>
        </w:rPr>
        <w:t xml:space="preserve"> (e.g., the slot is Uu slot or the slot is sidelink slot without PSFCH)</w:t>
      </w:r>
      <w:r w:rsidRPr="001F07F2">
        <w:rPr>
          <w:rFonts w:ascii="Times New Roman" w:hAnsi="Times New Roman"/>
          <w:b/>
          <w:bCs/>
          <w:i/>
          <w:iCs/>
          <w:kern w:val="0"/>
          <w:sz w:val="20"/>
          <w:szCs w:val="20"/>
          <w:lang w:val="en-GB"/>
        </w:rPr>
        <w:t xml:space="preserve"> N </w:t>
      </w:r>
      <w:r w:rsidRPr="001F07F2">
        <w:rPr>
          <w:rFonts w:ascii="Times New Roman" w:hAnsi="Times New Roman" w:hint="eastAsia"/>
          <w:b/>
          <w:bCs/>
          <w:i/>
          <w:iCs/>
          <w:kern w:val="0"/>
          <w:sz w:val="20"/>
          <w:szCs w:val="20"/>
          <w:lang w:val="en-GB"/>
        </w:rPr>
        <w:t>bit</w:t>
      </w:r>
      <w:r w:rsidRPr="001F07F2">
        <w:rPr>
          <w:rFonts w:ascii="Times New Roman" w:hAnsi="Times New Roman"/>
          <w:b/>
          <w:bCs/>
          <w:i/>
          <w:iCs/>
          <w:kern w:val="0"/>
          <w:sz w:val="20"/>
          <w:szCs w:val="20"/>
          <w:lang w:val="en-GB"/>
        </w:rPr>
        <w:t>s NACK are generated.</w:t>
      </w:r>
    </w:p>
    <w:p w14:paraId="2EFA3172" w14:textId="143D45EC" w:rsidR="005F02E6" w:rsidRPr="005F02E6" w:rsidRDefault="005F02E6" w:rsidP="003157AA">
      <w:pPr>
        <w:pStyle w:val="ab"/>
        <w:numPr>
          <w:ilvl w:val="0"/>
          <w:numId w:val="13"/>
        </w:numPr>
        <w:spacing w:before="120" w:after="120"/>
        <w:ind w:firstLineChars="0"/>
        <w:rPr>
          <w:rFonts w:ascii="Times New Roman" w:hAnsi="Times New Roman"/>
          <w:b/>
          <w:bCs/>
          <w:i/>
          <w:iCs/>
          <w:kern w:val="0"/>
          <w:sz w:val="20"/>
          <w:szCs w:val="20"/>
          <w:lang w:val="en-GB"/>
        </w:rPr>
      </w:pPr>
      <w:r>
        <w:rPr>
          <w:rFonts w:ascii="Times New Roman" w:hAnsi="Times New Roman"/>
          <w:b/>
          <w:bCs/>
          <w:i/>
          <w:iCs/>
          <w:kern w:val="0"/>
          <w:sz w:val="20"/>
          <w:szCs w:val="20"/>
          <w:lang w:val="en-GB"/>
        </w:rPr>
        <w:t>Step 3. For each bit in the N HARQ-ACK bits for the sidelink slot containing PSFCH, if the bit is associated with a transmitted PSCCH/PS</w:t>
      </w:r>
      <w:r w:rsidR="00ED0A1E">
        <w:rPr>
          <w:rFonts w:ascii="Times New Roman" w:hAnsi="Times New Roman"/>
          <w:b/>
          <w:bCs/>
          <w:i/>
          <w:iCs/>
          <w:kern w:val="0"/>
          <w:sz w:val="20"/>
          <w:szCs w:val="20"/>
          <w:lang w:val="en-GB"/>
        </w:rPr>
        <w:t>S</w:t>
      </w:r>
      <w:r>
        <w:rPr>
          <w:rFonts w:ascii="Times New Roman" w:hAnsi="Times New Roman"/>
          <w:b/>
          <w:bCs/>
          <w:i/>
          <w:iCs/>
          <w:kern w:val="0"/>
          <w:sz w:val="20"/>
          <w:szCs w:val="20"/>
          <w:lang w:val="en-GB"/>
        </w:rPr>
        <w:t xml:space="preserve">CH by the TX UE, generate a HAQR-ACK bit based on the corresponding PSFCH reception as defined in 38.213 16.5; if the associated PSCCH/PSSCH occasion is not used for transmission by the TX UE, set the corresponding bit to NACK. </w:t>
      </w:r>
    </w:p>
    <w:p w14:paraId="084163C6" w14:textId="07A1A630"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lastRenderedPageBreak/>
        <w:fldChar w:fldCharType="begin"/>
      </w:r>
      <w:r w:rsidRPr="005F02E6">
        <w:rPr>
          <w:rFonts w:eastAsia="宋体"/>
          <w:b/>
          <w:bCs/>
          <w:i/>
          <w:iCs/>
          <w:szCs w:val="20"/>
          <w:lang w:eastAsia="zh-CN"/>
        </w:rPr>
        <w:instrText xml:space="preserve"> REF _Ref32599791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Pr="005F02E6">
        <w:rPr>
          <w:b/>
          <w:bCs/>
          <w:i/>
          <w:iCs/>
        </w:rPr>
        <w:t xml:space="preserve">Proposal </w:t>
      </w:r>
      <w:r w:rsidRPr="005F02E6">
        <w:rPr>
          <w:b/>
          <w:bCs/>
          <w:i/>
          <w:iCs/>
          <w:noProof/>
        </w:rPr>
        <w:t>5</w:t>
      </w:r>
      <w:r w:rsidRPr="005F02E6">
        <w:rPr>
          <w:b/>
          <w:bCs/>
          <w:i/>
          <w:iCs/>
        </w:rPr>
        <w:t>. F</w:t>
      </w:r>
      <w:r w:rsidRPr="005F02E6">
        <w:rPr>
          <w:rFonts w:eastAsia="宋体"/>
          <w:b/>
          <w:bCs/>
          <w:i/>
          <w:iCs/>
        </w:rPr>
        <w:t xml:space="preserve">or a </w:t>
      </w:r>
      <w:proofErr w:type="spellStart"/>
      <w:r w:rsidRPr="005F02E6">
        <w:rPr>
          <w:rFonts w:eastAsia="宋体"/>
          <w:b/>
          <w:bCs/>
          <w:i/>
          <w:iCs/>
        </w:rPr>
        <w:t>sidelink</w:t>
      </w:r>
      <w:proofErr w:type="spellEnd"/>
      <w:r w:rsidRPr="005F02E6">
        <w:rPr>
          <w:rFonts w:eastAsia="宋体"/>
          <w:b/>
          <w:bCs/>
          <w:i/>
          <w:iCs/>
        </w:rPr>
        <w:t xml:space="preserve"> configured grant, if 1 </w:t>
      </w:r>
      <w:proofErr w:type="spellStart"/>
      <w:r w:rsidRPr="005F02E6">
        <w:rPr>
          <w:rFonts w:eastAsia="宋体"/>
          <w:b/>
          <w:bCs/>
          <w:i/>
          <w:iCs/>
        </w:rPr>
        <w:t>sidelink</w:t>
      </w:r>
      <w:proofErr w:type="spellEnd"/>
      <w:r w:rsidRPr="005F02E6">
        <w:rPr>
          <w:rFonts w:eastAsia="宋体"/>
          <w:b/>
          <w:bCs/>
          <w:i/>
          <w:iCs/>
        </w:rPr>
        <w:t xml:space="preserve"> HARQ-ACK bit is generated based on the PSFCH decoding and if </w:t>
      </w:r>
      <w:r w:rsidRPr="005F02E6">
        <w:rPr>
          <w:b/>
          <w:bCs/>
          <w:i/>
          <w:iCs/>
        </w:rPr>
        <w:t>codebook type= type</w:t>
      </w:r>
      <w:r w:rsidRPr="005F02E6">
        <w:rPr>
          <w:rFonts w:eastAsiaTheme="minorEastAsia"/>
          <w:b/>
          <w:bCs/>
          <w:i/>
          <w:iCs/>
          <w:lang w:eastAsia="zh-CN"/>
        </w:rPr>
        <w:t>-</w:t>
      </w:r>
      <w:r w:rsidRPr="005F02E6">
        <w:rPr>
          <w:b/>
          <w:bCs/>
          <w:i/>
          <w:iCs/>
        </w:rPr>
        <w:t xml:space="preserve">1, </w:t>
      </w:r>
      <w:r w:rsidRPr="005F02E6">
        <w:rPr>
          <w:rFonts w:eastAsia="宋体"/>
          <w:b/>
          <w:bCs/>
          <w:i/>
          <w:iCs/>
        </w:rPr>
        <w:t>N</w:t>
      </w:r>
      <w:r w:rsidRPr="005F02E6">
        <w:rPr>
          <w:rFonts w:eastAsia="宋体"/>
          <w:b/>
          <w:bCs/>
          <w:i/>
          <w:iCs/>
          <w:lang w:eastAsia="zh-CN"/>
        </w:rPr>
        <w:t>-</w:t>
      </w:r>
      <w:r w:rsidRPr="005F02E6">
        <w:rPr>
          <w:rFonts w:eastAsia="宋体"/>
          <w:b/>
          <w:bCs/>
          <w:i/>
          <w:iCs/>
        </w:rPr>
        <w:t xml:space="preserve">1 HARQ-ACK </w:t>
      </w:r>
      <w:r w:rsidRPr="005F02E6">
        <w:rPr>
          <w:rFonts w:eastAsia="宋体"/>
          <w:b/>
          <w:bCs/>
          <w:i/>
          <w:iCs/>
          <w:lang w:eastAsia="zh-CN"/>
        </w:rPr>
        <w:t>bits (e.g., N-1 NACK)</w:t>
      </w:r>
      <w:r w:rsidRPr="005F02E6">
        <w:rPr>
          <w:rFonts w:eastAsia="宋体"/>
          <w:b/>
          <w:bCs/>
          <w:i/>
          <w:iCs/>
        </w:rPr>
        <w:t xml:space="preserve"> should be </w:t>
      </w:r>
      <w:r w:rsidRPr="005F02E6">
        <w:rPr>
          <w:rFonts w:eastAsia="宋体"/>
          <w:b/>
          <w:bCs/>
          <w:i/>
          <w:iCs/>
          <w:lang w:eastAsia="zh-CN"/>
        </w:rPr>
        <w:t>reported</w:t>
      </w:r>
      <w:r w:rsidRPr="005F02E6">
        <w:rPr>
          <w:rFonts w:eastAsia="宋体"/>
          <w:b/>
          <w:bCs/>
          <w:i/>
          <w:iCs/>
        </w:rPr>
        <w:t xml:space="preserve"> </w:t>
      </w:r>
      <w:r w:rsidRPr="005F02E6">
        <w:rPr>
          <w:rFonts w:eastAsia="宋体"/>
          <w:b/>
          <w:bCs/>
          <w:i/>
          <w:iCs/>
          <w:lang w:eastAsia="zh-CN"/>
        </w:rPr>
        <w:t>together</w:t>
      </w:r>
      <w:r w:rsidRPr="005F02E6">
        <w:rPr>
          <w:rFonts w:eastAsia="宋体"/>
          <w:b/>
          <w:bCs/>
          <w:i/>
          <w:iCs/>
        </w:rPr>
        <w:t xml:space="preserve"> with the determined </w:t>
      </w:r>
      <w:proofErr w:type="spellStart"/>
      <w:r w:rsidRPr="005F02E6">
        <w:rPr>
          <w:rFonts w:eastAsia="宋体"/>
          <w:b/>
          <w:bCs/>
          <w:i/>
          <w:iCs/>
        </w:rPr>
        <w:t>sidelink</w:t>
      </w:r>
      <w:proofErr w:type="spellEnd"/>
      <w:r w:rsidRPr="005F02E6">
        <w:rPr>
          <w:rFonts w:eastAsia="宋体"/>
          <w:b/>
          <w:bCs/>
          <w:i/>
          <w:iCs/>
        </w:rPr>
        <w:t xml:space="preserve"> HARQ-ACK bit.</w:t>
      </w:r>
      <w:r w:rsidRPr="005F02E6">
        <w:rPr>
          <w:rFonts w:eastAsia="宋体"/>
          <w:b/>
          <w:bCs/>
          <w:i/>
          <w:iCs/>
          <w:szCs w:val="20"/>
          <w:lang w:eastAsia="zh-CN"/>
        </w:rPr>
        <w:fldChar w:fldCharType="end"/>
      </w:r>
    </w:p>
    <w:p w14:paraId="61CF280A" w14:textId="4A361DDC"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_Ref32522923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005F4AF3" w:rsidRPr="00B362D3">
        <w:rPr>
          <w:b/>
          <w:bCs/>
          <w:i/>
          <w:iCs/>
        </w:rPr>
        <w:t xml:space="preserve">Proposal </w:t>
      </w:r>
      <w:r w:rsidR="005F4AF3">
        <w:rPr>
          <w:b/>
          <w:bCs/>
          <w:i/>
          <w:iCs/>
          <w:noProof/>
        </w:rPr>
        <w:t>6</w:t>
      </w:r>
      <w:r w:rsidR="005F4AF3" w:rsidRPr="00B362D3">
        <w:rPr>
          <w:b/>
          <w:bCs/>
          <w:i/>
          <w:iCs/>
          <w:noProof/>
        </w:rPr>
        <w:t>.</w:t>
      </w:r>
      <w:r w:rsidR="005F4AF3" w:rsidRPr="00B362D3">
        <w:rPr>
          <w:b/>
          <w:bCs/>
          <w:i/>
          <w:iCs/>
        </w:rPr>
        <w:t xml:space="preserve"> If UE is configured with more than one DL cell to monitor SL DCI, the SL DCI carries </w:t>
      </w:r>
      <w:proofErr w:type="spellStart"/>
      <w:r w:rsidR="005F4AF3" w:rsidRPr="00B362D3">
        <w:rPr>
          <w:b/>
          <w:bCs/>
          <w:i/>
          <w:iCs/>
        </w:rPr>
        <w:t>cSAI</w:t>
      </w:r>
      <w:proofErr w:type="spellEnd"/>
      <w:r w:rsidR="005F4AF3" w:rsidRPr="00B362D3">
        <w:rPr>
          <w:b/>
          <w:bCs/>
          <w:i/>
          <w:iCs/>
        </w:rPr>
        <w:t xml:space="preserve"> indicating the index of currently received SL DCI, and </w:t>
      </w:r>
      <w:proofErr w:type="spellStart"/>
      <w:r w:rsidR="005F4AF3" w:rsidRPr="00B362D3">
        <w:rPr>
          <w:b/>
          <w:bCs/>
          <w:i/>
          <w:iCs/>
        </w:rPr>
        <w:t>tSAI</w:t>
      </w:r>
      <w:proofErr w:type="spellEnd"/>
      <w:r w:rsidR="005F4AF3" w:rsidRPr="00B362D3">
        <w:rPr>
          <w:b/>
          <w:bCs/>
          <w:i/>
          <w:iCs/>
        </w:rPr>
        <w:t xml:space="preserve"> indicating the total number of SL DCI up to this point in time; </w:t>
      </w:r>
      <w:r w:rsidR="005F4AF3">
        <w:rPr>
          <w:b/>
          <w:bCs/>
          <w:i/>
          <w:iCs/>
        </w:rPr>
        <w:t>i</w:t>
      </w:r>
      <w:r w:rsidR="005F4AF3" w:rsidRPr="00B362D3">
        <w:rPr>
          <w:b/>
          <w:bCs/>
          <w:i/>
          <w:iCs/>
        </w:rPr>
        <w:t xml:space="preserve">f UE is configured with one DL cell to monitor SL DCI, the SL DCI carries </w:t>
      </w:r>
      <w:proofErr w:type="spellStart"/>
      <w:r w:rsidR="005F4AF3" w:rsidRPr="00B362D3">
        <w:rPr>
          <w:b/>
          <w:bCs/>
          <w:i/>
          <w:iCs/>
        </w:rPr>
        <w:t>cSAI</w:t>
      </w:r>
      <w:proofErr w:type="spellEnd"/>
      <w:r w:rsidR="005F4AF3" w:rsidRPr="00B362D3">
        <w:rPr>
          <w:b/>
          <w:bCs/>
          <w:i/>
          <w:iCs/>
        </w:rPr>
        <w:t xml:space="preserve"> for SL; if no PUCCH is provided, the SL DCI carries no SAI</w:t>
      </w:r>
      <w:r w:rsidR="005F4AF3" w:rsidRPr="00B362D3">
        <w:rPr>
          <w:rFonts w:eastAsia="宋体"/>
          <w:b/>
          <w:bCs/>
          <w:i/>
          <w:iCs/>
        </w:rPr>
        <w:t>.</w:t>
      </w:r>
      <w:r w:rsidRPr="005F02E6">
        <w:rPr>
          <w:rFonts w:eastAsia="宋体"/>
          <w:b/>
          <w:bCs/>
          <w:i/>
          <w:iCs/>
          <w:szCs w:val="20"/>
          <w:lang w:eastAsia="zh-CN"/>
        </w:rPr>
        <w:fldChar w:fldCharType="end"/>
      </w:r>
    </w:p>
    <w:p w14:paraId="2582E794" w14:textId="01094F4B" w:rsid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_Ref23975091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Pr="005F02E6">
        <w:rPr>
          <w:b/>
          <w:bCs/>
          <w:i/>
          <w:iCs/>
        </w:rPr>
        <w:t xml:space="preserve">Proposal </w:t>
      </w:r>
      <w:r w:rsidRPr="005F02E6">
        <w:rPr>
          <w:b/>
          <w:bCs/>
          <w:i/>
          <w:iCs/>
          <w:noProof/>
        </w:rPr>
        <w:t>7</w:t>
      </w:r>
      <w:r w:rsidRPr="005F02E6">
        <w:rPr>
          <w:b/>
          <w:bCs/>
          <w:i/>
          <w:iCs/>
        </w:rPr>
        <w:t xml:space="preserve">. For a PUCCH at slot n for </w:t>
      </w:r>
      <w:proofErr w:type="spellStart"/>
      <w:r w:rsidRPr="005F02E6">
        <w:rPr>
          <w:b/>
          <w:bCs/>
          <w:i/>
          <w:iCs/>
        </w:rPr>
        <w:t>sidelink</w:t>
      </w:r>
      <w:proofErr w:type="spellEnd"/>
      <w:r w:rsidRPr="005F02E6">
        <w:rPr>
          <w:b/>
          <w:bCs/>
          <w:i/>
          <w:iCs/>
        </w:rPr>
        <w:t xml:space="preserve"> HARQ-ACK </w:t>
      </w:r>
      <w:r w:rsidRPr="005F02E6">
        <w:rPr>
          <w:b/>
          <w:bCs/>
          <w:i/>
          <w:iCs/>
          <w:lang w:eastAsia="zh-CN"/>
        </w:rPr>
        <w:t>rep</w:t>
      </w:r>
      <w:r w:rsidRPr="005F02E6">
        <w:rPr>
          <w:b/>
          <w:bCs/>
          <w:i/>
          <w:iCs/>
        </w:rPr>
        <w:t xml:space="preserve">orting, </w:t>
      </w:r>
      <w:r w:rsidRPr="005F02E6">
        <w:rPr>
          <w:rFonts w:eastAsia="等线"/>
          <w:b/>
          <w:bCs/>
          <w:i/>
          <w:iCs/>
          <w:lang w:eastAsia="zh-CN"/>
        </w:rPr>
        <w:t xml:space="preserve">Type-2 </w:t>
      </w:r>
      <w:proofErr w:type="spellStart"/>
      <w:r w:rsidRPr="005F02E6">
        <w:rPr>
          <w:rFonts w:eastAsia="等线"/>
          <w:b/>
          <w:bCs/>
          <w:i/>
          <w:iCs/>
          <w:lang w:eastAsia="zh-CN"/>
        </w:rPr>
        <w:t>sidelink</w:t>
      </w:r>
      <w:proofErr w:type="spellEnd"/>
      <w:r w:rsidRPr="005F02E6">
        <w:rPr>
          <w:rFonts w:eastAsia="等线"/>
          <w:b/>
          <w:bCs/>
          <w:i/>
          <w:iCs/>
          <w:lang w:eastAsia="zh-CN"/>
        </w:rPr>
        <w:t xml:space="preserve"> HARQ-ACK codebook is constructed with the following steps:</w:t>
      </w:r>
      <w:r w:rsidRPr="005F02E6">
        <w:rPr>
          <w:rFonts w:eastAsia="宋体"/>
          <w:b/>
          <w:bCs/>
          <w:i/>
          <w:iCs/>
          <w:szCs w:val="20"/>
          <w:lang w:eastAsia="zh-CN"/>
        </w:rPr>
        <w:fldChar w:fldCharType="end"/>
      </w:r>
    </w:p>
    <w:p w14:paraId="20116DE9" w14:textId="77777777" w:rsidR="00E060D9" w:rsidRPr="00864166" w:rsidRDefault="00E060D9" w:rsidP="00E060D9">
      <w:pPr>
        <w:pStyle w:val="ab"/>
        <w:numPr>
          <w:ilvl w:val="0"/>
          <w:numId w:val="13"/>
        </w:numPr>
        <w:spacing w:before="120" w:after="120"/>
        <w:ind w:firstLineChars="0"/>
        <w:rPr>
          <w:rFonts w:ascii="Times New Roman" w:hAnsi="Times New Roman"/>
          <w:b/>
          <w:bCs/>
          <w:i/>
          <w:iCs/>
          <w:kern w:val="0"/>
          <w:sz w:val="20"/>
          <w:szCs w:val="20"/>
          <w:lang w:val="en-GB"/>
        </w:rPr>
      </w:pPr>
      <w:r w:rsidRPr="00864166">
        <w:rPr>
          <w:rFonts w:ascii="Times New Roman" w:hAnsi="Times New Roman"/>
          <w:b/>
          <w:bCs/>
          <w:i/>
          <w:iCs/>
          <w:kern w:val="0"/>
          <w:sz w:val="20"/>
          <w:szCs w:val="20"/>
          <w:lang w:val="en-GB"/>
        </w:rPr>
        <w:t xml:space="preserve">Step1. </w:t>
      </w:r>
      <w:r>
        <w:rPr>
          <w:rFonts w:ascii="Times New Roman" w:hAnsi="Times New Roman"/>
          <w:b/>
          <w:bCs/>
          <w:i/>
          <w:iCs/>
          <w:kern w:val="0"/>
          <w:sz w:val="20"/>
          <w:szCs w:val="20"/>
          <w:lang w:val="en-GB"/>
        </w:rPr>
        <w:t>D</w:t>
      </w:r>
      <w:r w:rsidRPr="00864166">
        <w:rPr>
          <w:rFonts w:ascii="Times New Roman" w:hAnsi="Times New Roman"/>
          <w:b/>
          <w:bCs/>
          <w:i/>
          <w:iCs/>
          <w:kern w:val="0"/>
          <w:sz w:val="20"/>
          <w:szCs w:val="20"/>
          <w:lang w:val="en-GB"/>
        </w:rPr>
        <w:t xml:space="preserve">etermining an associated set of </w:t>
      </w:r>
      <w:r>
        <w:rPr>
          <w:rFonts w:ascii="Times New Roman" w:hAnsi="Times New Roman"/>
          <w:b/>
          <w:bCs/>
          <w:i/>
          <w:iCs/>
          <w:kern w:val="0"/>
          <w:sz w:val="20"/>
          <w:szCs w:val="20"/>
          <w:lang w:val="en-GB"/>
        </w:rPr>
        <w:t xml:space="preserve">DCI </w:t>
      </w:r>
      <w:r w:rsidRPr="00864166">
        <w:rPr>
          <w:rFonts w:ascii="Times New Roman" w:hAnsi="Times New Roman"/>
          <w:b/>
          <w:bCs/>
          <w:i/>
          <w:iCs/>
          <w:kern w:val="0"/>
          <w:sz w:val="20"/>
          <w:szCs w:val="20"/>
          <w:lang w:val="en-GB"/>
        </w:rPr>
        <w:t>monitoring occasion as the monitoring occasions carrying SL DCI in which the PUCCH is indicated for HARQ-ACK reporting based on</w:t>
      </w:r>
      <w:r w:rsidRPr="005D0020">
        <w:t xml:space="preserve"> </w:t>
      </w:r>
      <w:r w:rsidRPr="005D0020">
        <w:rPr>
          <w:rFonts w:ascii="Times New Roman" w:hAnsi="Times New Roman"/>
          <w:b/>
          <w:bCs/>
          <w:i/>
          <w:iCs/>
          <w:kern w:val="0"/>
          <w:sz w:val="20"/>
          <w:szCs w:val="20"/>
          <w:lang w:val="en-GB"/>
        </w:rPr>
        <w:t>PSFCH-to-HARQ</w:t>
      </w:r>
      <w:r w:rsidRPr="00864166">
        <w:rPr>
          <w:rFonts w:ascii="Times New Roman" w:hAnsi="Times New Roman"/>
          <w:b/>
          <w:bCs/>
          <w:i/>
          <w:iCs/>
          <w:kern w:val="0"/>
          <w:sz w:val="20"/>
          <w:szCs w:val="20"/>
          <w:lang w:val="en-GB"/>
        </w:rPr>
        <w:t xml:space="preserve"> timing in DCI.</w:t>
      </w:r>
    </w:p>
    <w:p w14:paraId="57B241C2" w14:textId="77777777" w:rsidR="00E060D9" w:rsidRPr="00864166" w:rsidRDefault="00E060D9" w:rsidP="00E060D9">
      <w:pPr>
        <w:pStyle w:val="ab"/>
        <w:numPr>
          <w:ilvl w:val="0"/>
          <w:numId w:val="13"/>
        </w:numPr>
        <w:spacing w:before="120" w:after="120"/>
        <w:ind w:firstLineChars="0"/>
        <w:rPr>
          <w:rFonts w:ascii="Times New Roman" w:hAnsi="Times New Roman"/>
          <w:b/>
          <w:bCs/>
          <w:i/>
          <w:iCs/>
          <w:kern w:val="0"/>
          <w:sz w:val="20"/>
          <w:szCs w:val="20"/>
          <w:lang w:val="en-GB"/>
        </w:rPr>
      </w:pPr>
      <w:r w:rsidRPr="00864166">
        <w:rPr>
          <w:rFonts w:ascii="Times New Roman" w:hAnsi="Times New Roman"/>
          <w:b/>
          <w:bCs/>
          <w:i/>
          <w:iCs/>
          <w:kern w:val="0"/>
          <w:sz w:val="20"/>
          <w:szCs w:val="20"/>
          <w:lang w:val="en-GB"/>
        </w:rPr>
        <w:t xml:space="preserve">Step2. Concatenating the HARQ-ACK bits corresponding to received SL DCIs for dynamic scheduling in </w:t>
      </w:r>
      <w:r>
        <w:rPr>
          <w:rFonts w:ascii="Times New Roman" w:hAnsi="Times New Roman"/>
          <w:b/>
          <w:bCs/>
          <w:i/>
          <w:iCs/>
          <w:kern w:val="0"/>
          <w:sz w:val="20"/>
          <w:szCs w:val="20"/>
          <w:lang w:val="en-GB"/>
        </w:rPr>
        <w:t>ascending</w:t>
      </w:r>
      <w:r w:rsidRPr="00864166">
        <w:rPr>
          <w:rFonts w:ascii="Times New Roman" w:hAnsi="Times New Roman"/>
          <w:b/>
          <w:bCs/>
          <w:i/>
          <w:iCs/>
          <w:kern w:val="0"/>
          <w:sz w:val="20"/>
          <w:szCs w:val="20"/>
          <w:lang w:val="en-GB"/>
        </w:rPr>
        <w:t xml:space="preserve"> order of the monitoring occasion indexes, where lower index corresponds to earlier PDCCH.</w:t>
      </w:r>
    </w:p>
    <w:p w14:paraId="5D339CC1" w14:textId="1F355B6B" w:rsidR="00E060D9" w:rsidRPr="00E060D9" w:rsidRDefault="00E060D9" w:rsidP="003157AA">
      <w:pPr>
        <w:pStyle w:val="ab"/>
        <w:numPr>
          <w:ilvl w:val="0"/>
          <w:numId w:val="13"/>
        </w:numPr>
        <w:spacing w:before="120" w:after="120"/>
        <w:ind w:firstLineChars="0"/>
        <w:rPr>
          <w:rFonts w:ascii="Times New Roman" w:hAnsi="Times New Roman"/>
          <w:b/>
          <w:bCs/>
          <w:i/>
          <w:iCs/>
          <w:kern w:val="0"/>
          <w:sz w:val="20"/>
          <w:szCs w:val="20"/>
          <w:lang w:val="en-GB"/>
        </w:rPr>
      </w:pPr>
      <w:r w:rsidRPr="00864166">
        <w:rPr>
          <w:rFonts w:ascii="Times New Roman" w:hAnsi="Times New Roman"/>
          <w:b/>
          <w:bCs/>
          <w:i/>
          <w:iCs/>
          <w:kern w:val="0"/>
          <w:sz w:val="20"/>
          <w:szCs w:val="20"/>
          <w:lang w:val="en-GB"/>
        </w:rPr>
        <w:t>Step3. If there is a HARQ-ACK bit corresponding to transmission(s) on SL configured grants, the bit is appended to the HARQ-ACK bits generated in step2</w:t>
      </w:r>
      <w:r w:rsidRPr="00864166">
        <w:rPr>
          <w:rFonts w:ascii="Times New Roman" w:hAnsi="Times New Roman"/>
          <w:b/>
          <w:bCs/>
          <w:i/>
          <w:iCs/>
          <w:sz w:val="20"/>
          <w:szCs w:val="20"/>
        </w:rPr>
        <w:t>.</w:t>
      </w:r>
    </w:p>
    <w:p w14:paraId="182C1929" w14:textId="4D6746C8"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_Ref23975085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005F4AF3" w:rsidRPr="00864166">
        <w:rPr>
          <w:b/>
          <w:bCs/>
          <w:i/>
          <w:iCs/>
        </w:rPr>
        <w:t xml:space="preserve">Proposal </w:t>
      </w:r>
      <w:r w:rsidR="005F4AF3">
        <w:rPr>
          <w:b/>
          <w:bCs/>
          <w:i/>
          <w:iCs/>
          <w:noProof/>
        </w:rPr>
        <w:t>8</w:t>
      </w:r>
      <w:r w:rsidR="005F4AF3" w:rsidRPr="00864166">
        <w:rPr>
          <w:b/>
          <w:bCs/>
          <w:i/>
          <w:iCs/>
          <w:noProof/>
        </w:rPr>
        <w:t>.</w:t>
      </w:r>
      <w:r w:rsidR="005F4AF3" w:rsidRPr="00864166">
        <w:rPr>
          <w:rFonts w:eastAsia="等线"/>
          <w:b/>
          <w:bCs/>
          <w:i/>
          <w:iCs/>
          <w:lang w:eastAsia="zh-CN"/>
        </w:rPr>
        <w:t xml:space="preserve"> </w:t>
      </w:r>
      <w:r w:rsidR="005F4AF3" w:rsidRPr="00B80E10">
        <w:rPr>
          <w:rFonts w:eastAsia="等线"/>
          <w:b/>
          <w:bCs/>
          <w:i/>
          <w:iCs/>
          <w:lang w:eastAsia="zh-CN"/>
        </w:rPr>
        <w:t>When TX UE does not detect some expected PSFCH</w:t>
      </w:r>
      <w:r w:rsidR="005F4AF3">
        <w:rPr>
          <w:rFonts w:eastAsia="等线"/>
          <w:b/>
          <w:bCs/>
          <w:i/>
          <w:iCs/>
          <w:lang w:eastAsia="zh-CN"/>
        </w:rPr>
        <w:t xml:space="preserve"> </w:t>
      </w:r>
      <w:r w:rsidR="005F4AF3" w:rsidRPr="00864166">
        <w:rPr>
          <w:rFonts w:eastAsia="等线"/>
          <w:b/>
          <w:bCs/>
          <w:i/>
          <w:iCs/>
          <w:lang w:eastAsia="zh-CN"/>
        </w:rPr>
        <w:t xml:space="preserve">in </w:t>
      </w:r>
      <w:proofErr w:type="spellStart"/>
      <w:r w:rsidR="005F4AF3" w:rsidRPr="00864166">
        <w:rPr>
          <w:rFonts w:eastAsia="等线"/>
          <w:b/>
          <w:bCs/>
          <w:i/>
          <w:iCs/>
          <w:lang w:eastAsia="zh-CN"/>
        </w:rPr>
        <w:t>groupcast</w:t>
      </w:r>
      <w:proofErr w:type="spellEnd"/>
      <w:r w:rsidR="005F4AF3" w:rsidRPr="00864166">
        <w:rPr>
          <w:rFonts w:eastAsia="等线"/>
          <w:b/>
          <w:bCs/>
          <w:i/>
          <w:iCs/>
          <w:lang w:eastAsia="zh-CN"/>
        </w:rPr>
        <w:t xml:space="preserve"> option2, NACK should be reported to </w:t>
      </w:r>
      <w:proofErr w:type="spellStart"/>
      <w:r w:rsidR="005F4AF3" w:rsidRPr="00864166">
        <w:rPr>
          <w:rFonts w:eastAsia="等线"/>
          <w:b/>
          <w:bCs/>
          <w:i/>
          <w:iCs/>
          <w:lang w:eastAsia="zh-CN"/>
        </w:rPr>
        <w:t>gNB</w:t>
      </w:r>
      <w:proofErr w:type="spellEnd"/>
      <w:r w:rsidR="005F4AF3" w:rsidRPr="00864166">
        <w:rPr>
          <w:rFonts w:eastAsia="等线"/>
          <w:b/>
          <w:bCs/>
          <w:i/>
          <w:iCs/>
          <w:lang w:eastAsia="zh-CN"/>
        </w:rPr>
        <w:t>.</w:t>
      </w:r>
      <w:r w:rsidRPr="005F02E6">
        <w:rPr>
          <w:rFonts w:eastAsia="宋体"/>
          <w:b/>
          <w:bCs/>
          <w:i/>
          <w:iCs/>
          <w:szCs w:val="20"/>
          <w:lang w:eastAsia="zh-CN"/>
        </w:rPr>
        <w:fldChar w:fldCharType="end"/>
      </w:r>
    </w:p>
    <w:p w14:paraId="6E48D979" w14:textId="541B4AE2"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_Ref24137078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005F4AF3" w:rsidRPr="00864166">
        <w:rPr>
          <w:b/>
          <w:bCs/>
          <w:i/>
          <w:iCs/>
        </w:rPr>
        <w:t xml:space="preserve">Proposal </w:t>
      </w:r>
      <w:r w:rsidR="005F4AF3">
        <w:rPr>
          <w:b/>
          <w:bCs/>
          <w:i/>
          <w:iCs/>
          <w:noProof/>
        </w:rPr>
        <w:t>9</w:t>
      </w:r>
      <w:r w:rsidR="005F4AF3" w:rsidRPr="00864166">
        <w:rPr>
          <w:b/>
          <w:bCs/>
          <w:i/>
          <w:iCs/>
          <w:noProof/>
        </w:rPr>
        <w:t>.</w:t>
      </w:r>
      <w:r w:rsidR="005F4AF3" w:rsidRPr="00864166">
        <w:rPr>
          <w:rFonts w:eastAsia="等线"/>
          <w:b/>
          <w:bCs/>
          <w:i/>
          <w:iCs/>
          <w:lang w:eastAsia="zh-CN"/>
        </w:rPr>
        <w:t xml:space="preserve"> If all resources within a period of a configured grant are unused, ACK should be reported to </w:t>
      </w:r>
      <w:proofErr w:type="spellStart"/>
      <w:r w:rsidR="005F4AF3" w:rsidRPr="00864166">
        <w:rPr>
          <w:rFonts w:eastAsia="等线"/>
          <w:b/>
          <w:bCs/>
          <w:i/>
          <w:iCs/>
          <w:lang w:eastAsia="zh-CN"/>
        </w:rPr>
        <w:t>gNB</w:t>
      </w:r>
      <w:proofErr w:type="spellEnd"/>
      <w:r w:rsidR="005F4AF3" w:rsidRPr="00864166">
        <w:rPr>
          <w:rFonts w:eastAsia="等线"/>
          <w:b/>
          <w:bCs/>
          <w:i/>
          <w:iCs/>
          <w:lang w:eastAsia="zh-CN"/>
        </w:rPr>
        <w:t>.</w:t>
      </w:r>
      <w:r w:rsidRPr="005F02E6">
        <w:rPr>
          <w:rFonts w:eastAsia="宋体"/>
          <w:b/>
          <w:bCs/>
          <w:i/>
          <w:iCs/>
          <w:szCs w:val="20"/>
          <w:lang w:eastAsia="zh-CN"/>
        </w:rPr>
        <w:fldChar w:fldCharType="end"/>
      </w:r>
    </w:p>
    <w:p w14:paraId="588B4C06" w14:textId="1488685D"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_Ref23975077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005F4AF3" w:rsidRPr="004A2E52">
        <w:rPr>
          <w:b/>
          <w:bCs/>
          <w:i/>
          <w:iCs/>
        </w:rPr>
        <w:t xml:space="preserve">Proposal </w:t>
      </w:r>
      <w:r w:rsidR="005F4AF3">
        <w:rPr>
          <w:b/>
          <w:bCs/>
          <w:i/>
          <w:iCs/>
          <w:noProof/>
        </w:rPr>
        <w:t>10</w:t>
      </w:r>
      <w:r w:rsidR="005F4AF3" w:rsidRPr="004A2E52">
        <w:rPr>
          <w:b/>
          <w:bCs/>
          <w:i/>
          <w:iCs/>
          <w:noProof/>
        </w:rPr>
        <w:t>.</w:t>
      </w:r>
      <w:r w:rsidR="005F4AF3" w:rsidRPr="004A2E52">
        <w:rPr>
          <w:b/>
          <w:bCs/>
          <w:i/>
          <w:iCs/>
        </w:rPr>
        <w:t xml:space="preserve"> If </w:t>
      </w:r>
      <w:r w:rsidR="005F4AF3">
        <w:rPr>
          <w:b/>
          <w:bCs/>
          <w:i/>
          <w:iCs/>
        </w:rPr>
        <w:t xml:space="preserve">the </w:t>
      </w:r>
      <w:r w:rsidR="005F4AF3" w:rsidRPr="004A2E52">
        <w:rPr>
          <w:rFonts w:eastAsia="等线"/>
          <w:b/>
          <w:bCs/>
          <w:i/>
          <w:iCs/>
          <w:lang w:eastAsia="zh-CN"/>
        </w:rPr>
        <w:t xml:space="preserve">maximum number of HARQ re-transmissions for a TB on a SL CG is reached and PUCCH is configured for the SL CG, UE should transmit the PUCCH to report SL FB, </w:t>
      </w:r>
      <w:r w:rsidR="005F4AF3" w:rsidRPr="004A2E52">
        <w:rPr>
          <w:rFonts w:eastAsia="等线" w:hint="eastAsia"/>
          <w:b/>
          <w:bCs/>
          <w:i/>
          <w:iCs/>
          <w:lang w:eastAsia="zh-CN"/>
        </w:rPr>
        <w:t>and</w:t>
      </w:r>
      <w:r w:rsidR="005F4AF3" w:rsidRPr="004A2E52">
        <w:rPr>
          <w:rFonts w:eastAsia="等线"/>
          <w:b/>
          <w:bCs/>
          <w:i/>
          <w:iCs/>
          <w:lang w:eastAsia="zh-CN"/>
        </w:rPr>
        <w:t xml:space="preserve"> it is up to UE to decide the</w:t>
      </w:r>
      <w:r w:rsidR="005F4AF3" w:rsidRPr="005F4AF3">
        <w:rPr>
          <w:b/>
          <w:bCs/>
        </w:rPr>
        <w:t xml:space="preserve"> </w:t>
      </w:r>
      <w:r w:rsidR="005F4AF3" w:rsidRPr="004A2E52">
        <w:rPr>
          <w:rFonts w:eastAsia="等线"/>
          <w:b/>
          <w:bCs/>
          <w:i/>
          <w:iCs/>
          <w:lang w:eastAsia="zh-CN"/>
        </w:rPr>
        <w:t>SL HARQ-ACK bit for the CG.</w:t>
      </w:r>
      <w:r w:rsidRPr="005F02E6">
        <w:rPr>
          <w:rFonts w:eastAsia="宋体"/>
          <w:b/>
          <w:bCs/>
          <w:i/>
          <w:iCs/>
          <w:szCs w:val="20"/>
          <w:lang w:eastAsia="zh-CN"/>
        </w:rPr>
        <w:fldChar w:fldCharType="end"/>
      </w:r>
    </w:p>
    <w:p w14:paraId="0A8577CD" w14:textId="761B4D75"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_Ref32505832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005F4AF3" w:rsidRPr="003F3C04">
        <w:rPr>
          <w:b/>
          <w:bCs/>
          <w:i/>
          <w:iCs/>
        </w:rPr>
        <w:t xml:space="preserve">Proposal </w:t>
      </w:r>
      <w:r w:rsidR="005F4AF3">
        <w:rPr>
          <w:b/>
          <w:bCs/>
          <w:i/>
          <w:iCs/>
          <w:noProof/>
        </w:rPr>
        <w:t>11</w:t>
      </w:r>
      <w:r w:rsidR="005F4AF3" w:rsidRPr="003F3C04">
        <w:rPr>
          <w:b/>
          <w:bCs/>
          <w:i/>
          <w:iCs/>
          <w:noProof/>
        </w:rPr>
        <w:t>.</w:t>
      </w:r>
      <w:r w:rsidR="005F4AF3" w:rsidRPr="003F3C04">
        <w:rPr>
          <w:b/>
          <w:bCs/>
          <w:i/>
          <w:iCs/>
        </w:rPr>
        <w:t xml:space="preserve"> The periodicity and the offset of SL CG should be defined in </w:t>
      </w:r>
      <w:r w:rsidR="005F4AF3">
        <w:rPr>
          <w:b/>
          <w:bCs/>
          <w:i/>
          <w:iCs/>
        </w:rPr>
        <w:t xml:space="preserve">the </w:t>
      </w:r>
      <w:r w:rsidR="005F4AF3" w:rsidRPr="003F3C04">
        <w:rPr>
          <w:b/>
          <w:bCs/>
          <w:i/>
          <w:iCs/>
        </w:rPr>
        <w:t xml:space="preserve">physical unit, where the offset is the time offset of a </w:t>
      </w:r>
      <w:r w:rsidR="005F4AF3">
        <w:rPr>
          <w:b/>
          <w:bCs/>
          <w:i/>
          <w:iCs/>
        </w:rPr>
        <w:t xml:space="preserve">SL CG </w:t>
      </w:r>
      <w:r w:rsidR="005F4AF3" w:rsidRPr="003F3C04">
        <w:rPr>
          <w:b/>
          <w:bCs/>
          <w:i/>
          <w:iCs/>
        </w:rPr>
        <w:t>resource with respect to DFN = 0.</w:t>
      </w:r>
      <w:r w:rsidRPr="005F02E6">
        <w:rPr>
          <w:rFonts w:eastAsia="宋体"/>
          <w:b/>
          <w:bCs/>
          <w:i/>
          <w:iCs/>
          <w:szCs w:val="20"/>
          <w:lang w:eastAsia="zh-CN"/>
        </w:rPr>
        <w:fldChar w:fldCharType="end"/>
      </w:r>
    </w:p>
    <w:p w14:paraId="0205785D" w14:textId="495D132F"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_Ref32505834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00D956A4" w:rsidRPr="003F3C04">
        <w:rPr>
          <w:b/>
          <w:bCs/>
          <w:i/>
          <w:iCs/>
        </w:rPr>
        <w:t xml:space="preserve">Proposal </w:t>
      </w:r>
      <w:r w:rsidR="00D956A4">
        <w:rPr>
          <w:b/>
          <w:bCs/>
          <w:i/>
          <w:iCs/>
          <w:noProof/>
        </w:rPr>
        <w:t>12</w:t>
      </w:r>
      <w:r w:rsidR="00D956A4" w:rsidRPr="003F3C04">
        <w:rPr>
          <w:b/>
          <w:bCs/>
          <w:i/>
          <w:iCs/>
          <w:noProof/>
        </w:rPr>
        <w:t>.</w:t>
      </w:r>
      <w:r w:rsidR="00D956A4" w:rsidRPr="003F3C04">
        <w:rPr>
          <w:b/>
          <w:bCs/>
          <w:i/>
          <w:iCs/>
        </w:rPr>
        <w:t xml:space="preserve"> For SL CG type1, the slot of the first </w:t>
      </w:r>
      <w:proofErr w:type="spellStart"/>
      <w:r w:rsidR="00D956A4" w:rsidRPr="003F3C04">
        <w:rPr>
          <w:b/>
          <w:bCs/>
          <w:i/>
          <w:iCs/>
        </w:rPr>
        <w:t>sidelink</w:t>
      </w:r>
      <w:proofErr w:type="spellEnd"/>
      <w:r w:rsidR="00D956A4" w:rsidRPr="003F3C04">
        <w:rPr>
          <w:b/>
          <w:bCs/>
          <w:i/>
          <w:iCs/>
        </w:rPr>
        <w:t xml:space="preserve"> transmission is the first </w:t>
      </w:r>
      <w:proofErr w:type="spellStart"/>
      <w:r w:rsidR="00D956A4" w:rsidRPr="003F3C04">
        <w:rPr>
          <w:b/>
          <w:bCs/>
          <w:i/>
          <w:iCs/>
        </w:rPr>
        <w:t>sidelink</w:t>
      </w:r>
      <w:proofErr w:type="spellEnd"/>
      <w:r w:rsidR="00D956A4" w:rsidRPr="003F3C04">
        <w:rPr>
          <w:b/>
          <w:bCs/>
          <w:i/>
          <w:iCs/>
        </w:rPr>
        <w:t xml:space="preserve"> slot of </w:t>
      </w:r>
      <w:r w:rsidR="00D956A4">
        <w:rPr>
          <w:b/>
          <w:bCs/>
          <w:i/>
          <w:iCs/>
        </w:rPr>
        <w:t xml:space="preserve">transmission occasion of </w:t>
      </w:r>
      <w:r w:rsidR="00D956A4" w:rsidRPr="003F3C04">
        <w:rPr>
          <w:b/>
          <w:bCs/>
          <w:i/>
          <w:iCs/>
        </w:rPr>
        <w:t>the CG that starts not earlier than RRC reception timing.</w:t>
      </w:r>
      <w:r w:rsidRPr="005F02E6">
        <w:rPr>
          <w:rFonts w:eastAsia="宋体"/>
          <w:b/>
          <w:bCs/>
          <w:i/>
          <w:iCs/>
          <w:szCs w:val="20"/>
          <w:lang w:eastAsia="zh-CN"/>
        </w:rPr>
        <w:fldChar w:fldCharType="end"/>
      </w:r>
    </w:p>
    <w:p w14:paraId="1206F1EE" w14:textId="622203E2"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_Ref32599801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Pr="005F02E6">
        <w:rPr>
          <w:b/>
          <w:bCs/>
          <w:i/>
          <w:szCs w:val="20"/>
        </w:rPr>
        <w:t xml:space="preserve">Proposal </w:t>
      </w:r>
      <w:r w:rsidRPr="005F02E6">
        <w:rPr>
          <w:b/>
          <w:bCs/>
          <w:i/>
          <w:noProof/>
          <w:szCs w:val="20"/>
        </w:rPr>
        <w:t>13</w:t>
      </w:r>
      <w:r w:rsidRPr="005F02E6">
        <w:rPr>
          <w:b/>
          <w:bCs/>
          <w:i/>
          <w:szCs w:val="20"/>
        </w:rPr>
        <w:t>.</w:t>
      </w:r>
      <w:r w:rsidRPr="005F02E6">
        <w:rPr>
          <w:rFonts w:eastAsia="宋体"/>
          <w:b/>
          <w:bCs/>
          <w:i/>
          <w:szCs w:val="20"/>
          <w:lang w:eastAsia="zh-CN"/>
        </w:rPr>
        <w:t xml:space="preserve"> It is up to TX UE to decide the HARQ process ID and RV pattern of the transmission occasion of a </w:t>
      </w:r>
      <w:proofErr w:type="spellStart"/>
      <w:r w:rsidRPr="005F02E6">
        <w:rPr>
          <w:rFonts w:eastAsia="宋体"/>
          <w:b/>
          <w:bCs/>
          <w:i/>
          <w:szCs w:val="20"/>
          <w:lang w:eastAsia="zh-CN"/>
        </w:rPr>
        <w:t>sidelink</w:t>
      </w:r>
      <w:proofErr w:type="spellEnd"/>
      <w:r w:rsidRPr="005F02E6">
        <w:rPr>
          <w:rFonts w:eastAsia="宋体"/>
          <w:b/>
          <w:bCs/>
          <w:i/>
          <w:szCs w:val="20"/>
          <w:lang w:eastAsia="zh-CN"/>
        </w:rPr>
        <w:t xml:space="preserve"> configured grant.</w:t>
      </w:r>
      <w:r w:rsidRPr="005F02E6">
        <w:rPr>
          <w:rFonts w:eastAsia="宋体"/>
          <w:b/>
          <w:bCs/>
          <w:i/>
          <w:iCs/>
          <w:szCs w:val="20"/>
          <w:lang w:eastAsia="zh-CN"/>
        </w:rPr>
        <w:fldChar w:fldCharType="end"/>
      </w:r>
    </w:p>
    <w:p w14:paraId="3E7DFB8B" w14:textId="4DFBDCE0"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_Ref7299745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Pr="005F02E6">
        <w:rPr>
          <w:b/>
          <w:bCs/>
          <w:i/>
          <w:szCs w:val="20"/>
        </w:rPr>
        <w:t xml:space="preserve">Proposal </w:t>
      </w:r>
      <w:r w:rsidRPr="005F02E6">
        <w:rPr>
          <w:b/>
          <w:bCs/>
          <w:i/>
          <w:noProof/>
          <w:szCs w:val="20"/>
        </w:rPr>
        <w:t>14</w:t>
      </w:r>
      <w:r w:rsidRPr="005F02E6">
        <w:rPr>
          <w:b/>
          <w:bCs/>
          <w:i/>
          <w:szCs w:val="20"/>
        </w:rPr>
        <w:t>.</w:t>
      </w:r>
      <w:r w:rsidRPr="005F02E6">
        <w:rPr>
          <w:rFonts w:eastAsia="宋体"/>
          <w:b/>
          <w:bCs/>
          <w:i/>
          <w:szCs w:val="20"/>
          <w:lang w:eastAsia="zh-CN"/>
        </w:rPr>
        <w:t xml:space="preserve"> At least separated activation/de-activation of different Type2 configured </w:t>
      </w:r>
      <w:proofErr w:type="spellStart"/>
      <w:r w:rsidRPr="005F02E6">
        <w:rPr>
          <w:rFonts w:eastAsia="宋体"/>
          <w:b/>
          <w:bCs/>
          <w:i/>
          <w:szCs w:val="20"/>
          <w:lang w:eastAsia="zh-CN"/>
        </w:rPr>
        <w:t>sidelink</w:t>
      </w:r>
      <w:proofErr w:type="spellEnd"/>
      <w:r w:rsidRPr="005F02E6">
        <w:rPr>
          <w:rFonts w:eastAsia="宋体"/>
          <w:b/>
          <w:bCs/>
          <w:i/>
          <w:szCs w:val="20"/>
          <w:lang w:eastAsia="zh-CN"/>
        </w:rPr>
        <w:t xml:space="preserve"> grants is supported.</w:t>
      </w:r>
      <w:r w:rsidRPr="005F02E6">
        <w:rPr>
          <w:rFonts w:eastAsia="宋体"/>
          <w:b/>
          <w:bCs/>
          <w:i/>
          <w:iCs/>
          <w:szCs w:val="20"/>
          <w:lang w:eastAsia="zh-CN"/>
        </w:rPr>
        <w:fldChar w:fldCharType="end"/>
      </w:r>
    </w:p>
    <w:p w14:paraId="4D7FE821" w14:textId="19C4E17A"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_Ref32505859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00DE1E3F" w:rsidRPr="00DE1E3F">
        <w:rPr>
          <w:b/>
          <w:bCs/>
          <w:i/>
          <w:szCs w:val="20"/>
        </w:rPr>
        <w:t xml:space="preserve">Proposal </w:t>
      </w:r>
      <w:r w:rsidR="00DE1E3F" w:rsidRPr="00DE1E3F">
        <w:rPr>
          <w:b/>
          <w:bCs/>
          <w:i/>
          <w:noProof/>
          <w:szCs w:val="20"/>
        </w:rPr>
        <w:t>15.</w:t>
      </w:r>
      <w:r w:rsidR="00DE1E3F" w:rsidRPr="00DE1E3F">
        <w:rPr>
          <w:rFonts w:eastAsia="宋体"/>
          <w:b/>
          <w:bCs/>
          <w:i/>
          <w:szCs w:val="20"/>
          <w:lang w:eastAsia="zh-CN"/>
        </w:rPr>
        <w:t xml:space="preserve"> For the DCI activating or releasing an SL CG type2, MSB of the HPN field is used for activation/release indication, 3 LSBs of the HPN field indicate the index of the SL CG to be activated/released.</w:t>
      </w:r>
      <w:r w:rsidRPr="005F02E6">
        <w:rPr>
          <w:rFonts w:eastAsia="宋体"/>
          <w:b/>
          <w:bCs/>
          <w:i/>
          <w:iCs/>
          <w:szCs w:val="20"/>
          <w:lang w:eastAsia="zh-CN"/>
        </w:rPr>
        <w:fldChar w:fldCharType="end"/>
      </w:r>
    </w:p>
    <w:p w14:paraId="77351543" w14:textId="3249E4C3"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_Ref23975073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Pr="005F02E6">
        <w:rPr>
          <w:b/>
          <w:bCs/>
          <w:i/>
          <w:iCs/>
          <w:szCs w:val="20"/>
        </w:rPr>
        <w:t xml:space="preserve">Proposal </w:t>
      </w:r>
      <w:r w:rsidRPr="005F02E6">
        <w:rPr>
          <w:b/>
          <w:bCs/>
          <w:i/>
          <w:iCs/>
          <w:noProof/>
          <w:szCs w:val="20"/>
        </w:rPr>
        <w:t>16</w:t>
      </w:r>
      <w:r w:rsidRPr="005F02E6">
        <w:rPr>
          <w:b/>
          <w:bCs/>
          <w:i/>
          <w:iCs/>
          <w:szCs w:val="20"/>
        </w:rPr>
        <w:t>.</w:t>
      </w:r>
      <w:r w:rsidRPr="005F02E6">
        <w:rPr>
          <w:rFonts w:eastAsia="宋体"/>
          <w:b/>
          <w:bCs/>
          <w:i/>
          <w:iCs/>
          <w:szCs w:val="20"/>
        </w:rPr>
        <w:t xml:space="preserve"> For the DCI scheduling</w:t>
      </w:r>
      <w:r w:rsidRPr="005F02E6">
        <w:rPr>
          <w:rFonts w:eastAsia="宋体"/>
          <w:b/>
          <w:bCs/>
          <w:i/>
          <w:szCs w:val="20"/>
          <w:lang w:eastAsia="zh-CN"/>
        </w:rPr>
        <w:t xml:space="preserve"> retransmission of a configured </w:t>
      </w:r>
      <w:proofErr w:type="spellStart"/>
      <w:r w:rsidRPr="005F02E6">
        <w:rPr>
          <w:rFonts w:eastAsia="宋体"/>
          <w:b/>
          <w:bCs/>
          <w:i/>
          <w:szCs w:val="20"/>
          <w:lang w:eastAsia="zh-CN"/>
        </w:rPr>
        <w:t>sidelink</w:t>
      </w:r>
      <w:proofErr w:type="spellEnd"/>
      <w:r w:rsidRPr="005F02E6">
        <w:rPr>
          <w:rFonts w:eastAsia="宋体"/>
          <w:b/>
          <w:bCs/>
          <w:i/>
          <w:szCs w:val="20"/>
          <w:lang w:eastAsia="zh-CN"/>
        </w:rPr>
        <w:t xml:space="preserve"> grant, it carries the configured grant ID instead of SL HARQ process ID to identify the TB for which resources for retransmission are provided</w:t>
      </w:r>
      <w:r w:rsidRPr="005F02E6">
        <w:rPr>
          <w:rFonts w:eastAsia="宋体"/>
          <w:b/>
          <w:bCs/>
          <w:i/>
          <w:iCs/>
          <w:szCs w:val="20"/>
        </w:rPr>
        <w:t>.</w:t>
      </w:r>
      <w:r w:rsidRPr="005F02E6">
        <w:rPr>
          <w:rFonts w:eastAsia="宋体"/>
          <w:b/>
          <w:bCs/>
          <w:i/>
          <w:iCs/>
          <w:szCs w:val="20"/>
          <w:lang w:eastAsia="zh-CN"/>
        </w:rPr>
        <w:fldChar w:fldCharType="end"/>
      </w:r>
    </w:p>
    <w:p w14:paraId="50255C85" w14:textId="57D9D405"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_Ref32505867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Pr="005F02E6">
        <w:rPr>
          <w:b/>
          <w:bCs/>
          <w:i/>
          <w:iCs/>
          <w:szCs w:val="20"/>
        </w:rPr>
        <w:t xml:space="preserve">Proposal </w:t>
      </w:r>
      <w:r w:rsidRPr="005F02E6">
        <w:rPr>
          <w:b/>
          <w:bCs/>
          <w:i/>
          <w:iCs/>
          <w:noProof/>
          <w:szCs w:val="20"/>
        </w:rPr>
        <w:t>17</w:t>
      </w:r>
      <w:r w:rsidRPr="005F02E6">
        <w:rPr>
          <w:b/>
          <w:bCs/>
          <w:i/>
          <w:iCs/>
          <w:szCs w:val="20"/>
        </w:rPr>
        <w:t>.</w:t>
      </w:r>
      <w:r w:rsidRPr="005F02E6">
        <w:rPr>
          <w:rFonts w:eastAsia="宋体"/>
          <w:b/>
          <w:bCs/>
          <w:i/>
          <w:iCs/>
          <w:szCs w:val="20"/>
        </w:rPr>
        <w:t xml:space="preserve"> </w:t>
      </w:r>
      <w:r w:rsidRPr="005F02E6">
        <w:rPr>
          <w:rFonts w:eastAsia="宋体"/>
          <w:b/>
          <w:bCs/>
          <w:i/>
          <w:iCs/>
          <w:szCs w:val="20"/>
          <w:lang w:eastAsia="zh-CN"/>
        </w:rPr>
        <w:t>Mode</w:t>
      </w:r>
      <w:r w:rsidRPr="005F02E6">
        <w:rPr>
          <w:rFonts w:eastAsia="宋体"/>
          <w:b/>
          <w:bCs/>
          <w:i/>
          <w:iCs/>
          <w:szCs w:val="20"/>
        </w:rPr>
        <w:t xml:space="preserve">-1 UE reports the offset between SL timing and </w:t>
      </w:r>
      <w:proofErr w:type="spellStart"/>
      <w:r w:rsidRPr="005F02E6">
        <w:rPr>
          <w:rFonts w:eastAsia="宋体"/>
          <w:b/>
          <w:bCs/>
          <w:i/>
          <w:iCs/>
          <w:szCs w:val="20"/>
        </w:rPr>
        <w:t>Uu</w:t>
      </w:r>
      <w:proofErr w:type="spellEnd"/>
      <w:r w:rsidRPr="005F02E6">
        <w:rPr>
          <w:rFonts w:eastAsia="宋体"/>
          <w:b/>
          <w:bCs/>
          <w:i/>
          <w:iCs/>
          <w:szCs w:val="20"/>
        </w:rPr>
        <w:t xml:space="preserve"> timing when requested by </w:t>
      </w:r>
      <w:proofErr w:type="spellStart"/>
      <w:r w:rsidRPr="005F02E6">
        <w:rPr>
          <w:rFonts w:eastAsia="宋体"/>
          <w:b/>
          <w:bCs/>
          <w:i/>
          <w:iCs/>
          <w:szCs w:val="20"/>
        </w:rPr>
        <w:t>gNB</w:t>
      </w:r>
      <w:proofErr w:type="spellEnd"/>
      <w:r w:rsidRPr="005F02E6">
        <w:rPr>
          <w:rFonts w:eastAsia="宋体"/>
          <w:b/>
          <w:bCs/>
          <w:i/>
          <w:iCs/>
          <w:szCs w:val="20"/>
        </w:rPr>
        <w:t>.</w:t>
      </w:r>
      <w:r w:rsidRPr="005F02E6">
        <w:rPr>
          <w:rFonts w:eastAsia="宋体"/>
          <w:b/>
          <w:bCs/>
          <w:i/>
          <w:iCs/>
          <w:szCs w:val="20"/>
          <w:lang w:eastAsia="zh-CN"/>
        </w:rPr>
        <w:fldChar w:fldCharType="end"/>
      </w:r>
    </w:p>
    <w:p w14:paraId="7CD532B4" w14:textId="10719AF7"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_Ref32505869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Pr="005F02E6">
        <w:rPr>
          <w:b/>
          <w:bCs/>
          <w:i/>
          <w:iCs/>
          <w:szCs w:val="20"/>
        </w:rPr>
        <w:t>Prop</w:t>
      </w:r>
      <w:r w:rsidRPr="005F02E6">
        <w:rPr>
          <w:rFonts w:eastAsia="宋体"/>
          <w:b/>
          <w:bCs/>
          <w:i/>
          <w:iCs/>
          <w:szCs w:val="20"/>
        </w:rPr>
        <w:t xml:space="preserve">osal </w:t>
      </w:r>
      <w:r w:rsidRPr="005F02E6">
        <w:rPr>
          <w:rFonts w:eastAsia="宋体"/>
          <w:b/>
          <w:bCs/>
          <w:i/>
          <w:iCs/>
          <w:noProof/>
          <w:szCs w:val="20"/>
        </w:rPr>
        <w:t>18</w:t>
      </w:r>
      <w:r w:rsidRPr="005F02E6">
        <w:rPr>
          <w:rFonts w:eastAsia="宋体"/>
          <w:b/>
          <w:bCs/>
          <w:i/>
          <w:iCs/>
          <w:szCs w:val="20"/>
        </w:rPr>
        <w:t xml:space="preserve">. For mode-1, The slot of the PUCCH should be in the first UL slot that starts no earlier than </w:t>
      </w:r>
      <m:oMath>
        <m:sSub>
          <m:sSubPr>
            <m:ctrlPr>
              <w:rPr>
                <w:rFonts w:ascii="Cambria Math" w:eastAsia="宋体" w:hAnsi="Cambria Math"/>
                <w:b/>
                <w:bCs/>
                <w:i/>
                <w:iCs/>
                <w:szCs w:val="20"/>
              </w:rPr>
            </m:ctrlPr>
          </m:sSubPr>
          <m:e>
            <m:r>
              <m:rPr>
                <m:sty m:val="p"/>
              </m:rPr>
              <w:rPr>
                <w:rFonts w:ascii="Cambria Math" w:eastAsia="宋体" w:hAnsi="Cambria Math"/>
                <w:szCs w:val="20"/>
              </w:rPr>
              <m:t>T</m:t>
            </m:r>
          </m:e>
          <m:sub>
            <m:r>
              <m:rPr>
                <m:nor/>
              </m:rPr>
              <w:rPr>
                <w:rFonts w:eastAsia="宋体"/>
                <w:b/>
                <w:bCs/>
                <w:i/>
                <w:iCs/>
                <w:szCs w:val="20"/>
              </w:rPr>
              <m:t>PSFCH_SL</m:t>
            </m:r>
          </m:sub>
        </m:sSub>
        <m:r>
          <m:rPr>
            <m:sty m:val="p"/>
          </m:rPr>
          <w:rPr>
            <w:rFonts w:ascii="Cambria Math" w:eastAsia="宋体" w:hAnsi="Cambria Math"/>
            <w:szCs w:val="20"/>
          </w:rPr>
          <m:t>+Y2</m:t>
        </m:r>
      </m:oMath>
      <w:r w:rsidRPr="005F02E6">
        <w:rPr>
          <w:rFonts w:eastAsia="宋体"/>
          <w:b/>
          <w:bCs/>
          <w:i/>
          <w:iCs/>
          <w:szCs w:val="20"/>
        </w:rPr>
        <w:t xml:space="preserve">, where </w:t>
      </w:r>
      <m:oMath>
        <m:sSub>
          <m:sSubPr>
            <m:ctrlPr>
              <w:rPr>
                <w:rFonts w:ascii="Cambria Math" w:eastAsia="宋体" w:hAnsi="Cambria Math"/>
                <w:b/>
                <w:bCs/>
                <w:i/>
                <w:iCs/>
                <w:szCs w:val="20"/>
              </w:rPr>
            </m:ctrlPr>
          </m:sSubPr>
          <m:e>
            <m:r>
              <m:rPr>
                <m:sty m:val="p"/>
              </m:rPr>
              <w:rPr>
                <w:rFonts w:ascii="Cambria Math" w:eastAsia="宋体" w:hAnsi="Cambria Math"/>
                <w:szCs w:val="20"/>
              </w:rPr>
              <m:t>T</m:t>
            </m:r>
          </m:e>
          <m:sub>
            <m:r>
              <m:rPr>
                <m:nor/>
              </m:rPr>
              <w:rPr>
                <w:rFonts w:eastAsia="宋体"/>
                <w:b/>
                <w:bCs/>
                <w:i/>
                <w:iCs/>
                <w:szCs w:val="20"/>
              </w:rPr>
              <m:t>PSFCH_SL</m:t>
            </m:r>
          </m:sub>
        </m:sSub>
      </m:oMath>
      <w:r w:rsidRPr="005F02E6">
        <w:rPr>
          <w:rFonts w:eastAsia="宋体"/>
          <w:b/>
          <w:bCs/>
          <w:i/>
          <w:iCs/>
          <w:szCs w:val="20"/>
        </w:rPr>
        <w:t xml:space="preserve"> is the location of the last PSFCH, Y2 is the offset between the last PSFCH and PUCCH.</w:t>
      </w:r>
      <w:r w:rsidRPr="005F02E6">
        <w:rPr>
          <w:rFonts w:eastAsia="宋体"/>
          <w:b/>
          <w:bCs/>
          <w:i/>
          <w:iCs/>
          <w:szCs w:val="20"/>
          <w:lang w:eastAsia="zh-CN"/>
        </w:rPr>
        <w:fldChar w:fldCharType="end"/>
      </w:r>
    </w:p>
    <w:p w14:paraId="1FE1A4E6" w14:textId="6E8E22B7"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_Ref32599808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Pr="005F02E6">
        <w:rPr>
          <w:b/>
          <w:bCs/>
          <w:i/>
          <w:szCs w:val="20"/>
        </w:rPr>
        <w:t xml:space="preserve">Proposal </w:t>
      </w:r>
      <w:r w:rsidRPr="005F02E6">
        <w:rPr>
          <w:b/>
          <w:bCs/>
          <w:i/>
          <w:noProof/>
          <w:szCs w:val="20"/>
        </w:rPr>
        <w:t>19</w:t>
      </w:r>
      <w:r w:rsidRPr="005F02E6">
        <w:rPr>
          <w:rFonts w:eastAsia="宋体"/>
          <w:b/>
          <w:bCs/>
          <w:i/>
          <w:szCs w:val="20"/>
          <w:lang w:eastAsia="zh-CN"/>
        </w:rPr>
        <w:t xml:space="preserve">. </w:t>
      </w:r>
      <w:r w:rsidRPr="005F02E6">
        <w:rPr>
          <w:rFonts w:eastAsia="等线"/>
          <w:b/>
          <w:bCs/>
          <w:i/>
          <w:szCs w:val="20"/>
          <w:lang w:eastAsia="zh-CN"/>
        </w:rPr>
        <w:t>DCI format 3_0 includes CIF and resource pool ID.</w:t>
      </w:r>
      <w:r w:rsidRPr="005F02E6">
        <w:rPr>
          <w:rFonts w:eastAsia="宋体"/>
          <w:b/>
          <w:bCs/>
          <w:i/>
          <w:iCs/>
          <w:szCs w:val="20"/>
          <w:lang w:eastAsia="zh-CN"/>
        </w:rPr>
        <w:fldChar w:fldCharType="end"/>
      </w:r>
    </w:p>
    <w:p w14:paraId="7ABE4ECD" w14:textId="5DD6AA82"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_Ref32599809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Pr="005F02E6">
        <w:rPr>
          <w:b/>
          <w:bCs/>
          <w:i/>
          <w:szCs w:val="20"/>
        </w:rPr>
        <w:t xml:space="preserve">Proposal </w:t>
      </w:r>
      <w:r w:rsidRPr="005F02E6">
        <w:rPr>
          <w:b/>
          <w:bCs/>
          <w:i/>
          <w:noProof/>
          <w:szCs w:val="20"/>
        </w:rPr>
        <w:t>20</w:t>
      </w:r>
      <w:r w:rsidRPr="005F02E6">
        <w:rPr>
          <w:rFonts w:eastAsia="宋体"/>
          <w:b/>
          <w:bCs/>
          <w:i/>
          <w:szCs w:val="20"/>
          <w:lang w:eastAsia="zh-CN"/>
        </w:rPr>
        <w:t>. The size of DCI format 3_0 should be aligned with DCI format 0_1 monitored in a UE-specific search space</w:t>
      </w:r>
      <w:r w:rsidRPr="005F02E6">
        <w:rPr>
          <w:rFonts w:eastAsia="等线"/>
          <w:b/>
          <w:bCs/>
          <w:i/>
          <w:szCs w:val="20"/>
          <w:lang w:eastAsia="zh-CN"/>
        </w:rPr>
        <w:t xml:space="preserve"> on the same serving cell.</w:t>
      </w:r>
      <w:r w:rsidRPr="005F02E6">
        <w:rPr>
          <w:rFonts w:eastAsia="宋体"/>
          <w:b/>
          <w:bCs/>
          <w:i/>
          <w:iCs/>
          <w:szCs w:val="20"/>
          <w:lang w:eastAsia="zh-CN"/>
        </w:rPr>
        <w:fldChar w:fldCharType="end"/>
      </w:r>
    </w:p>
    <w:p w14:paraId="75A868DE" w14:textId="0F5829F3" w:rsidR="005F02E6" w:rsidRPr="005F02E6" w:rsidRDefault="005F02E6" w:rsidP="003157AA">
      <w:pPr>
        <w:pStyle w:val="a1"/>
        <w:spacing w:before="120"/>
        <w:rPr>
          <w:rFonts w:eastAsia="宋体"/>
          <w:b/>
          <w:bCs/>
          <w:i/>
          <w:iCs/>
          <w:szCs w:val="20"/>
          <w:lang w:eastAsia="zh-CN"/>
        </w:rPr>
      </w:pPr>
      <w:r w:rsidRPr="005F02E6">
        <w:rPr>
          <w:rFonts w:eastAsia="宋体"/>
          <w:b/>
          <w:bCs/>
          <w:i/>
          <w:iCs/>
          <w:szCs w:val="20"/>
          <w:lang w:eastAsia="zh-CN"/>
        </w:rPr>
        <w:fldChar w:fldCharType="begin"/>
      </w:r>
      <w:r w:rsidRPr="005F02E6">
        <w:rPr>
          <w:rFonts w:eastAsia="宋体"/>
          <w:b/>
          <w:bCs/>
          <w:i/>
          <w:iCs/>
          <w:szCs w:val="20"/>
          <w:lang w:eastAsia="zh-CN"/>
        </w:rPr>
        <w:instrText xml:space="preserve"> REF _Ref4943332 \h  \* MERGEFORMAT </w:instrText>
      </w:r>
      <w:r w:rsidRPr="005F02E6">
        <w:rPr>
          <w:rFonts w:eastAsia="宋体"/>
          <w:b/>
          <w:bCs/>
          <w:i/>
          <w:iCs/>
          <w:szCs w:val="20"/>
          <w:lang w:eastAsia="zh-CN"/>
        </w:rPr>
      </w:r>
      <w:r w:rsidRPr="005F02E6">
        <w:rPr>
          <w:rFonts w:eastAsia="宋体"/>
          <w:b/>
          <w:bCs/>
          <w:i/>
          <w:iCs/>
          <w:szCs w:val="20"/>
          <w:lang w:eastAsia="zh-CN"/>
        </w:rPr>
        <w:fldChar w:fldCharType="separate"/>
      </w:r>
      <w:r w:rsidRPr="005F02E6">
        <w:rPr>
          <w:b/>
          <w:bCs/>
          <w:i/>
          <w:szCs w:val="20"/>
        </w:rPr>
        <w:t xml:space="preserve">Proposal </w:t>
      </w:r>
      <w:r w:rsidRPr="005F02E6">
        <w:rPr>
          <w:b/>
          <w:bCs/>
          <w:i/>
          <w:noProof/>
          <w:szCs w:val="20"/>
        </w:rPr>
        <w:t>21</w:t>
      </w:r>
      <w:r w:rsidRPr="005F02E6">
        <w:rPr>
          <w:rFonts w:eastAsia="宋体"/>
          <w:b/>
          <w:bCs/>
          <w:i/>
          <w:szCs w:val="20"/>
          <w:lang w:eastAsia="zh-CN"/>
        </w:rPr>
        <w:t>. I</w:t>
      </w:r>
      <w:r w:rsidRPr="005F02E6">
        <w:rPr>
          <w:b/>
          <w:bCs/>
          <w:i/>
          <w:szCs w:val="20"/>
        </w:rPr>
        <w:t xml:space="preserve">n the case of LTE </w:t>
      </w:r>
      <w:proofErr w:type="spellStart"/>
      <w:r w:rsidRPr="005F02E6">
        <w:rPr>
          <w:b/>
          <w:bCs/>
          <w:i/>
          <w:szCs w:val="20"/>
        </w:rPr>
        <w:t>Uu</w:t>
      </w:r>
      <w:proofErr w:type="spellEnd"/>
      <w:r w:rsidRPr="005F02E6">
        <w:rPr>
          <w:b/>
          <w:bCs/>
          <w:i/>
          <w:szCs w:val="20"/>
        </w:rPr>
        <w:t xml:space="preserve"> controlling NR </w:t>
      </w:r>
      <w:proofErr w:type="spellStart"/>
      <w:r w:rsidRPr="005F02E6">
        <w:rPr>
          <w:b/>
          <w:bCs/>
          <w:i/>
          <w:szCs w:val="20"/>
        </w:rPr>
        <w:t>sidelink</w:t>
      </w:r>
      <w:proofErr w:type="spellEnd"/>
      <w:r w:rsidRPr="005F02E6">
        <w:rPr>
          <w:b/>
          <w:bCs/>
          <w:i/>
          <w:szCs w:val="20"/>
        </w:rPr>
        <w:t xml:space="preserve">, </w:t>
      </w:r>
      <w:proofErr w:type="spellStart"/>
      <w:r w:rsidRPr="005F02E6">
        <w:rPr>
          <w:b/>
          <w:bCs/>
          <w:i/>
          <w:szCs w:val="20"/>
        </w:rPr>
        <w:t>eNB</w:t>
      </w:r>
      <w:proofErr w:type="spellEnd"/>
      <w:r w:rsidRPr="005F02E6">
        <w:rPr>
          <w:b/>
          <w:bCs/>
          <w:i/>
          <w:szCs w:val="20"/>
        </w:rPr>
        <w:t xml:space="preserve"> should send a TDD configuration (similar to the TDD </w:t>
      </w:r>
      <w:r w:rsidRPr="005F02E6">
        <w:rPr>
          <w:b/>
          <w:bCs/>
          <w:i/>
          <w:szCs w:val="20"/>
          <w:lang w:eastAsia="zh-CN"/>
        </w:rPr>
        <w:t>UL-DL</w:t>
      </w:r>
      <w:r w:rsidRPr="005F02E6">
        <w:rPr>
          <w:b/>
          <w:bCs/>
          <w:i/>
          <w:szCs w:val="20"/>
        </w:rPr>
        <w:t>-</w:t>
      </w:r>
      <w:proofErr w:type="spellStart"/>
      <w:r w:rsidRPr="005F02E6">
        <w:rPr>
          <w:b/>
          <w:bCs/>
          <w:i/>
          <w:szCs w:val="20"/>
        </w:rPr>
        <w:t>ConfigurationCommon</w:t>
      </w:r>
      <w:proofErr w:type="spellEnd"/>
      <w:r w:rsidRPr="005F02E6">
        <w:rPr>
          <w:b/>
          <w:bCs/>
          <w:i/>
          <w:szCs w:val="20"/>
        </w:rPr>
        <w:t xml:space="preserve"> in NR) to NR </w:t>
      </w:r>
      <w:proofErr w:type="spellStart"/>
      <w:r w:rsidRPr="005F02E6">
        <w:rPr>
          <w:b/>
          <w:bCs/>
          <w:i/>
          <w:szCs w:val="20"/>
        </w:rPr>
        <w:t>sidelink</w:t>
      </w:r>
      <w:proofErr w:type="spellEnd"/>
      <w:r w:rsidRPr="005F02E6">
        <w:rPr>
          <w:b/>
          <w:bCs/>
          <w:i/>
          <w:szCs w:val="20"/>
        </w:rPr>
        <w:t xml:space="preserve"> UE.</w:t>
      </w:r>
      <w:r w:rsidRPr="005F02E6">
        <w:rPr>
          <w:rFonts w:eastAsia="宋体"/>
          <w:b/>
          <w:bCs/>
          <w:i/>
          <w:iCs/>
          <w:szCs w:val="20"/>
          <w:lang w:eastAsia="zh-CN"/>
        </w:rPr>
        <w:fldChar w:fldCharType="end"/>
      </w:r>
    </w:p>
    <w:p w14:paraId="5783B5CE" w14:textId="77777777" w:rsidR="00A6074E" w:rsidRPr="00057A94" w:rsidRDefault="00A6074E">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057A94">
        <w:rPr>
          <w:rFonts w:cs="Times New Roman"/>
          <w:b w:val="0"/>
          <w:bCs w:val="0"/>
          <w:kern w:val="0"/>
          <w:sz w:val="36"/>
          <w:szCs w:val="20"/>
          <w:lang w:val="fr-FR"/>
        </w:rPr>
        <w:t>References</w:t>
      </w:r>
    </w:p>
    <w:p w14:paraId="160EBE7C" w14:textId="76B0FD40" w:rsidR="00A6074E" w:rsidRPr="00476903" w:rsidRDefault="00A6074E" w:rsidP="00476903">
      <w:pPr>
        <w:pStyle w:val="a1"/>
        <w:numPr>
          <w:ilvl w:val="0"/>
          <w:numId w:val="10"/>
        </w:numPr>
        <w:spacing w:before="120"/>
        <w:rPr>
          <w:rFonts w:eastAsia="宋体"/>
          <w:szCs w:val="20"/>
        </w:rPr>
      </w:pPr>
      <w:bookmarkStart w:id="41" w:name="_Ref510260424"/>
      <w:bookmarkStart w:id="42" w:name="_Ref1046409"/>
      <w:bookmarkEnd w:id="3"/>
      <w:bookmarkEnd w:id="4"/>
      <w:r w:rsidRPr="00057A94">
        <w:rPr>
          <w:rFonts w:eastAsia="宋体"/>
          <w:szCs w:val="20"/>
        </w:rPr>
        <w:t>RAN1</w:t>
      </w:r>
      <w:r w:rsidRPr="00057A94">
        <w:rPr>
          <w:rFonts w:eastAsia="宋体"/>
          <w:szCs w:val="20"/>
          <w:lang w:eastAsia="zh-CN"/>
        </w:rPr>
        <w:t>#9</w:t>
      </w:r>
      <w:r w:rsidR="00BE1EBE">
        <w:rPr>
          <w:rFonts w:eastAsia="宋体"/>
          <w:szCs w:val="20"/>
          <w:lang w:eastAsia="zh-CN"/>
        </w:rPr>
        <w:t>9</w:t>
      </w:r>
      <w:r w:rsidRPr="00057A94">
        <w:rPr>
          <w:rFonts w:eastAsia="宋体"/>
          <w:szCs w:val="20"/>
          <w:lang w:eastAsia="zh-CN"/>
        </w:rPr>
        <w:t xml:space="preserve"> </w:t>
      </w:r>
      <w:r w:rsidRPr="00057A94">
        <w:rPr>
          <w:rFonts w:eastAsia="宋体"/>
          <w:szCs w:val="20"/>
        </w:rPr>
        <w:t>chairman note.</w:t>
      </w:r>
      <w:bookmarkEnd w:id="41"/>
      <w:bookmarkEnd w:id="42"/>
    </w:p>
    <w:sectPr w:rsidR="00A6074E" w:rsidRPr="00476903" w:rsidSect="001D070F">
      <w:headerReference w:type="default" r:id="rId3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46C19" w14:textId="77777777" w:rsidR="00195EF5" w:rsidRDefault="00195EF5">
      <w:r>
        <w:separator/>
      </w:r>
    </w:p>
  </w:endnote>
  <w:endnote w:type="continuationSeparator" w:id="0">
    <w:p w14:paraId="0258F21E" w14:textId="77777777" w:rsidR="00195EF5" w:rsidRDefault="0019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72849" w14:textId="77777777" w:rsidR="00195EF5" w:rsidRDefault="00195EF5">
      <w:r>
        <w:separator/>
      </w:r>
    </w:p>
  </w:footnote>
  <w:footnote w:type="continuationSeparator" w:id="0">
    <w:p w14:paraId="3939ADB0" w14:textId="77777777" w:rsidR="00195EF5" w:rsidRDefault="00195E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C2ED7" w14:textId="77777777" w:rsidR="00195EF5" w:rsidRDefault="00195EF5">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715B5"/>
    <w:multiLevelType w:val="hybridMultilevel"/>
    <w:tmpl w:val="F3548580"/>
    <w:lvl w:ilvl="0" w:tplc="B138407E">
      <w:start w:val="1"/>
      <w:numFmt w:val="bullet"/>
      <w:lvlText w:val="-"/>
      <w:lvlJc w:val="left"/>
      <w:pPr>
        <w:ind w:left="360" w:hanging="360"/>
      </w:pPr>
      <w:rPr>
        <w:rFonts w:ascii="Times New Roman" w:eastAsia="Times New Roman" w:hAnsi="Times New Roman" w:cs="Times New Roman" w:hint="default"/>
      </w:rPr>
    </w:lvl>
    <w:lvl w:ilvl="1" w:tplc="B138407E">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C6240A"/>
    <w:multiLevelType w:val="multilevel"/>
    <w:tmpl w:val="3EB2AC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D334B7"/>
    <w:multiLevelType w:val="hybridMultilevel"/>
    <w:tmpl w:val="2012BB5A"/>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511EB"/>
    <w:multiLevelType w:val="hybridMultilevel"/>
    <w:tmpl w:val="4D06616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E985847"/>
    <w:multiLevelType w:val="hybridMultilevel"/>
    <w:tmpl w:val="AA1EEA0A"/>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163F3D"/>
    <w:multiLevelType w:val="multilevel"/>
    <w:tmpl w:val="32163F3D"/>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9562079"/>
    <w:multiLevelType w:val="multilevel"/>
    <w:tmpl w:val="49562079"/>
    <w:lvl w:ilvl="0">
      <w:start w:val="1"/>
      <w:numFmt w:val="bullet"/>
      <w:lvlText w:val="o"/>
      <w:lvlJc w:val="left"/>
      <w:pPr>
        <w:ind w:left="620" w:hanging="420"/>
      </w:pPr>
      <w:rPr>
        <w:rFonts w:ascii="Courier New" w:hAnsi="Courier New" w:cs="Courier New"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9436E3"/>
    <w:multiLevelType w:val="hybridMultilevel"/>
    <w:tmpl w:val="AE7C4158"/>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082BD6"/>
    <w:multiLevelType w:val="hybridMultilevel"/>
    <w:tmpl w:val="DD42D18E"/>
    <w:lvl w:ilvl="0" w:tplc="0066B536">
      <w:start w:val="1"/>
      <w:numFmt w:val="bullet"/>
      <w:lvlText w:val=""/>
      <w:lvlJc w:val="left"/>
      <w:pPr>
        <w:ind w:left="360" w:hanging="360"/>
      </w:pPr>
      <w:rPr>
        <w:rFonts w:ascii="Wingdings" w:hAnsi="Wingdings"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31A351F"/>
    <w:multiLevelType w:val="hybridMultilevel"/>
    <w:tmpl w:val="2F6CBABC"/>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1F635C9"/>
    <w:multiLevelType w:val="multilevel"/>
    <w:tmpl w:val="71F635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3567F9"/>
    <w:multiLevelType w:val="hybridMultilevel"/>
    <w:tmpl w:val="928C764A"/>
    <w:lvl w:ilvl="0" w:tplc="B138407E">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宋体"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3"/>
  </w:num>
  <w:num w:numId="2">
    <w:abstractNumId w:val="39"/>
  </w:num>
  <w:num w:numId="3">
    <w:abstractNumId w:val="44"/>
  </w:num>
  <w:num w:numId="4">
    <w:abstractNumId w:val="30"/>
  </w:num>
  <w:num w:numId="5">
    <w:abstractNumId w:val="20"/>
  </w:num>
  <w:num w:numId="6">
    <w:abstractNumId w:val="19"/>
  </w:num>
  <w:num w:numId="7">
    <w:abstractNumId w:val="37"/>
  </w:num>
  <w:num w:numId="8">
    <w:abstractNumId w:val="25"/>
  </w:num>
  <w:num w:numId="9">
    <w:abstractNumId w:val="5"/>
  </w:num>
  <w:num w:numId="10">
    <w:abstractNumId w:val="45"/>
  </w:num>
  <w:num w:numId="11">
    <w:abstractNumId w:val="7"/>
  </w:num>
  <w:num w:numId="12">
    <w:abstractNumId w:val="35"/>
  </w:num>
  <w:num w:numId="13">
    <w:abstractNumId w:val="32"/>
  </w:num>
  <w:num w:numId="14">
    <w:abstractNumId w:val="29"/>
  </w:num>
  <w:num w:numId="15">
    <w:abstractNumId w:val="36"/>
  </w:num>
  <w:num w:numId="16">
    <w:abstractNumId w:val="8"/>
  </w:num>
  <w:num w:numId="17">
    <w:abstractNumId w:val="38"/>
  </w:num>
  <w:num w:numId="18">
    <w:abstractNumId w:val="34"/>
  </w:num>
  <w:num w:numId="19">
    <w:abstractNumId w:val="21"/>
  </w:num>
  <w:num w:numId="20">
    <w:abstractNumId w:val="11"/>
  </w:num>
  <w:num w:numId="21">
    <w:abstractNumId w:val="17"/>
  </w:num>
  <w:num w:numId="22">
    <w:abstractNumId w:val="15"/>
  </w:num>
  <w:num w:numId="23">
    <w:abstractNumId w:val="22"/>
  </w:num>
  <w:num w:numId="24">
    <w:abstractNumId w:val="48"/>
  </w:num>
  <w:num w:numId="25">
    <w:abstractNumId w:val="40"/>
  </w:num>
  <w:num w:numId="26">
    <w:abstractNumId w:val="47"/>
  </w:num>
  <w:num w:numId="27">
    <w:abstractNumId w:val="10"/>
  </w:num>
  <w:num w:numId="28">
    <w:abstractNumId w:val="27"/>
  </w:num>
  <w:num w:numId="29">
    <w:abstractNumId w:val="26"/>
  </w:num>
  <w:num w:numId="30">
    <w:abstractNumId w:val="46"/>
  </w:num>
  <w:num w:numId="31">
    <w:abstractNumId w:val="23"/>
  </w:num>
  <w:num w:numId="32">
    <w:abstractNumId w:val="4"/>
  </w:num>
  <w:num w:numId="33">
    <w:abstractNumId w:val="43"/>
  </w:num>
  <w:num w:numId="34">
    <w:abstractNumId w:val="24"/>
  </w:num>
  <w:num w:numId="35">
    <w:abstractNumId w:val="13"/>
  </w:num>
  <w:num w:numId="36">
    <w:abstractNumId w:val="1"/>
  </w:num>
  <w:num w:numId="37">
    <w:abstractNumId w:val="2"/>
  </w:num>
  <w:num w:numId="38">
    <w:abstractNumId w:val="42"/>
  </w:num>
  <w:num w:numId="39">
    <w:abstractNumId w:val="0"/>
  </w:num>
  <w:num w:numId="40">
    <w:abstractNumId w:val="31"/>
  </w:num>
  <w:num w:numId="41">
    <w:abstractNumId w:val="14"/>
  </w:num>
  <w:num w:numId="42">
    <w:abstractNumId w:val="18"/>
  </w:num>
  <w:num w:numId="43">
    <w:abstractNumId w:val="16"/>
  </w:num>
  <w:num w:numId="44">
    <w:abstractNumId w:val="12"/>
  </w:num>
  <w:num w:numId="45">
    <w:abstractNumId w:val="9"/>
  </w:num>
  <w:num w:numId="46">
    <w:abstractNumId w:val="6"/>
  </w:num>
  <w:num w:numId="47">
    <w:abstractNumId w:val="28"/>
  </w:num>
  <w:num w:numId="48">
    <w:abstractNumId w:val="41"/>
  </w:num>
  <w:num w:numId="49">
    <w:abstractNumId w:val="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MrCsBQBnulsVLgAAAA=="/>
  </w:docVars>
  <w:rsids>
    <w:rsidRoot w:val="00172A27"/>
    <w:rsid w:val="00000025"/>
    <w:rsid w:val="00000632"/>
    <w:rsid w:val="0000069E"/>
    <w:rsid w:val="00000B0C"/>
    <w:rsid w:val="00000C27"/>
    <w:rsid w:val="00000EED"/>
    <w:rsid w:val="0000125B"/>
    <w:rsid w:val="000014CA"/>
    <w:rsid w:val="00001639"/>
    <w:rsid w:val="00001F13"/>
    <w:rsid w:val="000020DC"/>
    <w:rsid w:val="00002134"/>
    <w:rsid w:val="0000218F"/>
    <w:rsid w:val="00002190"/>
    <w:rsid w:val="000021F9"/>
    <w:rsid w:val="0000224B"/>
    <w:rsid w:val="000022D6"/>
    <w:rsid w:val="00002708"/>
    <w:rsid w:val="000027EE"/>
    <w:rsid w:val="00002A69"/>
    <w:rsid w:val="00002AC8"/>
    <w:rsid w:val="00002C32"/>
    <w:rsid w:val="00002E82"/>
    <w:rsid w:val="00003129"/>
    <w:rsid w:val="0000314A"/>
    <w:rsid w:val="00003773"/>
    <w:rsid w:val="00003886"/>
    <w:rsid w:val="00003A67"/>
    <w:rsid w:val="00003ABE"/>
    <w:rsid w:val="00003FEA"/>
    <w:rsid w:val="00004031"/>
    <w:rsid w:val="0000410D"/>
    <w:rsid w:val="00004580"/>
    <w:rsid w:val="000045BB"/>
    <w:rsid w:val="0000460A"/>
    <w:rsid w:val="00004934"/>
    <w:rsid w:val="00004D1B"/>
    <w:rsid w:val="00004D4D"/>
    <w:rsid w:val="00004F59"/>
    <w:rsid w:val="00005012"/>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B65"/>
    <w:rsid w:val="00006CD9"/>
    <w:rsid w:val="00006EBA"/>
    <w:rsid w:val="0000709F"/>
    <w:rsid w:val="000072BE"/>
    <w:rsid w:val="000074D3"/>
    <w:rsid w:val="00007A94"/>
    <w:rsid w:val="0001001D"/>
    <w:rsid w:val="00010251"/>
    <w:rsid w:val="000102EE"/>
    <w:rsid w:val="0001068D"/>
    <w:rsid w:val="00010791"/>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414"/>
    <w:rsid w:val="000124C4"/>
    <w:rsid w:val="000125F4"/>
    <w:rsid w:val="000126F3"/>
    <w:rsid w:val="00012EF5"/>
    <w:rsid w:val="00013196"/>
    <w:rsid w:val="000137AA"/>
    <w:rsid w:val="00013CC6"/>
    <w:rsid w:val="00013D49"/>
    <w:rsid w:val="00013F49"/>
    <w:rsid w:val="000141ED"/>
    <w:rsid w:val="00014440"/>
    <w:rsid w:val="00014992"/>
    <w:rsid w:val="00014BFC"/>
    <w:rsid w:val="00014D04"/>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74AD"/>
    <w:rsid w:val="000175E1"/>
    <w:rsid w:val="00017AD3"/>
    <w:rsid w:val="00017BA4"/>
    <w:rsid w:val="00017F49"/>
    <w:rsid w:val="0002006C"/>
    <w:rsid w:val="0002088C"/>
    <w:rsid w:val="000208A6"/>
    <w:rsid w:val="00020A0A"/>
    <w:rsid w:val="00020A1C"/>
    <w:rsid w:val="00020BEF"/>
    <w:rsid w:val="00020D08"/>
    <w:rsid w:val="00020ECE"/>
    <w:rsid w:val="0002125E"/>
    <w:rsid w:val="0002127D"/>
    <w:rsid w:val="00021476"/>
    <w:rsid w:val="0002195F"/>
    <w:rsid w:val="00021B1B"/>
    <w:rsid w:val="00021B4C"/>
    <w:rsid w:val="00021C03"/>
    <w:rsid w:val="00021E7F"/>
    <w:rsid w:val="00022004"/>
    <w:rsid w:val="00022A7D"/>
    <w:rsid w:val="00022C9B"/>
    <w:rsid w:val="000232D0"/>
    <w:rsid w:val="00023909"/>
    <w:rsid w:val="00023DAE"/>
    <w:rsid w:val="000241CB"/>
    <w:rsid w:val="00024403"/>
    <w:rsid w:val="00024601"/>
    <w:rsid w:val="000248F8"/>
    <w:rsid w:val="000249D3"/>
    <w:rsid w:val="00024A26"/>
    <w:rsid w:val="000250AB"/>
    <w:rsid w:val="000250D2"/>
    <w:rsid w:val="00025162"/>
    <w:rsid w:val="000254AC"/>
    <w:rsid w:val="0002552A"/>
    <w:rsid w:val="0002552E"/>
    <w:rsid w:val="0002557F"/>
    <w:rsid w:val="00025A34"/>
    <w:rsid w:val="00025A64"/>
    <w:rsid w:val="00025DA3"/>
    <w:rsid w:val="000260C1"/>
    <w:rsid w:val="000262BC"/>
    <w:rsid w:val="00026387"/>
    <w:rsid w:val="00026466"/>
    <w:rsid w:val="00026674"/>
    <w:rsid w:val="00026C24"/>
    <w:rsid w:val="00026D98"/>
    <w:rsid w:val="0002753F"/>
    <w:rsid w:val="0002754F"/>
    <w:rsid w:val="000278CA"/>
    <w:rsid w:val="00027A38"/>
    <w:rsid w:val="00027DE3"/>
    <w:rsid w:val="0003007B"/>
    <w:rsid w:val="000303FA"/>
    <w:rsid w:val="00030815"/>
    <w:rsid w:val="00030A02"/>
    <w:rsid w:val="00030AA2"/>
    <w:rsid w:val="00030BD6"/>
    <w:rsid w:val="00030DFC"/>
    <w:rsid w:val="00030F51"/>
    <w:rsid w:val="000311C2"/>
    <w:rsid w:val="00031391"/>
    <w:rsid w:val="00031420"/>
    <w:rsid w:val="00031510"/>
    <w:rsid w:val="0003152A"/>
    <w:rsid w:val="0003167E"/>
    <w:rsid w:val="00031996"/>
    <w:rsid w:val="00031BC5"/>
    <w:rsid w:val="00031BDC"/>
    <w:rsid w:val="00031BFF"/>
    <w:rsid w:val="00031D0E"/>
    <w:rsid w:val="00032013"/>
    <w:rsid w:val="000325F7"/>
    <w:rsid w:val="00032E56"/>
    <w:rsid w:val="00032EF5"/>
    <w:rsid w:val="00032F76"/>
    <w:rsid w:val="00033091"/>
    <w:rsid w:val="00033136"/>
    <w:rsid w:val="00033357"/>
    <w:rsid w:val="00033693"/>
    <w:rsid w:val="000338A4"/>
    <w:rsid w:val="00033C49"/>
    <w:rsid w:val="00033D65"/>
    <w:rsid w:val="000340CD"/>
    <w:rsid w:val="00034662"/>
    <w:rsid w:val="00034850"/>
    <w:rsid w:val="00034864"/>
    <w:rsid w:val="00034CDB"/>
    <w:rsid w:val="00034E32"/>
    <w:rsid w:val="0003525E"/>
    <w:rsid w:val="000355CF"/>
    <w:rsid w:val="000357F2"/>
    <w:rsid w:val="0003592C"/>
    <w:rsid w:val="00035BBF"/>
    <w:rsid w:val="00035C55"/>
    <w:rsid w:val="00035D11"/>
    <w:rsid w:val="00035E82"/>
    <w:rsid w:val="000362AB"/>
    <w:rsid w:val="000363AE"/>
    <w:rsid w:val="000363FD"/>
    <w:rsid w:val="000365F2"/>
    <w:rsid w:val="000365FD"/>
    <w:rsid w:val="00036BB9"/>
    <w:rsid w:val="00036CBB"/>
    <w:rsid w:val="00036CC3"/>
    <w:rsid w:val="00036D2E"/>
    <w:rsid w:val="0003772C"/>
    <w:rsid w:val="000377D4"/>
    <w:rsid w:val="00037A41"/>
    <w:rsid w:val="00037B26"/>
    <w:rsid w:val="00037D8C"/>
    <w:rsid w:val="00037DBD"/>
    <w:rsid w:val="00037E65"/>
    <w:rsid w:val="0004012E"/>
    <w:rsid w:val="0004045E"/>
    <w:rsid w:val="000406A4"/>
    <w:rsid w:val="00040813"/>
    <w:rsid w:val="00040836"/>
    <w:rsid w:val="00041174"/>
    <w:rsid w:val="000412E1"/>
    <w:rsid w:val="000413A0"/>
    <w:rsid w:val="00041B55"/>
    <w:rsid w:val="00041C28"/>
    <w:rsid w:val="00041E6C"/>
    <w:rsid w:val="00041F4A"/>
    <w:rsid w:val="000421F2"/>
    <w:rsid w:val="000423F7"/>
    <w:rsid w:val="00042600"/>
    <w:rsid w:val="00042647"/>
    <w:rsid w:val="00042710"/>
    <w:rsid w:val="00042725"/>
    <w:rsid w:val="00042955"/>
    <w:rsid w:val="00042AD8"/>
    <w:rsid w:val="00043535"/>
    <w:rsid w:val="000437D4"/>
    <w:rsid w:val="000439E7"/>
    <w:rsid w:val="00043F7C"/>
    <w:rsid w:val="000440A8"/>
    <w:rsid w:val="000440F9"/>
    <w:rsid w:val="0004414F"/>
    <w:rsid w:val="00044275"/>
    <w:rsid w:val="0004439D"/>
    <w:rsid w:val="0004447C"/>
    <w:rsid w:val="00044592"/>
    <w:rsid w:val="000445AF"/>
    <w:rsid w:val="00044623"/>
    <w:rsid w:val="00044AEF"/>
    <w:rsid w:val="00044C08"/>
    <w:rsid w:val="00045071"/>
    <w:rsid w:val="00045131"/>
    <w:rsid w:val="000458FF"/>
    <w:rsid w:val="00045C69"/>
    <w:rsid w:val="00045EB1"/>
    <w:rsid w:val="00045F57"/>
    <w:rsid w:val="00046117"/>
    <w:rsid w:val="000461E6"/>
    <w:rsid w:val="000463F8"/>
    <w:rsid w:val="000464A8"/>
    <w:rsid w:val="0004690A"/>
    <w:rsid w:val="00046B87"/>
    <w:rsid w:val="00047011"/>
    <w:rsid w:val="00047039"/>
    <w:rsid w:val="00047398"/>
    <w:rsid w:val="00047423"/>
    <w:rsid w:val="00047816"/>
    <w:rsid w:val="000478AF"/>
    <w:rsid w:val="00047D75"/>
    <w:rsid w:val="0005012D"/>
    <w:rsid w:val="0005016C"/>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63D"/>
    <w:rsid w:val="00054698"/>
    <w:rsid w:val="0005477E"/>
    <w:rsid w:val="000552F2"/>
    <w:rsid w:val="0005533C"/>
    <w:rsid w:val="00055349"/>
    <w:rsid w:val="0005597F"/>
    <w:rsid w:val="0005599D"/>
    <w:rsid w:val="000559D2"/>
    <w:rsid w:val="00055C49"/>
    <w:rsid w:val="00055CD0"/>
    <w:rsid w:val="00055E0C"/>
    <w:rsid w:val="00055E49"/>
    <w:rsid w:val="00055F31"/>
    <w:rsid w:val="00056004"/>
    <w:rsid w:val="00056575"/>
    <w:rsid w:val="000566DE"/>
    <w:rsid w:val="00056925"/>
    <w:rsid w:val="00056941"/>
    <w:rsid w:val="000569EA"/>
    <w:rsid w:val="0005716F"/>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FD0"/>
    <w:rsid w:val="000622A1"/>
    <w:rsid w:val="000635A6"/>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F2"/>
    <w:rsid w:val="00065AA2"/>
    <w:rsid w:val="00065B67"/>
    <w:rsid w:val="00065F73"/>
    <w:rsid w:val="00066225"/>
    <w:rsid w:val="0006633A"/>
    <w:rsid w:val="000667A6"/>
    <w:rsid w:val="00066B61"/>
    <w:rsid w:val="00066BD8"/>
    <w:rsid w:val="00066E50"/>
    <w:rsid w:val="00066EFF"/>
    <w:rsid w:val="00067176"/>
    <w:rsid w:val="00067575"/>
    <w:rsid w:val="0006762A"/>
    <w:rsid w:val="00067C74"/>
    <w:rsid w:val="00067D9C"/>
    <w:rsid w:val="00070066"/>
    <w:rsid w:val="00070278"/>
    <w:rsid w:val="00070D78"/>
    <w:rsid w:val="00070E41"/>
    <w:rsid w:val="000710A9"/>
    <w:rsid w:val="0007156A"/>
    <w:rsid w:val="0007166C"/>
    <w:rsid w:val="00071948"/>
    <w:rsid w:val="00071A17"/>
    <w:rsid w:val="00071B3B"/>
    <w:rsid w:val="00071E64"/>
    <w:rsid w:val="00071EFD"/>
    <w:rsid w:val="0007205F"/>
    <w:rsid w:val="0007212B"/>
    <w:rsid w:val="000721C4"/>
    <w:rsid w:val="000722A7"/>
    <w:rsid w:val="000722D1"/>
    <w:rsid w:val="000725C2"/>
    <w:rsid w:val="000726F2"/>
    <w:rsid w:val="00072740"/>
    <w:rsid w:val="00072909"/>
    <w:rsid w:val="00072F63"/>
    <w:rsid w:val="00072F9F"/>
    <w:rsid w:val="00072FBF"/>
    <w:rsid w:val="000731F9"/>
    <w:rsid w:val="000733DC"/>
    <w:rsid w:val="000736BA"/>
    <w:rsid w:val="0007378E"/>
    <w:rsid w:val="000738A7"/>
    <w:rsid w:val="00073D2A"/>
    <w:rsid w:val="00074001"/>
    <w:rsid w:val="0007411D"/>
    <w:rsid w:val="00074120"/>
    <w:rsid w:val="000741D0"/>
    <w:rsid w:val="00074227"/>
    <w:rsid w:val="0007442E"/>
    <w:rsid w:val="0007469D"/>
    <w:rsid w:val="000747FB"/>
    <w:rsid w:val="00074811"/>
    <w:rsid w:val="0007483B"/>
    <w:rsid w:val="000749EF"/>
    <w:rsid w:val="00074E57"/>
    <w:rsid w:val="0007501B"/>
    <w:rsid w:val="00075053"/>
    <w:rsid w:val="000751E1"/>
    <w:rsid w:val="000755C0"/>
    <w:rsid w:val="00075679"/>
    <w:rsid w:val="0007568B"/>
    <w:rsid w:val="00075A7B"/>
    <w:rsid w:val="00075ACD"/>
    <w:rsid w:val="00075BBB"/>
    <w:rsid w:val="00075CEB"/>
    <w:rsid w:val="00075CF7"/>
    <w:rsid w:val="00075F7D"/>
    <w:rsid w:val="00075FDA"/>
    <w:rsid w:val="00075FE2"/>
    <w:rsid w:val="00076341"/>
    <w:rsid w:val="00076367"/>
    <w:rsid w:val="00076439"/>
    <w:rsid w:val="000764A9"/>
    <w:rsid w:val="0007673A"/>
    <w:rsid w:val="0007680E"/>
    <w:rsid w:val="00076A2B"/>
    <w:rsid w:val="00076C16"/>
    <w:rsid w:val="00076DE1"/>
    <w:rsid w:val="00076E3A"/>
    <w:rsid w:val="00076EC1"/>
    <w:rsid w:val="0007735C"/>
    <w:rsid w:val="00077381"/>
    <w:rsid w:val="00077878"/>
    <w:rsid w:val="00077957"/>
    <w:rsid w:val="00077997"/>
    <w:rsid w:val="00077C72"/>
    <w:rsid w:val="00077C76"/>
    <w:rsid w:val="00077DB2"/>
    <w:rsid w:val="0008000F"/>
    <w:rsid w:val="000801C8"/>
    <w:rsid w:val="0008031F"/>
    <w:rsid w:val="00080482"/>
    <w:rsid w:val="000804E1"/>
    <w:rsid w:val="00080600"/>
    <w:rsid w:val="000806A0"/>
    <w:rsid w:val="000809D8"/>
    <w:rsid w:val="00080A48"/>
    <w:rsid w:val="00080AD5"/>
    <w:rsid w:val="00080BF2"/>
    <w:rsid w:val="00080C41"/>
    <w:rsid w:val="00080E97"/>
    <w:rsid w:val="00080EC0"/>
    <w:rsid w:val="000810A7"/>
    <w:rsid w:val="00081472"/>
    <w:rsid w:val="000815E2"/>
    <w:rsid w:val="000816D8"/>
    <w:rsid w:val="000817D8"/>
    <w:rsid w:val="00081EF6"/>
    <w:rsid w:val="0008210E"/>
    <w:rsid w:val="00082258"/>
    <w:rsid w:val="000825C6"/>
    <w:rsid w:val="00082927"/>
    <w:rsid w:val="00082A9D"/>
    <w:rsid w:val="00082AB1"/>
    <w:rsid w:val="00082B9E"/>
    <w:rsid w:val="00082CFA"/>
    <w:rsid w:val="00082DA1"/>
    <w:rsid w:val="00082EF4"/>
    <w:rsid w:val="0008308B"/>
    <w:rsid w:val="00083151"/>
    <w:rsid w:val="000831D2"/>
    <w:rsid w:val="000838E0"/>
    <w:rsid w:val="0008395D"/>
    <w:rsid w:val="00083B3D"/>
    <w:rsid w:val="00083C3C"/>
    <w:rsid w:val="00083F05"/>
    <w:rsid w:val="00083F0C"/>
    <w:rsid w:val="0008414F"/>
    <w:rsid w:val="000841C4"/>
    <w:rsid w:val="000842AA"/>
    <w:rsid w:val="00084355"/>
    <w:rsid w:val="00084360"/>
    <w:rsid w:val="000843D0"/>
    <w:rsid w:val="000849C5"/>
    <w:rsid w:val="00084FDF"/>
    <w:rsid w:val="00085103"/>
    <w:rsid w:val="00085105"/>
    <w:rsid w:val="00085374"/>
    <w:rsid w:val="000854C7"/>
    <w:rsid w:val="00085970"/>
    <w:rsid w:val="0008613B"/>
    <w:rsid w:val="00086187"/>
    <w:rsid w:val="0008625E"/>
    <w:rsid w:val="00086506"/>
    <w:rsid w:val="00086718"/>
    <w:rsid w:val="00086754"/>
    <w:rsid w:val="000867F0"/>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C6"/>
    <w:rsid w:val="000932F3"/>
    <w:rsid w:val="00093374"/>
    <w:rsid w:val="000933BD"/>
    <w:rsid w:val="00093584"/>
    <w:rsid w:val="00093991"/>
    <w:rsid w:val="00093B9C"/>
    <w:rsid w:val="0009430B"/>
    <w:rsid w:val="00094600"/>
    <w:rsid w:val="000948E2"/>
    <w:rsid w:val="00094B3C"/>
    <w:rsid w:val="00094E33"/>
    <w:rsid w:val="000951E0"/>
    <w:rsid w:val="00095274"/>
    <w:rsid w:val="000956D5"/>
    <w:rsid w:val="00095889"/>
    <w:rsid w:val="00095A81"/>
    <w:rsid w:val="00095B9E"/>
    <w:rsid w:val="00095C04"/>
    <w:rsid w:val="00095E36"/>
    <w:rsid w:val="00095F15"/>
    <w:rsid w:val="00095F77"/>
    <w:rsid w:val="00095FA2"/>
    <w:rsid w:val="000960ED"/>
    <w:rsid w:val="00096180"/>
    <w:rsid w:val="00096255"/>
    <w:rsid w:val="000963A9"/>
    <w:rsid w:val="00096648"/>
    <w:rsid w:val="00096E01"/>
    <w:rsid w:val="00096F93"/>
    <w:rsid w:val="00097079"/>
    <w:rsid w:val="0009714C"/>
    <w:rsid w:val="000974CC"/>
    <w:rsid w:val="0009777D"/>
    <w:rsid w:val="000977CE"/>
    <w:rsid w:val="00097909"/>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EF1"/>
    <w:rsid w:val="000A1F0F"/>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61F7"/>
    <w:rsid w:val="000A6256"/>
    <w:rsid w:val="000A6389"/>
    <w:rsid w:val="000A6489"/>
    <w:rsid w:val="000A661E"/>
    <w:rsid w:val="000A66CB"/>
    <w:rsid w:val="000A6874"/>
    <w:rsid w:val="000A6AE7"/>
    <w:rsid w:val="000A6B17"/>
    <w:rsid w:val="000A6BF8"/>
    <w:rsid w:val="000A6D1E"/>
    <w:rsid w:val="000A6DEB"/>
    <w:rsid w:val="000A709C"/>
    <w:rsid w:val="000A7204"/>
    <w:rsid w:val="000A739D"/>
    <w:rsid w:val="000A7EFA"/>
    <w:rsid w:val="000A7FD5"/>
    <w:rsid w:val="000B0252"/>
    <w:rsid w:val="000B02EE"/>
    <w:rsid w:val="000B0430"/>
    <w:rsid w:val="000B0828"/>
    <w:rsid w:val="000B0969"/>
    <w:rsid w:val="000B0E57"/>
    <w:rsid w:val="000B1203"/>
    <w:rsid w:val="000B17B6"/>
    <w:rsid w:val="000B17FB"/>
    <w:rsid w:val="000B1B2B"/>
    <w:rsid w:val="000B1C22"/>
    <w:rsid w:val="000B1D92"/>
    <w:rsid w:val="000B1DAB"/>
    <w:rsid w:val="000B1FCD"/>
    <w:rsid w:val="000B245D"/>
    <w:rsid w:val="000B2F47"/>
    <w:rsid w:val="000B31CD"/>
    <w:rsid w:val="000B3216"/>
    <w:rsid w:val="000B32D5"/>
    <w:rsid w:val="000B3390"/>
    <w:rsid w:val="000B33C6"/>
    <w:rsid w:val="000B3505"/>
    <w:rsid w:val="000B36EE"/>
    <w:rsid w:val="000B379E"/>
    <w:rsid w:val="000B3946"/>
    <w:rsid w:val="000B3D22"/>
    <w:rsid w:val="000B3D4F"/>
    <w:rsid w:val="000B3F38"/>
    <w:rsid w:val="000B3F5F"/>
    <w:rsid w:val="000B40D1"/>
    <w:rsid w:val="000B41C9"/>
    <w:rsid w:val="000B458C"/>
    <w:rsid w:val="000B4989"/>
    <w:rsid w:val="000B4E62"/>
    <w:rsid w:val="000B5466"/>
    <w:rsid w:val="000B555C"/>
    <w:rsid w:val="000B56CA"/>
    <w:rsid w:val="000B590F"/>
    <w:rsid w:val="000B5987"/>
    <w:rsid w:val="000B5B4E"/>
    <w:rsid w:val="000B5C00"/>
    <w:rsid w:val="000B5F99"/>
    <w:rsid w:val="000B6342"/>
    <w:rsid w:val="000B6671"/>
    <w:rsid w:val="000B6824"/>
    <w:rsid w:val="000B6B01"/>
    <w:rsid w:val="000B6B35"/>
    <w:rsid w:val="000B6B62"/>
    <w:rsid w:val="000B6BBD"/>
    <w:rsid w:val="000B6BFC"/>
    <w:rsid w:val="000B6DEF"/>
    <w:rsid w:val="000B70FB"/>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1001"/>
    <w:rsid w:val="000C1102"/>
    <w:rsid w:val="000C1142"/>
    <w:rsid w:val="000C129C"/>
    <w:rsid w:val="000C1774"/>
    <w:rsid w:val="000C19FC"/>
    <w:rsid w:val="000C1B5F"/>
    <w:rsid w:val="000C2155"/>
    <w:rsid w:val="000C2208"/>
    <w:rsid w:val="000C2919"/>
    <w:rsid w:val="000C2AA5"/>
    <w:rsid w:val="000C2AFE"/>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71F"/>
    <w:rsid w:val="000C4BCA"/>
    <w:rsid w:val="000C4C4E"/>
    <w:rsid w:val="000C4D73"/>
    <w:rsid w:val="000C4DC4"/>
    <w:rsid w:val="000C515A"/>
    <w:rsid w:val="000C565C"/>
    <w:rsid w:val="000C5A2D"/>
    <w:rsid w:val="000C5CB8"/>
    <w:rsid w:val="000C5D0E"/>
    <w:rsid w:val="000C608C"/>
    <w:rsid w:val="000C6221"/>
    <w:rsid w:val="000C70AD"/>
    <w:rsid w:val="000C76BA"/>
    <w:rsid w:val="000C7A08"/>
    <w:rsid w:val="000D003D"/>
    <w:rsid w:val="000D0043"/>
    <w:rsid w:val="000D0459"/>
    <w:rsid w:val="000D048A"/>
    <w:rsid w:val="000D0550"/>
    <w:rsid w:val="000D0B4B"/>
    <w:rsid w:val="000D13EC"/>
    <w:rsid w:val="000D147E"/>
    <w:rsid w:val="000D15BF"/>
    <w:rsid w:val="000D16EF"/>
    <w:rsid w:val="000D1814"/>
    <w:rsid w:val="000D1AC2"/>
    <w:rsid w:val="000D1D24"/>
    <w:rsid w:val="000D1E2E"/>
    <w:rsid w:val="000D1E97"/>
    <w:rsid w:val="000D20B2"/>
    <w:rsid w:val="000D2495"/>
    <w:rsid w:val="000D2554"/>
    <w:rsid w:val="000D284E"/>
    <w:rsid w:val="000D2B69"/>
    <w:rsid w:val="000D2F72"/>
    <w:rsid w:val="000D30E4"/>
    <w:rsid w:val="000D3112"/>
    <w:rsid w:val="000D313B"/>
    <w:rsid w:val="000D316B"/>
    <w:rsid w:val="000D329A"/>
    <w:rsid w:val="000D331C"/>
    <w:rsid w:val="000D360C"/>
    <w:rsid w:val="000D3671"/>
    <w:rsid w:val="000D369A"/>
    <w:rsid w:val="000D3A53"/>
    <w:rsid w:val="000D3C4D"/>
    <w:rsid w:val="000D3DE8"/>
    <w:rsid w:val="000D425B"/>
    <w:rsid w:val="000D46F1"/>
    <w:rsid w:val="000D49ED"/>
    <w:rsid w:val="000D4CE4"/>
    <w:rsid w:val="000D4F42"/>
    <w:rsid w:val="000D5081"/>
    <w:rsid w:val="000D52D9"/>
    <w:rsid w:val="000D5391"/>
    <w:rsid w:val="000D57BB"/>
    <w:rsid w:val="000D5B15"/>
    <w:rsid w:val="000D5B9A"/>
    <w:rsid w:val="000D5F8B"/>
    <w:rsid w:val="000D6059"/>
    <w:rsid w:val="000D6502"/>
    <w:rsid w:val="000D6675"/>
    <w:rsid w:val="000D6826"/>
    <w:rsid w:val="000D752B"/>
    <w:rsid w:val="000D79DC"/>
    <w:rsid w:val="000D7A29"/>
    <w:rsid w:val="000D7A63"/>
    <w:rsid w:val="000D7DB8"/>
    <w:rsid w:val="000D7E6B"/>
    <w:rsid w:val="000E05BC"/>
    <w:rsid w:val="000E065F"/>
    <w:rsid w:val="000E068D"/>
    <w:rsid w:val="000E0C77"/>
    <w:rsid w:val="000E0D10"/>
    <w:rsid w:val="000E0F87"/>
    <w:rsid w:val="000E12DE"/>
    <w:rsid w:val="000E1848"/>
    <w:rsid w:val="000E1909"/>
    <w:rsid w:val="000E193A"/>
    <w:rsid w:val="000E1A17"/>
    <w:rsid w:val="000E1B74"/>
    <w:rsid w:val="000E1E03"/>
    <w:rsid w:val="000E1E25"/>
    <w:rsid w:val="000E24B5"/>
    <w:rsid w:val="000E289F"/>
    <w:rsid w:val="000E2D8E"/>
    <w:rsid w:val="000E2F33"/>
    <w:rsid w:val="000E2FBC"/>
    <w:rsid w:val="000E34CC"/>
    <w:rsid w:val="000E3601"/>
    <w:rsid w:val="000E3853"/>
    <w:rsid w:val="000E3C05"/>
    <w:rsid w:val="000E3C6B"/>
    <w:rsid w:val="000E3D1B"/>
    <w:rsid w:val="000E4172"/>
    <w:rsid w:val="000E42D8"/>
    <w:rsid w:val="000E4629"/>
    <w:rsid w:val="000E4752"/>
    <w:rsid w:val="000E4EE1"/>
    <w:rsid w:val="000E551A"/>
    <w:rsid w:val="000E559C"/>
    <w:rsid w:val="000E5867"/>
    <w:rsid w:val="000E5DE8"/>
    <w:rsid w:val="000E5E51"/>
    <w:rsid w:val="000E5F13"/>
    <w:rsid w:val="000E5FD6"/>
    <w:rsid w:val="000E61D3"/>
    <w:rsid w:val="000E659B"/>
    <w:rsid w:val="000E670A"/>
    <w:rsid w:val="000E67EB"/>
    <w:rsid w:val="000E68AA"/>
    <w:rsid w:val="000E6990"/>
    <w:rsid w:val="000E6A76"/>
    <w:rsid w:val="000E7024"/>
    <w:rsid w:val="000E70B0"/>
    <w:rsid w:val="000E7135"/>
    <w:rsid w:val="000E7159"/>
    <w:rsid w:val="000E7394"/>
    <w:rsid w:val="000E73E5"/>
    <w:rsid w:val="000E7506"/>
    <w:rsid w:val="000E794D"/>
    <w:rsid w:val="000E7A04"/>
    <w:rsid w:val="000E7D66"/>
    <w:rsid w:val="000E7E98"/>
    <w:rsid w:val="000E7F62"/>
    <w:rsid w:val="000F00ED"/>
    <w:rsid w:val="000F0363"/>
    <w:rsid w:val="000F03B3"/>
    <w:rsid w:val="000F0699"/>
    <w:rsid w:val="000F0D23"/>
    <w:rsid w:val="000F1063"/>
    <w:rsid w:val="000F1088"/>
    <w:rsid w:val="000F11F0"/>
    <w:rsid w:val="000F126C"/>
    <w:rsid w:val="000F1965"/>
    <w:rsid w:val="000F1DAF"/>
    <w:rsid w:val="000F1EED"/>
    <w:rsid w:val="000F1F75"/>
    <w:rsid w:val="000F2487"/>
    <w:rsid w:val="000F26CF"/>
    <w:rsid w:val="000F27BB"/>
    <w:rsid w:val="000F28B1"/>
    <w:rsid w:val="000F2BEA"/>
    <w:rsid w:val="000F2C4C"/>
    <w:rsid w:val="000F306D"/>
    <w:rsid w:val="000F3124"/>
    <w:rsid w:val="000F328B"/>
    <w:rsid w:val="000F332B"/>
    <w:rsid w:val="000F33BD"/>
    <w:rsid w:val="000F3521"/>
    <w:rsid w:val="000F3663"/>
    <w:rsid w:val="000F378F"/>
    <w:rsid w:val="000F382E"/>
    <w:rsid w:val="000F38D0"/>
    <w:rsid w:val="000F3B15"/>
    <w:rsid w:val="000F3B54"/>
    <w:rsid w:val="000F3C86"/>
    <w:rsid w:val="000F3D18"/>
    <w:rsid w:val="000F3F5E"/>
    <w:rsid w:val="000F3FE5"/>
    <w:rsid w:val="000F3FEA"/>
    <w:rsid w:val="000F44AD"/>
    <w:rsid w:val="000F4529"/>
    <w:rsid w:val="000F4732"/>
    <w:rsid w:val="000F4E7B"/>
    <w:rsid w:val="000F4F31"/>
    <w:rsid w:val="000F5138"/>
    <w:rsid w:val="000F5253"/>
    <w:rsid w:val="000F5364"/>
    <w:rsid w:val="000F5625"/>
    <w:rsid w:val="000F572F"/>
    <w:rsid w:val="000F57D5"/>
    <w:rsid w:val="000F588A"/>
    <w:rsid w:val="000F5A74"/>
    <w:rsid w:val="000F62FB"/>
    <w:rsid w:val="000F6452"/>
    <w:rsid w:val="000F64C8"/>
    <w:rsid w:val="000F689D"/>
    <w:rsid w:val="000F6E9B"/>
    <w:rsid w:val="000F6EA0"/>
    <w:rsid w:val="000F6F67"/>
    <w:rsid w:val="000F6FCD"/>
    <w:rsid w:val="000F7003"/>
    <w:rsid w:val="000F71D0"/>
    <w:rsid w:val="000F75EA"/>
    <w:rsid w:val="000F761D"/>
    <w:rsid w:val="000F7624"/>
    <w:rsid w:val="000F767B"/>
    <w:rsid w:val="000F7863"/>
    <w:rsid w:val="000F7C28"/>
    <w:rsid w:val="000F7D04"/>
    <w:rsid w:val="000F7D22"/>
    <w:rsid w:val="001005AB"/>
    <w:rsid w:val="001009E1"/>
    <w:rsid w:val="00100C72"/>
    <w:rsid w:val="00100F48"/>
    <w:rsid w:val="00101168"/>
    <w:rsid w:val="001013FA"/>
    <w:rsid w:val="001017CA"/>
    <w:rsid w:val="0010199B"/>
    <w:rsid w:val="001019CE"/>
    <w:rsid w:val="00101B1B"/>
    <w:rsid w:val="00101D09"/>
    <w:rsid w:val="00102113"/>
    <w:rsid w:val="0010264C"/>
    <w:rsid w:val="00102693"/>
    <w:rsid w:val="001028C6"/>
    <w:rsid w:val="00102B83"/>
    <w:rsid w:val="00102C77"/>
    <w:rsid w:val="00102D71"/>
    <w:rsid w:val="001030BB"/>
    <w:rsid w:val="001031B1"/>
    <w:rsid w:val="001032FB"/>
    <w:rsid w:val="00103363"/>
    <w:rsid w:val="0010367A"/>
    <w:rsid w:val="00103937"/>
    <w:rsid w:val="001039CB"/>
    <w:rsid w:val="00103B4C"/>
    <w:rsid w:val="00103CBA"/>
    <w:rsid w:val="00103E77"/>
    <w:rsid w:val="0010409B"/>
    <w:rsid w:val="00104840"/>
    <w:rsid w:val="0010493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D"/>
    <w:rsid w:val="00106ADA"/>
    <w:rsid w:val="00106BC9"/>
    <w:rsid w:val="00106EF3"/>
    <w:rsid w:val="00107051"/>
    <w:rsid w:val="00107304"/>
    <w:rsid w:val="00107395"/>
    <w:rsid w:val="00107661"/>
    <w:rsid w:val="0010766B"/>
    <w:rsid w:val="00107B1A"/>
    <w:rsid w:val="00107D76"/>
    <w:rsid w:val="00107EB3"/>
    <w:rsid w:val="00107F71"/>
    <w:rsid w:val="00107FBE"/>
    <w:rsid w:val="001101AE"/>
    <w:rsid w:val="00110304"/>
    <w:rsid w:val="00110332"/>
    <w:rsid w:val="00110517"/>
    <w:rsid w:val="001109E6"/>
    <w:rsid w:val="00110A35"/>
    <w:rsid w:val="00110AA0"/>
    <w:rsid w:val="00110C59"/>
    <w:rsid w:val="00110ED7"/>
    <w:rsid w:val="00110F48"/>
    <w:rsid w:val="0011132C"/>
    <w:rsid w:val="001113AF"/>
    <w:rsid w:val="0011141E"/>
    <w:rsid w:val="001114FF"/>
    <w:rsid w:val="0011161C"/>
    <w:rsid w:val="00111719"/>
    <w:rsid w:val="00111895"/>
    <w:rsid w:val="001118A5"/>
    <w:rsid w:val="00111A76"/>
    <w:rsid w:val="00111DB1"/>
    <w:rsid w:val="00111F5F"/>
    <w:rsid w:val="001120FC"/>
    <w:rsid w:val="00112195"/>
    <w:rsid w:val="001125C2"/>
    <w:rsid w:val="00112725"/>
    <w:rsid w:val="001128A8"/>
    <w:rsid w:val="00112991"/>
    <w:rsid w:val="00112F21"/>
    <w:rsid w:val="0011300A"/>
    <w:rsid w:val="0011302C"/>
    <w:rsid w:val="0011322D"/>
    <w:rsid w:val="00113355"/>
    <w:rsid w:val="001135BA"/>
    <w:rsid w:val="001137AD"/>
    <w:rsid w:val="00113F68"/>
    <w:rsid w:val="001146CF"/>
    <w:rsid w:val="0011472A"/>
    <w:rsid w:val="00114746"/>
    <w:rsid w:val="00114BD9"/>
    <w:rsid w:val="00114F04"/>
    <w:rsid w:val="0011501B"/>
    <w:rsid w:val="001150C7"/>
    <w:rsid w:val="001151F9"/>
    <w:rsid w:val="001153B5"/>
    <w:rsid w:val="00115911"/>
    <w:rsid w:val="0011621D"/>
    <w:rsid w:val="001163EF"/>
    <w:rsid w:val="00116709"/>
    <w:rsid w:val="00116753"/>
    <w:rsid w:val="001169AC"/>
    <w:rsid w:val="001171B8"/>
    <w:rsid w:val="00117296"/>
    <w:rsid w:val="00117423"/>
    <w:rsid w:val="001174AC"/>
    <w:rsid w:val="0011759E"/>
    <w:rsid w:val="00117B3F"/>
    <w:rsid w:val="00120A0B"/>
    <w:rsid w:val="00120A72"/>
    <w:rsid w:val="00120AAC"/>
    <w:rsid w:val="00120DD5"/>
    <w:rsid w:val="00121504"/>
    <w:rsid w:val="001216B6"/>
    <w:rsid w:val="001216CD"/>
    <w:rsid w:val="00121B7F"/>
    <w:rsid w:val="00122469"/>
    <w:rsid w:val="00122470"/>
    <w:rsid w:val="00122655"/>
    <w:rsid w:val="00122886"/>
    <w:rsid w:val="001229E0"/>
    <w:rsid w:val="00122D1E"/>
    <w:rsid w:val="00122F56"/>
    <w:rsid w:val="00122F80"/>
    <w:rsid w:val="001230E9"/>
    <w:rsid w:val="001233A1"/>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E79"/>
    <w:rsid w:val="00125033"/>
    <w:rsid w:val="00125831"/>
    <w:rsid w:val="001258E3"/>
    <w:rsid w:val="00125AA4"/>
    <w:rsid w:val="00125C01"/>
    <w:rsid w:val="00125C1F"/>
    <w:rsid w:val="00125CA4"/>
    <w:rsid w:val="00125D0D"/>
    <w:rsid w:val="00125EA3"/>
    <w:rsid w:val="00125ED7"/>
    <w:rsid w:val="00126188"/>
    <w:rsid w:val="00126329"/>
    <w:rsid w:val="00126884"/>
    <w:rsid w:val="00126A1D"/>
    <w:rsid w:val="00126A3F"/>
    <w:rsid w:val="00127101"/>
    <w:rsid w:val="00127206"/>
    <w:rsid w:val="00127598"/>
    <w:rsid w:val="001277E6"/>
    <w:rsid w:val="001278E7"/>
    <w:rsid w:val="001279D0"/>
    <w:rsid w:val="001279D2"/>
    <w:rsid w:val="00127E77"/>
    <w:rsid w:val="00127EA2"/>
    <w:rsid w:val="0013041E"/>
    <w:rsid w:val="001304BB"/>
    <w:rsid w:val="00130753"/>
    <w:rsid w:val="00130ADC"/>
    <w:rsid w:val="00130B3A"/>
    <w:rsid w:val="00130B83"/>
    <w:rsid w:val="00130C04"/>
    <w:rsid w:val="00130EAE"/>
    <w:rsid w:val="00130F35"/>
    <w:rsid w:val="00130F94"/>
    <w:rsid w:val="0013148A"/>
    <w:rsid w:val="001314CA"/>
    <w:rsid w:val="001317F0"/>
    <w:rsid w:val="001318DB"/>
    <w:rsid w:val="00131A82"/>
    <w:rsid w:val="00131B9D"/>
    <w:rsid w:val="00131E23"/>
    <w:rsid w:val="00131E93"/>
    <w:rsid w:val="00132576"/>
    <w:rsid w:val="001326B7"/>
    <w:rsid w:val="001327E5"/>
    <w:rsid w:val="00132BAC"/>
    <w:rsid w:val="00132C03"/>
    <w:rsid w:val="00132CFC"/>
    <w:rsid w:val="00132D63"/>
    <w:rsid w:val="00132E63"/>
    <w:rsid w:val="00132F5A"/>
    <w:rsid w:val="0013319C"/>
    <w:rsid w:val="001331B3"/>
    <w:rsid w:val="001331BE"/>
    <w:rsid w:val="00133355"/>
    <w:rsid w:val="0013361D"/>
    <w:rsid w:val="00133897"/>
    <w:rsid w:val="00133978"/>
    <w:rsid w:val="001339DB"/>
    <w:rsid w:val="00134974"/>
    <w:rsid w:val="00134A38"/>
    <w:rsid w:val="00134B9D"/>
    <w:rsid w:val="00134BDE"/>
    <w:rsid w:val="00134CC6"/>
    <w:rsid w:val="001356C3"/>
    <w:rsid w:val="001356D1"/>
    <w:rsid w:val="0013594B"/>
    <w:rsid w:val="00135972"/>
    <w:rsid w:val="001359F2"/>
    <w:rsid w:val="00135A19"/>
    <w:rsid w:val="00135C10"/>
    <w:rsid w:val="00135E0C"/>
    <w:rsid w:val="00135E38"/>
    <w:rsid w:val="00135FA6"/>
    <w:rsid w:val="00136179"/>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40"/>
    <w:rsid w:val="00140A67"/>
    <w:rsid w:val="00140B39"/>
    <w:rsid w:val="00140E66"/>
    <w:rsid w:val="001410A9"/>
    <w:rsid w:val="001411FB"/>
    <w:rsid w:val="001414AC"/>
    <w:rsid w:val="001415D8"/>
    <w:rsid w:val="00141757"/>
    <w:rsid w:val="00141AC2"/>
    <w:rsid w:val="00141B54"/>
    <w:rsid w:val="00141B8E"/>
    <w:rsid w:val="00141E28"/>
    <w:rsid w:val="00142022"/>
    <w:rsid w:val="001421D0"/>
    <w:rsid w:val="0014227B"/>
    <w:rsid w:val="001426D9"/>
    <w:rsid w:val="001429E7"/>
    <w:rsid w:val="001429F5"/>
    <w:rsid w:val="00142CDB"/>
    <w:rsid w:val="0014325F"/>
    <w:rsid w:val="00143287"/>
    <w:rsid w:val="001432C5"/>
    <w:rsid w:val="001435F1"/>
    <w:rsid w:val="00143BD9"/>
    <w:rsid w:val="00143CB1"/>
    <w:rsid w:val="0014405C"/>
    <w:rsid w:val="0014406C"/>
    <w:rsid w:val="0014440C"/>
    <w:rsid w:val="0014446C"/>
    <w:rsid w:val="0014447D"/>
    <w:rsid w:val="0014448E"/>
    <w:rsid w:val="001445DA"/>
    <w:rsid w:val="001446B1"/>
    <w:rsid w:val="00144720"/>
    <w:rsid w:val="0014476C"/>
    <w:rsid w:val="00144D06"/>
    <w:rsid w:val="00144D50"/>
    <w:rsid w:val="00144FA1"/>
    <w:rsid w:val="001451DB"/>
    <w:rsid w:val="001452B1"/>
    <w:rsid w:val="001453EB"/>
    <w:rsid w:val="00145AFF"/>
    <w:rsid w:val="00145B6F"/>
    <w:rsid w:val="00145D21"/>
    <w:rsid w:val="00145D43"/>
    <w:rsid w:val="00146069"/>
    <w:rsid w:val="00146400"/>
    <w:rsid w:val="00146445"/>
    <w:rsid w:val="001465B0"/>
    <w:rsid w:val="001468E5"/>
    <w:rsid w:val="001469E0"/>
    <w:rsid w:val="00147183"/>
    <w:rsid w:val="0014735C"/>
    <w:rsid w:val="00147378"/>
    <w:rsid w:val="0014793C"/>
    <w:rsid w:val="00147B94"/>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E77"/>
    <w:rsid w:val="001528B5"/>
    <w:rsid w:val="00152994"/>
    <w:rsid w:val="00153000"/>
    <w:rsid w:val="0015312D"/>
    <w:rsid w:val="001532B7"/>
    <w:rsid w:val="001532E6"/>
    <w:rsid w:val="00153307"/>
    <w:rsid w:val="0015386F"/>
    <w:rsid w:val="00153976"/>
    <w:rsid w:val="00153B22"/>
    <w:rsid w:val="00153E9A"/>
    <w:rsid w:val="001541CE"/>
    <w:rsid w:val="00154789"/>
    <w:rsid w:val="00154DDF"/>
    <w:rsid w:val="00154DFD"/>
    <w:rsid w:val="00154F42"/>
    <w:rsid w:val="00154F45"/>
    <w:rsid w:val="00154F5C"/>
    <w:rsid w:val="00154FA5"/>
    <w:rsid w:val="0015525A"/>
    <w:rsid w:val="001552C8"/>
    <w:rsid w:val="00155709"/>
    <w:rsid w:val="00155845"/>
    <w:rsid w:val="00155B12"/>
    <w:rsid w:val="00155C38"/>
    <w:rsid w:val="00155CD9"/>
    <w:rsid w:val="00155E2E"/>
    <w:rsid w:val="00156212"/>
    <w:rsid w:val="0015644F"/>
    <w:rsid w:val="001564C7"/>
    <w:rsid w:val="0015652E"/>
    <w:rsid w:val="001565B1"/>
    <w:rsid w:val="001567DB"/>
    <w:rsid w:val="00156912"/>
    <w:rsid w:val="0015698F"/>
    <w:rsid w:val="00156C13"/>
    <w:rsid w:val="00156CCB"/>
    <w:rsid w:val="00156EF4"/>
    <w:rsid w:val="00156F1D"/>
    <w:rsid w:val="00157864"/>
    <w:rsid w:val="001578E3"/>
    <w:rsid w:val="001578E4"/>
    <w:rsid w:val="00157A72"/>
    <w:rsid w:val="00157BD9"/>
    <w:rsid w:val="00157DAF"/>
    <w:rsid w:val="00157E43"/>
    <w:rsid w:val="00157EB8"/>
    <w:rsid w:val="001603E0"/>
    <w:rsid w:val="00160AD2"/>
    <w:rsid w:val="00160B9C"/>
    <w:rsid w:val="00160C79"/>
    <w:rsid w:val="00160ED5"/>
    <w:rsid w:val="00161189"/>
    <w:rsid w:val="0016198A"/>
    <w:rsid w:val="00161A00"/>
    <w:rsid w:val="00161AAA"/>
    <w:rsid w:val="00161DC1"/>
    <w:rsid w:val="00161E41"/>
    <w:rsid w:val="00162433"/>
    <w:rsid w:val="0016258E"/>
    <w:rsid w:val="00162D51"/>
    <w:rsid w:val="00162E2F"/>
    <w:rsid w:val="001631C7"/>
    <w:rsid w:val="0016331D"/>
    <w:rsid w:val="00163436"/>
    <w:rsid w:val="00163C3C"/>
    <w:rsid w:val="00163C80"/>
    <w:rsid w:val="00163CEE"/>
    <w:rsid w:val="00163E2B"/>
    <w:rsid w:val="0016410D"/>
    <w:rsid w:val="001641FB"/>
    <w:rsid w:val="00164686"/>
    <w:rsid w:val="00164712"/>
    <w:rsid w:val="0016473C"/>
    <w:rsid w:val="0016482D"/>
    <w:rsid w:val="00164A87"/>
    <w:rsid w:val="00164D4A"/>
    <w:rsid w:val="0016544C"/>
    <w:rsid w:val="00165786"/>
    <w:rsid w:val="0016584C"/>
    <w:rsid w:val="00165B3E"/>
    <w:rsid w:val="00165F08"/>
    <w:rsid w:val="00165F6C"/>
    <w:rsid w:val="00166085"/>
    <w:rsid w:val="00166805"/>
    <w:rsid w:val="00166941"/>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D84"/>
    <w:rsid w:val="00170ED8"/>
    <w:rsid w:val="001711C3"/>
    <w:rsid w:val="001715AA"/>
    <w:rsid w:val="001715F0"/>
    <w:rsid w:val="001717F5"/>
    <w:rsid w:val="00171863"/>
    <w:rsid w:val="001718BB"/>
    <w:rsid w:val="00171EBE"/>
    <w:rsid w:val="0017209D"/>
    <w:rsid w:val="00172228"/>
    <w:rsid w:val="001726E2"/>
    <w:rsid w:val="00172A27"/>
    <w:rsid w:val="00172B8C"/>
    <w:rsid w:val="00172C12"/>
    <w:rsid w:val="00172D8C"/>
    <w:rsid w:val="00172FCF"/>
    <w:rsid w:val="001735B5"/>
    <w:rsid w:val="0017375B"/>
    <w:rsid w:val="00173888"/>
    <w:rsid w:val="00173A3B"/>
    <w:rsid w:val="00173E33"/>
    <w:rsid w:val="00173E58"/>
    <w:rsid w:val="00173F18"/>
    <w:rsid w:val="00173FEF"/>
    <w:rsid w:val="00174037"/>
    <w:rsid w:val="001742CE"/>
    <w:rsid w:val="001743B2"/>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5E"/>
    <w:rsid w:val="00177031"/>
    <w:rsid w:val="001771F5"/>
    <w:rsid w:val="00177528"/>
    <w:rsid w:val="001775A9"/>
    <w:rsid w:val="00177B1E"/>
    <w:rsid w:val="00177CD9"/>
    <w:rsid w:val="00177CF6"/>
    <w:rsid w:val="00177D7A"/>
    <w:rsid w:val="00177E40"/>
    <w:rsid w:val="00177EE8"/>
    <w:rsid w:val="0018001A"/>
    <w:rsid w:val="001802A2"/>
    <w:rsid w:val="0018048E"/>
    <w:rsid w:val="00180604"/>
    <w:rsid w:val="00180636"/>
    <w:rsid w:val="00180CB0"/>
    <w:rsid w:val="00180D44"/>
    <w:rsid w:val="00180DD3"/>
    <w:rsid w:val="001814AB"/>
    <w:rsid w:val="0018157F"/>
    <w:rsid w:val="001815BC"/>
    <w:rsid w:val="00181B8E"/>
    <w:rsid w:val="00182000"/>
    <w:rsid w:val="00182212"/>
    <w:rsid w:val="001828EB"/>
    <w:rsid w:val="001829FA"/>
    <w:rsid w:val="00183227"/>
    <w:rsid w:val="00183293"/>
    <w:rsid w:val="001832F4"/>
    <w:rsid w:val="001833F5"/>
    <w:rsid w:val="00183510"/>
    <w:rsid w:val="0018370C"/>
    <w:rsid w:val="0018370D"/>
    <w:rsid w:val="001837DE"/>
    <w:rsid w:val="00183BCA"/>
    <w:rsid w:val="00183C8D"/>
    <w:rsid w:val="00183DA3"/>
    <w:rsid w:val="00183EA7"/>
    <w:rsid w:val="00183EC8"/>
    <w:rsid w:val="00183F3D"/>
    <w:rsid w:val="0018405D"/>
    <w:rsid w:val="00184249"/>
    <w:rsid w:val="00184EB5"/>
    <w:rsid w:val="00185216"/>
    <w:rsid w:val="0018536F"/>
    <w:rsid w:val="0018546A"/>
    <w:rsid w:val="001854C0"/>
    <w:rsid w:val="0018573F"/>
    <w:rsid w:val="00185757"/>
    <w:rsid w:val="00185766"/>
    <w:rsid w:val="001859D7"/>
    <w:rsid w:val="00185B5F"/>
    <w:rsid w:val="00186186"/>
    <w:rsid w:val="0018628C"/>
    <w:rsid w:val="001863B6"/>
    <w:rsid w:val="001863F7"/>
    <w:rsid w:val="001865B0"/>
    <w:rsid w:val="0018685E"/>
    <w:rsid w:val="00186DEA"/>
    <w:rsid w:val="00186FB5"/>
    <w:rsid w:val="001871FE"/>
    <w:rsid w:val="00187317"/>
    <w:rsid w:val="00187331"/>
    <w:rsid w:val="00187453"/>
    <w:rsid w:val="0018792C"/>
    <w:rsid w:val="0018798A"/>
    <w:rsid w:val="001879AC"/>
    <w:rsid w:val="00187B67"/>
    <w:rsid w:val="00187BEA"/>
    <w:rsid w:val="00187BF5"/>
    <w:rsid w:val="00187F78"/>
    <w:rsid w:val="0019017C"/>
    <w:rsid w:val="001907C4"/>
    <w:rsid w:val="00190C79"/>
    <w:rsid w:val="00190F03"/>
    <w:rsid w:val="00190F20"/>
    <w:rsid w:val="001910E2"/>
    <w:rsid w:val="00191941"/>
    <w:rsid w:val="00191A40"/>
    <w:rsid w:val="00191BD2"/>
    <w:rsid w:val="00191ED9"/>
    <w:rsid w:val="00191F53"/>
    <w:rsid w:val="00192137"/>
    <w:rsid w:val="0019214A"/>
    <w:rsid w:val="001922BF"/>
    <w:rsid w:val="001923A5"/>
    <w:rsid w:val="001925B1"/>
    <w:rsid w:val="00192673"/>
    <w:rsid w:val="001927F4"/>
    <w:rsid w:val="001928FA"/>
    <w:rsid w:val="001929A9"/>
    <w:rsid w:val="001929DB"/>
    <w:rsid w:val="00192BAE"/>
    <w:rsid w:val="00192D23"/>
    <w:rsid w:val="00192F3B"/>
    <w:rsid w:val="001932DB"/>
    <w:rsid w:val="001934B0"/>
    <w:rsid w:val="001937DD"/>
    <w:rsid w:val="00193812"/>
    <w:rsid w:val="00193FB1"/>
    <w:rsid w:val="00194206"/>
    <w:rsid w:val="0019423B"/>
    <w:rsid w:val="0019424A"/>
    <w:rsid w:val="001942BF"/>
    <w:rsid w:val="001946ED"/>
    <w:rsid w:val="00194702"/>
    <w:rsid w:val="00194C1C"/>
    <w:rsid w:val="00194CF1"/>
    <w:rsid w:val="00194D75"/>
    <w:rsid w:val="00195150"/>
    <w:rsid w:val="00195630"/>
    <w:rsid w:val="00195669"/>
    <w:rsid w:val="00195CE3"/>
    <w:rsid w:val="00195EF5"/>
    <w:rsid w:val="00196373"/>
    <w:rsid w:val="00196618"/>
    <w:rsid w:val="00196633"/>
    <w:rsid w:val="0019668C"/>
    <w:rsid w:val="001969EF"/>
    <w:rsid w:val="00196B8E"/>
    <w:rsid w:val="00196DC5"/>
    <w:rsid w:val="00196FE9"/>
    <w:rsid w:val="001970DE"/>
    <w:rsid w:val="001974E9"/>
    <w:rsid w:val="00197A56"/>
    <w:rsid w:val="00197B2C"/>
    <w:rsid w:val="00197E17"/>
    <w:rsid w:val="00197E52"/>
    <w:rsid w:val="001A0002"/>
    <w:rsid w:val="001A01B9"/>
    <w:rsid w:val="001A0275"/>
    <w:rsid w:val="001A0C2A"/>
    <w:rsid w:val="001A0C72"/>
    <w:rsid w:val="001A0F80"/>
    <w:rsid w:val="001A1267"/>
    <w:rsid w:val="001A13C2"/>
    <w:rsid w:val="001A154E"/>
    <w:rsid w:val="001A178E"/>
    <w:rsid w:val="001A181F"/>
    <w:rsid w:val="001A1CCE"/>
    <w:rsid w:val="001A1D23"/>
    <w:rsid w:val="001A2279"/>
    <w:rsid w:val="001A259B"/>
    <w:rsid w:val="001A273E"/>
    <w:rsid w:val="001A29E7"/>
    <w:rsid w:val="001A2A23"/>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992"/>
    <w:rsid w:val="001A50D6"/>
    <w:rsid w:val="001A51EB"/>
    <w:rsid w:val="001A51F9"/>
    <w:rsid w:val="001A551B"/>
    <w:rsid w:val="001A58A4"/>
    <w:rsid w:val="001A59F8"/>
    <w:rsid w:val="001A5A83"/>
    <w:rsid w:val="001A5F47"/>
    <w:rsid w:val="001A6145"/>
    <w:rsid w:val="001A64A1"/>
    <w:rsid w:val="001A6536"/>
    <w:rsid w:val="001A6DF6"/>
    <w:rsid w:val="001A71B4"/>
    <w:rsid w:val="001A727B"/>
    <w:rsid w:val="001A7CF2"/>
    <w:rsid w:val="001A7D4F"/>
    <w:rsid w:val="001B01E4"/>
    <w:rsid w:val="001B03B7"/>
    <w:rsid w:val="001B04DA"/>
    <w:rsid w:val="001B05A4"/>
    <w:rsid w:val="001B061D"/>
    <w:rsid w:val="001B088D"/>
    <w:rsid w:val="001B09AD"/>
    <w:rsid w:val="001B0A9C"/>
    <w:rsid w:val="001B0B3A"/>
    <w:rsid w:val="001B12D5"/>
    <w:rsid w:val="001B148B"/>
    <w:rsid w:val="001B161A"/>
    <w:rsid w:val="001B18F7"/>
    <w:rsid w:val="001B1B50"/>
    <w:rsid w:val="001B1BA2"/>
    <w:rsid w:val="001B1C53"/>
    <w:rsid w:val="001B1D1C"/>
    <w:rsid w:val="001B1D92"/>
    <w:rsid w:val="001B1F7E"/>
    <w:rsid w:val="001B20D9"/>
    <w:rsid w:val="001B2165"/>
    <w:rsid w:val="001B223A"/>
    <w:rsid w:val="001B23DA"/>
    <w:rsid w:val="001B24A6"/>
    <w:rsid w:val="001B2958"/>
    <w:rsid w:val="001B299D"/>
    <w:rsid w:val="001B3023"/>
    <w:rsid w:val="001B31ED"/>
    <w:rsid w:val="001B3597"/>
    <w:rsid w:val="001B37C7"/>
    <w:rsid w:val="001B3934"/>
    <w:rsid w:val="001B39D7"/>
    <w:rsid w:val="001B3B5D"/>
    <w:rsid w:val="001B3C54"/>
    <w:rsid w:val="001B3CC9"/>
    <w:rsid w:val="001B3CD7"/>
    <w:rsid w:val="001B436E"/>
    <w:rsid w:val="001B4BD2"/>
    <w:rsid w:val="001B4CCF"/>
    <w:rsid w:val="001B4F4B"/>
    <w:rsid w:val="001B50C2"/>
    <w:rsid w:val="001B50FE"/>
    <w:rsid w:val="001B5170"/>
    <w:rsid w:val="001B5277"/>
    <w:rsid w:val="001B5583"/>
    <w:rsid w:val="001B56A2"/>
    <w:rsid w:val="001B5B25"/>
    <w:rsid w:val="001B5D5A"/>
    <w:rsid w:val="001B5E52"/>
    <w:rsid w:val="001B5F0C"/>
    <w:rsid w:val="001B63F6"/>
    <w:rsid w:val="001B6669"/>
    <w:rsid w:val="001B66D0"/>
    <w:rsid w:val="001B6A43"/>
    <w:rsid w:val="001B6C09"/>
    <w:rsid w:val="001B7010"/>
    <w:rsid w:val="001B7149"/>
    <w:rsid w:val="001B71C5"/>
    <w:rsid w:val="001B7271"/>
    <w:rsid w:val="001B7323"/>
    <w:rsid w:val="001B7370"/>
    <w:rsid w:val="001B7378"/>
    <w:rsid w:val="001B749D"/>
    <w:rsid w:val="001B7696"/>
    <w:rsid w:val="001B7906"/>
    <w:rsid w:val="001B7A60"/>
    <w:rsid w:val="001B7CD2"/>
    <w:rsid w:val="001B7DB2"/>
    <w:rsid w:val="001C01B7"/>
    <w:rsid w:val="001C02C6"/>
    <w:rsid w:val="001C052F"/>
    <w:rsid w:val="001C0612"/>
    <w:rsid w:val="001C076F"/>
    <w:rsid w:val="001C0BC4"/>
    <w:rsid w:val="001C1841"/>
    <w:rsid w:val="001C1A97"/>
    <w:rsid w:val="001C1CFE"/>
    <w:rsid w:val="001C21D3"/>
    <w:rsid w:val="001C235F"/>
    <w:rsid w:val="001C2710"/>
    <w:rsid w:val="001C27A8"/>
    <w:rsid w:val="001C2868"/>
    <w:rsid w:val="001C2890"/>
    <w:rsid w:val="001C2965"/>
    <w:rsid w:val="001C29F6"/>
    <w:rsid w:val="001C29FC"/>
    <w:rsid w:val="001C2D75"/>
    <w:rsid w:val="001C2DEB"/>
    <w:rsid w:val="001C3054"/>
    <w:rsid w:val="001C30FC"/>
    <w:rsid w:val="001C3520"/>
    <w:rsid w:val="001C3A36"/>
    <w:rsid w:val="001C3B68"/>
    <w:rsid w:val="001C3D68"/>
    <w:rsid w:val="001C41EF"/>
    <w:rsid w:val="001C453C"/>
    <w:rsid w:val="001C45AC"/>
    <w:rsid w:val="001C4694"/>
    <w:rsid w:val="001C48F6"/>
    <w:rsid w:val="001C4B66"/>
    <w:rsid w:val="001C4C47"/>
    <w:rsid w:val="001C4C66"/>
    <w:rsid w:val="001C4D23"/>
    <w:rsid w:val="001C4E1B"/>
    <w:rsid w:val="001C4F0D"/>
    <w:rsid w:val="001C50E1"/>
    <w:rsid w:val="001C5102"/>
    <w:rsid w:val="001C53E4"/>
    <w:rsid w:val="001C55D5"/>
    <w:rsid w:val="001C56C5"/>
    <w:rsid w:val="001C5AE9"/>
    <w:rsid w:val="001C5D2D"/>
    <w:rsid w:val="001C6173"/>
    <w:rsid w:val="001C61A8"/>
    <w:rsid w:val="001C626F"/>
    <w:rsid w:val="001C652F"/>
    <w:rsid w:val="001C655D"/>
    <w:rsid w:val="001C68C8"/>
    <w:rsid w:val="001C692C"/>
    <w:rsid w:val="001C70F7"/>
    <w:rsid w:val="001C7254"/>
    <w:rsid w:val="001C7268"/>
    <w:rsid w:val="001C75FB"/>
    <w:rsid w:val="001C76D5"/>
    <w:rsid w:val="001C78FC"/>
    <w:rsid w:val="001C7D93"/>
    <w:rsid w:val="001D042B"/>
    <w:rsid w:val="001D0623"/>
    <w:rsid w:val="001D070F"/>
    <w:rsid w:val="001D096F"/>
    <w:rsid w:val="001D0BFB"/>
    <w:rsid w:val="001D0D7D"/>
    <w:rsid w:val="001D0D86"/>
    <w:rsid w:val="001D0DB7"/>
    <w:rsid w:val="001D0DD1"/>
    <w:rsid w:val="001D0E97"/>
    <w:rsid w:val="001D0EE9"/>
    <w:rsid w:val="001D12E3"/>
    <w:rsid w:val="001D137B"/>
    <w:rsid w:val="001D139E"/>
    <w:rsid w:val="001D153F"/>
    <w:rsid w:val="001D155F"/>
    <w:rsid w:val="001D1960"/>
    <w:rsid w:val="001D1A0B"/>
    <w:rsid w:val="001D1CF7"/>
    <w:rsid w:val="001D1FC7"/>
    <w:rsid w:val="001D2074"/>
    <w:rsid w:val="001D254C"/>
    <w:rsid w:val="001D27DE"/>
    <w:rsid w:val="001D2CA4"/>
    <w:rsid w:val="001D3507"/>
    <w:rsid w:val="001D363E"/>
    <w:rsid w:val="001D3871"/>
    <w:rsid w:val="001D3CC4"/>
    <w:rsid w:val="001D3F4E"/>
    <w:rsid w:val="001D3FDA"/>
    <w:rsid w:val="001D42F4"/>
    <w:rsid w:val="001D4405"/>
    <w:rsid w:val="001D4657"/>
    <w:rsid w:val="001D4CE0"/>
    <w:rsid w:val="001D4D9E"/>
    <w:rsid w:val="001D4E94"/>
    <w:rsid w:val="001D515E"/>
    <w:rsid w:val="001D51A4"/>
    <w:rsid w:val="001D5535"/>
    <w:rsid w:val="001D56F3"/>
    <w:rsid w:val="001D5A03"/>
    <w:rsid w:val="001D5A78"/>
    <w:rsid w:val="001D5AEC"/>
    <w:rsid w:val="001D5C94"/>
    <w:rsid w:val="001D6304"/>
    <w:rsid w:val="001D647B"/>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1051"/>
    <w:rsid w:val="001E1532"/>
    <w:rsid w:val="001E19AD"/>
    <w:rsid w:val="001E19DE"/>
    <w:rsid w:val="001E1B04"/>
    <w:rsid w:val="001E1C27"/>
    <w:rsid w:val="001E1E32"/>
    <w:rsid w:val="001E1F5C"/>
    <w:rsid w:val="001E210F"/>
    <w:rsid w:val="001E253A"/>
    <w:rsid w:val="001E271D"/>
    <w:rsid w:val="001E27FE"/>
    <w:rsid w:val="001E2B51"/>
    <w:rsid w:val="001E2B65"/>
    <w:rsid w:val="001E2F8C"/>
    <w:rsid w:val="001E30EB"/>
    <w:rsid w:val="001E31B1"/>
    <w:rsid w:val="001E3A19"/>
    <w:rsid w:val="001E3ADE"/>
    <w:rsid w:val="001E3C84"/>
    <w:rsid w:val="001E3CE6"/>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5044"/>
    <w:rsid w:val="001E536D"/>
    <w:rsid w:val="001E5436"/>
    <w:rsid w:val="001E5626"/>
    <w:rsid w:val="001E5648"/>
    <w:rsid w:val="001E59F8"/>
    <w:rsid w:val="001E5A3F"/>
    <w:rsid w:val="001E5B8C"/>
    <w:rsid w:val="001E5DE6"/>
    <w:rsid w:val="001E6229"/>
    <w:rsid w:val="001E6541"/>
    <w:rsid w:val="001E68E4"/>
    <w:rsid w:val="001E694C"/>
    <w:rsid w:val="001E6C1C"/>
    <w:rsid w:val="001E6D44"/>
    <w:rsid w:val="001E6FFE"/>
    <w:rsid w:val="001E7029"/>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E38"/>
    <w:rsid w:val="001F0FDE"/>
    <w:rsid w:val="001F1374"/>
    <w:rsid w:val="001F16CB"/>
    <w:rsid w:val="001F1704"/>
    <w:rsid w:val="001F189B"/>
    <w:rsid w:val="001F19D7"/>
    <w:rsid w:val="001F1CA5"/>
    <w:rsid w:val="001F1CAC"/>
    <w:rsid w:val="001F1F19"/>
    <w:rsid w:val="001F1F7A"/>
    <w:rsid w:val="001F22ED"/>
    <w:rsid w:val="001F2589"/>
    <w:rsid w:val="001F2622"/>
    <w:rsid w:val="001F2832"/>
    <w:rsid w:val="001F28FC"/>
    <w:rsid w:val="001F2A53"/>
    <w:rsid w:val="001F31AC"/>
    <w:rsid w:val="001F32BC"/>
    <w:rsid w:val="001F35D4"/>
    <w:rsid w:val="001F377F"/>
    <w:rsid w:val="001F3C10"/>
    <w:rsid w:val="001F3D94"/>
    <w:rsid w:val="001F3E96"/>
    <w:rsid w:val="001F3F0F"/>
    <w:rsid w:val="001F3F7A"/>
    <w:rsid w:val="001F3FCA"/>
    <w:rsid w:val="001F439F"/>
    <w:rsid w:val="001F4759"/>
    <w:rsid w:val="001F47EF"/>
    <w:rsid w:val="001F4893"/>
    <w:rsid w:val="001F4927"/>
    <w:rsid w:val="001F4BFE"/>
    <w:rsid w:val="001F4D40"/>
    <w:rsid w:val="001F4E70"/>
    <w:rsid w:val="001F4E93"/>
    <w:rsid w:val="001F4E94"/>
    <w:rsid w:val="001F5414"/>
    <w:rsid w:val="001F58AC"/>
    <w:rsid w:val="001F5EB3"/>
    <w:rsid w:val="001F6046"/>
    <w:rsid w:val="001F6185"/>
    <w:rsid w:val="001F61AF"/>
    <w:rsid w:val="001F61D9"/>
    <w:rsid w:val="001F64CC"/>
    <w:rsid w:val="001F652D"/>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25C"/>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4A6"/>
    <w:rsid w:val="00203764"/>
    <w:rsid w:val="0020379F"/>
    <w:rsid w:val="002037C0"/>
    <w:rsid w:val="00203B3E"/>
    <w:rsid w:val="00203BDA"/>
    <w:rsid w:val="00203C89"/>
    <w:rsid w:val="0020431F"/>
    <w:rsid w:val="002043AC"/>
    <w:rsid w:val="0020451E"/>
    <w:rsid w:val="00204572"/>
    <w:rsid w:val="0020471D"/>
    <w:rsid w:val="00204C3F"/>
    <w:rsid w:val="00204EB3"/>
    <w:rsid w:val="002050FC"/>
    <w:rsid w:val="0020540C"/>
    <w:rsid w:val="002054DE"/>
    <w:rsid w:val="00205563"/>
    <w:rsid w:val="002055F9"/>
    <w:rsid w:val="00205773"/>
    <w:rsid w:val="00205943"/>
    <w:rsid w:val="00205EB1"/>
    <w:rsid w:val="002060DB"/>
    <w:rsid w:val="002060FE"/>
    <w:rsid w:val="002064B2"/>
    <w:rsid w:val="0020655B"/>
    <w:rsid w:val="0020677C"/>
    <w:rsid w:val="00206C3E"/>
    <w:rsid w:val="00206CB7"/>
    <w:rsid w:val="00207136"/>
    <w:rsid w:val="0020743B"/>
    <w:rsid w:val="0020769D"/>
    <w:rsid w:val="002077D6"/>
    <w:rsid w:val="0020797F"/>
    <w:rsid w:val="002079CA"/>
    <w:rsid w:val="00207C49"/>
    <w:rsid w:val="00207D65"/>
    <w:rsid w:val="00207D8B"/>
    <w:rsid w:val="00207E9F"/>
    <w:rsid w:val="00207FA6"/>
    <w:rsid w:val="00210457"/>
    <w:rsid w:val="00210B12"/>
    <w:rsid w:val="00210CD7"/>
    <w:rsid w:val="002112DA"/>
    <w:rsid w:val="002113DA"/>
    <w:rsid w:val="00211402"/>
    <w:rsid w:val="00211586"/>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51C8"/>
    <w:rsid w:val="002157BB"/>
    <w:rsid w:val="002157BD"/>
    <w:rsid w:val="002157BF"/>
    <w:rsid w:val="00215B0E"/>
    <w:rsid w:val="00215B6F"/>
    <w:rsid w:val="00215EE9"/>
    <w:rsid w:val="0021602F"/>
    <w:rsid w:val="00216096"/>
    <w:rsid w:val="00216114"/>
    <w:rsid w:val="002161CA"/>
    <w:rsid w:val="002162A9"/>
    <w:rsid w:val="00216703"/>
    <w:rsid w:val="0021696C"/>
    <w:rsid w:val="00216A40"/>
    <w:rsid w:val="00216AB2"/>
    <w:rsid w:val="00216AE5"/>
    <w:rsid w:val="00216B13"/>
    <w:rsid w:val="00216B38"/>
    <w:rsid w:val="002170F3"/>
    <w:rsid w:val="002174F0"/>
    <w:rsid w:val="0021769E"/>
    <w:rsid w:val="0021772D"/>
    <w:rsid w:val="002179B9"/>
    <w:rsid w:val="002179E1"/>
    <w:rsid w:val="00217AC2"/>
    <w:rsid w:val="00217AE5"/>
    <w:rsid w:val="00217B76"/>
    <w:rsid w:val="00217E56"/>
    <w:rsid w:val="002206D7"/>
    <w:rsid w:val="00220717"/>
    <w:rsid w:val="002209E0"/>
    <w:rsid w:val="00220B26"/>
    <w:rsid w:val="00220DAD"/>
    <w:rsid w:val="002210AD"/>
    <w:rsid w:val="0022135B"/>
    <w:rsid w:val="0022140F"/>
    <w:rsid w:val="0022146D"/>
    <w:rsid w:val="002214C5"/>
    <w:rsid w:val="0022161F"/>
    <w:rsid w:val="00221C89"/>
    <w:rsid w:val="00221CAD"/>
    <w:rsid w:val="00221D1E"/>
    <w:rsid w:val="00221E46"/>
    <w:rsid w:val="00221F3B"/>
    <w:rsid w:val="00222020"/>
    <w:rsid w:val="002220E0"/>
    <w:rsid w:val="00222288"/>
    <w:rsid w:val="00222AEC"/>
    <w:rsid w:val="00222B25"/>
    <w:rsid w:val="00222BAB"/>
    <w:rsid w:val="00222CB0"/>
    <w:rsid w:val="00222D14"/>
    <w:rsid w:val="00222F65"/>
    <w:rsid w:val="00223048"/>
    <w:rsid w:val="002230CF"/>
    <w:rsid w:val="002230DF"/>
    <w:rsid w:val="002233A8"/>
    <w:rsid w:val="002235B9"/>
    <w:rsid w:val="002236DB"/>
    <w:rsid w:val="002238CC"/>
    <w:rsid w:val="00223938"/>
    <w:rsid w:val="00223A54"/>
    <w:rsid w:val="00223E8A"/>
    <w:rsid w:val="002242A2"/>
    <w:rsid w:val="00224623"/>
    <w:rsid w:val="00224881"/>
    <w:rsid w:val="00224F0A"/>
    <w:rsid w:val="002252FC"/>
    <w:rsid w:val="002254AE"/>
    <w:rsid w:val="00225551"/>
    <w:rsid w:val="00225669"/>
    <w:rsid w:val="00225AD5"/>
    <w:rsid w:val="00225FB4"/>
    <w:rsid w:val="00226061"/>
    <w:rsid w:val="002260BF"/>
    <w:rsid w:val="0022611C"/>
    <w:rsid w:val="0022639B"/>
    <w:rsid w:val="002264E0"/>
    <w:rsid w:val="002266CE"/>
    <w:rsid w:val="0022675D"/>
    <w:rsid w:val="00226865"/>
    <w:rsid w:val="0022688F"/>
    <w:rsid w:val="00226BB0"/>
    <w:rsid w:val="00226C3F"/>
    <w:rsid w:val="002272A8"/>
    <w:rsid w:val="00227412"/>
    <w:rsid w:val="002274F4"/>
    <w:rsid w:val="002275AA"/>
    <w:rsid w:val="00227740"/>
    <w:rsid w:val="002278E5"/>
    <w:rsid w:val="002302DB"/>
    <w:rsid w:val="00230508"/>
    <w:rsid w:val="002305C6"/>
    <w:rsid w:val="002309AD"/>
    <w:rsid w:val="00230CBA"/>
    <w:rsid w:val="00230EF1"/>
    <w:rsid w:val="00230EF9"/>
    <w:rsid w:val="00230FA4"/>
    <w:rsid w:val="00230FF7"/>
    <w:rsid w:val="00231362"/>
    <w:rsid w:val="002315DA"/>
    <w:rsid w:val="00231BDA"/>
    <w:rsid w:val="00231E3A"/>
    <w:rsid w:val="00231EFA"/>
    <w:rsid w:val="0023222B"/>
    <w:rsid w:val="002322AD"/>
    <w:rsid w:val="0023247D"/>
    <w:rsid w:val="00232572"/>
    <w:rsid w:val="002329CD"/>
    <w:rsid w:val="00232C41"/>
    <w:rsid w:val="00232E99"/>
    <w:rsid w:val="00233411"/>
    <w:rsid w:val="00233943"/>
    <w:rsid w:val="00233BA8"/>
    <w:rsid w:val="002342DD"/>
    <w:rsid w:val="002344A0"/>
    <w:rsid w:val="00234B22"/>
    <w:rsid w:val="00234BB7"/>
    <w:rsid w:val="00234CC7"/>
    <w:rsid w:val="00234DE9"/>
    <w:rsid w:val="00234E73"/>
    <w:rsid w:val="002350F0"/>
    <w:rsid w:val="0023512B"/>
    <w:rsid w:val="002352F4"/>
    <w:rsid w:val="0023539B"/>
    <w:rsid w:val="00235480"/>
    <w:rsid w:val="00235544"/>
    <w:rsid w:val="00235763"/>
    <w:rsid w:val="00235A03"/>
    <w:rsid w:val="00235B25"/>
    <w:rsid w:val="002361CA"/>
    <w:rsid w:val="002366BC"/>
    <w:rsid w:val="00236803"/>
    <w:rsid w:val="00236882"/>
    <w:rsid w:val="002369BD"/>
    <w:rsid w:val="00236AA7"/>
    <w:rsid w:val="00236AA8"/>
    <w:rsid w:val="00236B8F"/>
    <w:rsid w:val="00236C6D"/>
    <w:rsid w:val="00236C87"/>
    <w:rsid w:val="00236ECA"/>
    <w:rsid w:val="00237314"/>
    <w:rsid w:val="00237415"/>
    <w:rsid w:val="002374D0"/>
    <w:rsid w:val="002374E7"/>
    <w:rsid w:val="002374E9"/>
    <w:rsid w:val="0023760F"/>
    <w:rsid w:val="00237B73"/>
    <w:rsid w:val="00237C69"/>
    <w:rsid w:val="00237D54"/>
    <w:rsid w:val="00237D77"/>
    <w:rsid w:val="00237E69"/>
    <w:rsid w:val="00240150"/>
    <w:rsid w:val="00240161"/>
    <w:rsid w:val="00240344"/>
    <w:rsid w:val="0024092C"/>
    <w:rsid w:val="00240B18"/>
    <w:rsid w:val="00240B53"/>
    <w:rsid w:val="00240E43"/>
    <w:rsid w:val="00240E56"/>
    <w:rsid w:val="002412BF"/>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DD6"/>
    <w:rsid w:val="00244E77"/>
    <w:rsid w:val="00245206"/>
    <w:rsid w:val="0024527E"/>
    <w:rsid w:val="002452F9"/>
    <w:rsid w:val="002457A6"/>
    <w:rsid w:val="002457C9"/>
    <w:rsid w:val="0024585A"/>
    <w:rsid w:val="002459AF"/>
    <w:rsid w:val="00245B4E"/>
    <w:rsid w:val="00245F1A"/>
    <w:rsid w:val="00246287"/>
    <w:rsid w:val="00246758"/>
    <w:rsid w:val="0024689F"/>
    <w:rsid w:val="00246963"/>
    <w:rsid w:val="00246A33"/>
    <w:rsid w:val="00246A67"/>
    <w:rsid w:val="00246C86"/>
    <w:rsid w:val="00246F20"/>
    <w:rsid w:val="0024702F"/>
    <w:rsid w:val="0024798E"/>
    <w:rsid w:val="00247E63"/>
    <w:rsid w:val="00247ED4"/>
    <w:rsid w:val="002500C8"/>
    <w:rsid w:val="002500F1"/>
    <w:rsid w:val="002503F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C8"/>
    <w:rsid w:val="0025337F"/>
    <w:rsid w:val="002534E6"/>
    <w:rsid w:val="0025351C"/>
    <w:rsid w:val="002535A3"/>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B3F"/>
    <w:rsid w:val="00254C8E"/>
    <w:rsid w:val="002552C6"/>
    <w:rsid w:val="002553FF"/>
    <w:rsid w:val="00255436"/>
    <w:rsid w:val="002556E4"/>
    <w:rsid w:val="00255877"/>
    <w:rsid w:val="002559E3"/>
    <w:rsid w:val="00255B27"/>
    <w:rsid w:val="00255E48"/>
    <w:rsid w:val="00255EF3"/>
    <w:rsid w:val="00255FF2"/>
    <w:rsid w:val="00256B58"/>
    <w:rsid w:val="00256F3B"/>
    <w:rsid w:val="00256F66"/>
    <w:rsid w:val="00256FDE"/>
    <w:rsid w:val="00257243"/>
    <w:rsid w:val="002572EA"/>
    <w:rsid w:val="002573BB"/>
    <w:rsid w:val="0025742B"/>
    <w:rsid w:val="002576C1"/>
    <w:rsid w:val="00257A76"/>
    <w:rsid w:val="00257C06"/>
    <w:rsid w:val="00257C26"/>
    <w:rsid w:val="0026020E"/>
    <w:rsid w:val="002604E5"/>
    <w:rsid w:val="002609BD"/>
    <w:rsid w:val="00260ABB"/>
    <w:rsid w:val="00260BEE"/>
    <w:rsid w:val="00260DC3"/>
    <w:rsid w:val="002612EE"/>
    <w:rsid w:val="00261553"/>
    <w:rsid w:val="00261683"/>
    <w:rsid w:val="002617E4"/>
    <w:rsid w:val="002618D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81C"/>
    <w:rsid w:val="00263879"/>
    <w:rsid w:val="00263CB3"/>
    <w:rsid w:val="00263CEB"/>
    <w:rsid w:val="002642D5"/>
    <w:rsid w:val="0026481F"/>
    <w:rsid w:val="002648B0"/>
    <w:rsid w:val="0026494C"/>
    <w:rsid w:val="00264D6D"/>
    <w:rsid w:val="00264DD2"/>
    <w:rsid w:val="00264FCE"/>
    <w:rsid w:val="00265168"/>
    <w:rsid w:val="002653CD"/>
    <w:rsid w:val="002654EA"/>
    <w:rsid w:val="00265690"/>
    <w:rsid w:val="00265A59"/>
    <w:rsid w:val="00265D91"/>
    <w:rsid w:val="00265E60"/>
    <w:rsid w:val="00265F89"/>
    <w:rsid w:val="002660FD"/>
    <w:rsid w:val="0026643C"/>
    <w:rsid w:val="00266581"/>
    <w:rsid w:val="0026661C"/>
    <w:rsid w:val="002667B2"/>
    <w:rsid w:val="00266E6B"/>
    <w:rsid w:val="00267205"/>
    <w:rsid w:val="00267592"/>
    <w:rsid w:val="002677E2"/>
    <w:rsid w:val="00267D34"/>
    <w:rsid w:val="00267DBA"/>
    <w:rsid w:val="00267EF1"/>
    <w:rsid w:val="0027012D"/>
    <w:rsid w:val="002701A0"/>
    <w:rsid w:val="0027025B"/>
    <w:rsid w:val="0027049F"/>
    <w:rsid w:val="00270567"/>
    <w:rsid w:val="002706D6"/>
    <w:rsid w:val="00270A97"/>
    <w:rsid w:val="00270B2C"/>
    <w:rsid w:val="00270CC2"/>
    <w:rsid w:val="00270F12"/>
    <w:rsid w:val="00271179"/>
    <w:rsid w:val="0027118E"/>
    <w:rsid w:val="002711F4"/>
    <w:rsid w:val="0027121D"/>
    <w:rsid w:val="002715D4"/>
    <w:rsid w:val="00271642"/>
    <w:rsid w:val="002717A3"/>
    <w:rsid w:val="00271887"/>
    <w:rsid w:val="00271896"/>
    <w:rsid w:val="0027197A"/>
    <w:rsid w:val="00272403"/>
    <w:rsid w:val="00272414"/>
    <w:rsid w:val="0027249A"/>
    <w:rsid w:val="00272624"/>
    <w:rsid w:val="0027290A"/>
    <w:rsid w:val="00272AD8"/>
    <w:rsid w:val="00272E8A"/>
    <w:rsid w:val="00272F0B"/>
    <w:rsid w:val="0027310F"/>
    <w:rsid w:val="002731E7"/>
    <w:rsid w:val="0027356F"/>
    <w:rsid w:val="0027362D"/>
    <w:rsid w:val="002738EB"/>
    <w:rsid w:val="00273A5B"/>
    <w:rsid w:val="00273AA1"/>
    <w:rsid w:val="00273C79"/>
    <w:rsid w:val="00273EFA"/>
    <w:rsid w:val="00274054"/>
    <w:rsid w:val="002741A1"/>
    <w:rsid w:val="0027434A"/>
    <w:rsid w:val="0027439D"/>
    <w:rsid w:val="00274641"/>
    <w:rsid w:val="00274A1B"/>
    <w:rsid w:val="00274A20"/>
    <w:rsid w:val="00274FDD"/>
    <w:rsid w:val="00275037"/>
    <w:rsid w:val="002752C2"/>
    <w:rsid w:val="00275303"/>
    <w:rsid w:val="0027532E"/>
    <w:rsid w:val="0027557D"/>
    <w:rsid w:val="00275952"/>
    <w:rsid w:val="00276232"/>
    <w:rsid w:val="0027628C"/>
    <w:rsid w:val="002763EA"/>
    <w:rsid w:val="00276561"/>
    <w:rsid w:val="0027662B"/>
    <w:rsid w:val="002766C7"/>
    <w:rsid w:val="002767E3"/>
    <w:rsid w:val="00276A8A"/>
    <w:rsid w:val="00276BBB"/>
    <w:rsid w:val="00276C67"/>
    <w:rsid w:val="00276F20"/>
    <w:rsid w:val="00277149"/>
    <w:rsid w:val="0027752A"/>
    <w:rsid w:val="0028016D"/>
    <w:rsid w:val="00280211"/>
    <w:rsid w:val="0028021E"/>
    <w:rsid w:val="002802E9"/>
    <w:rsid w:val="002802F5"/>
    <w:rsid w:val="0028037E"/>
    <w:rsid w:val="002803D1"/>
    <w:rsid w:val="00280445"/>
    <w:rsid w:val="0028085A"/>
    <w:rsid w:val="00280862"/>
    <w:rsid w:val="002809D7"/>
    <w:rsid w:val="00280AB1"/>
    <w:rsid w:val="00280C3C"/>
    <w:rsid w:val="00280EBF"/>
    <w:rsid w:val="00280F8C"/>
    <w:rsid w:val="00281228"/>
    <w:rsid w:val="002815D6"/>
    <w:rsid w:val="0028177B"/>
    <w:rsid w:val="00281DE3"/>
    <w:rsid w:val="00281E35"/>
    <w:rsid w:val="00281E45"/>
    <w:rsid w:val="00281F30"/>
    <w:rsid w:val="00281FAD"/>
    <w:rsid w:val="00281FDA"/>
    <w:rsid w:val="00282534"/>
    <w:rsid w:val="00282854"/>
    <w:rsid w:val="00282907"/>
    <w:rsid w:val="00282ADF"/>
    <w:rsid w:val="00282C28"/>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4437"/>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71E0"/>
    <w:rsid w:val="002873E9"/>
    <w:rsid w:val="00287506"/>
    <w:rsid w:val="00287533"/>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249"/>
    <w:rsid w:val="0029239F"/>
    <w:rsid w:val="0029249C"/>
    <w:rsid w:val="002928BF"/>
    <w:rsid w:val="00292C9D"/>
    <w:rsid w:val="00292D4A"/>
    <w:rsid w:val="00293B39"/>
    <w:rsid w:val="00293B84"/>
    <w:rsid w:val="00293D7C"/>
    <w:rsid w:val="00293F4E"/>
    <w:rsid w:val="00293FB3"/>
    <w:rsid w:val="0029413A"/>
    <w:rsid w:val="002941BA"/>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BF9"/>
    <w:rsid w:val="00296CA6"/>
    <w:rsid w:val="002972B5"/>
    <w:rsid w:val="00297314"/>
    <w:rsid w:val="002974BF"/>
    <w:rsid w:val="002974F3"/>
    <w:rsid w:val="002978BF"/>
    <w:rsid w:val="00297D26"/>
    <w:rsid w:val="002A0263"/>
    <w:rsid w:val="002A032C"/>
    <w:rsid w:val="002A04D2"/>
    <w:rsid w:val="002A0719"/>
    <w:rsid w:val="002A0CDB"/>
    <w:rsid w:val="002A0DDE"/>
    <w:rsid w:val="002A0E29"/>
    <w:rsid w:val="002A0E73"/>
    <w:rsid w:val="002A11DA"/>
    <w:rsid w:val="002A121B"/>
    <w:rsid w:val="002A1678"/>
    <w:rsid w:val="002A1796"/>
    <w:rsid w:val="002A1CAD"/>
    <w:rsid w:val="002A2288"/>
    <w:rsid w:val="002A22A1"/>
    <w:rsid w:val="002A243B"/>
    <w:rsid w:val="002A2461"/>
    <w:rsid w:val="002A25FB"/>
    <w:rsid w:val="002A27FC"/>
    <w:rsid w:val="002A298B"/>
    <w:rsid w:val="002A2BBA"/>
    <w:rsid w:val="002A2E1C"/>
    <w:rsid w:val="002A2F9B"/>
    <w:rsid w:val="002A31EF"/>
    <w:rsid w:val="002A3695"/>
    <w:rsid w:val="002A3761"/>
    <w:rsid w:val="002A3ABA"/>
    <w:rsid w:val="002A3D88"/>
    <w:rsid w:val="002A3F19"/>
    <w:rsid w:val="002A437F"/>
    <w:rsid w:val="002A44E2"/>
    <w:rsid w:val="002A45D8"/>
    <w:rsid w:val="002A49F1"/>
    <w:rsid w:val="002A4B2A"/>
    <w:rsid w:val="002A4B57"/>
    <w:rsid w:val="002A4DFE"/>
    <w:rsid w:val="002A519F"/>
    <w:rsid w:val="002A524E"/>
    <w:rsid w:val="002A57D7"/>
    <w:rsid w:val="002A5B04"/>
    <w:rsid w:val="002A5B1A"/>
    <w:rsid w:val="002A5BB8"/>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F4B"/>
    <w:rsid w:val="002A7F7B"/>
    <w:rsid w:val="002B011D"/>
    <w:rsid w:val="002B01E1"/>
    <w:rsid w:val="002B0238"/>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C"/>
    <w:rsid w:val="002B2004"/>
    <w:rsid w:val="002B20E0"/>
    <w:rsid w:val="002B22D7"/>
    <w:rsid w:val="002B255D"/>
    <w:rsid w:val="002B26CB"/>
    <w:rsid w:val="002B2F1A"/>
    <w:rsid w:val="002B2F28"/>
    <w:rsid w:val="002B3517"/>
    <w:rsid w:val="002B370D"/>
    <w:rsid w:val="002B3BC2"/>
    <w:rsid w:val="002B3C35"/>
    <w:rsid w:val="002B4043"/>
    <w:rsid w:val="002B410E"/>
    <w:rsid w:val="002B4197"/>
    <w:rsid w:val="002B4513"/>
    <w:rsid w:val="002B462C"/>
    <w:rsid w:val="002B4D65"/>
    <w:rsid w:val="002B4E18"/>
    <w:rsid w:val="002B588E"/>
    <w:rsid w:val="002B5923"/>
    <w:rsid w:val="002B5A48"/>
    <w:rsid w:val="002B5BD6"/>
    <w:rsid w:val="002B5F2C"/>
    <w:rsid w:val="002B622E"/>
    <w:rsid w:val="002B63EE"/>
    <w:rsid w:val="002B6B19"/>
    <w:rsid w:val="002B6F0A"/>
    <w:rsid w:val="002B7006"/>
    <w:rsid w:val="002B702D"/>
    <w:rsid w:val="002B72A6"/>
    <w:rsid w:val="002B72C2"/>
    <w:rsid w:val="002B74B4"/>
    <w:rsid w:val="002B7542"/>
    <w:rsid w:val="002B793A"/>
    <w:rsid w:val="002B7D11"/>
    <w:rsid w:val="002C00C2"/>
    <w:rsid w:val="002C01A2"/>
    <w:rsid w:val="002C02F6"/>
    <w:rsid w:val="002C0381"/>
    <w:rsid w:val="002C03F3"/>
    <w:rsid w:val="002C061B"/>
    <w:rsid w:val="002C09D3"/>
    <w:rsid w:val="002C09DC"/>
    <w:rsid w:val="002C1254"/>
    <w:rsid w:val="002C1378"/>
    <w:rsid w:val="002C1559"/>
    <w:rsid w:val="002C157E"/>
    <w:rsid w:val="002C159C"/>
    <w:rsid w:val="002C178F"/>
    <w:rsid w:val="002C1930"/>
    <w:rsid w:val="002C1955"/>
    <w:rsid w:val="002C1AC5"/>
    <w:rsid w:val="002C1FF8"/>
    <w:rsid w:val="002C2043"/>
    <w:rsid w:val="002C214F"/>
    <w:rsid w:val="002C22B6"/>
    <w:rsid w:val="002C247F"/>
    <w:rsid w:val="002C2645"/>
    <w:rsid w:val="002C2AA1"/>
    <w:rsid w:val="002C2AFF"/>
    <w:rsid w:val="002C2BE6"/>
    <w:rsid w:val="002C2D40"/>
    <w:rsid w:val="002C2DF2"/>
    <w:rsid w:val="002C2F1E"/>
    <w:rsid w:val="002C30D1"/>
    <w:rsid w:val="002C3333"/>
    <w:rsid w:val="002C362D"/>
    <w:rsid w:val="002C3647"/>
    <w:rsid w:val="002C3953"/>
    <w:rsid w:val="002C39B6"/>
    <w:rsid w:val="002C3D5B"/>
    <w:rsid w:val="002C3DC8"/>
    <w:rsid w:val="002C3EDC"/>
    <w:rsid w:val="002C40A3"/>
    <w:rsid w:val="002C40F6"/>
    <w:rsid w:val="002C4635"/>
    <w:rsid w:val="002C469A"/>
    <w:rsid w:val="002C479A"/>
    <w:rsid w:val="002C4935"/>
    <w:rsid w:val="002C495F"/>
    <w:rsid w:val="002C496B"/>
    <w:rsid w:val="002C4CEA"/>
    <w:rsid w:val="002C5BBA"/>
    <w:rsid w:val="002C5CD8"/>
    <w:rsid w:val="002C5D62"/>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BB6"/>
    <w:rsid w:val="002D2EFF"/>
    <w:rsid w:val="002D2F94"/>
    <w:rsid w:val="002D31AC"/>
    <w:rsid w:val="002D31C0"/>
    <w:rsid w:val="002D33A0"/>
    <w:rsid w:val="002D33DC"/>
    <w:rsid w:val="002D35E4"/>
    <w:rsid w:val="002D3915"/>
    <w:rsid w:val="002D3C5B"/>
    <w:rsid w:val="002D41F2"/>
    <w:rsid w:val="002D441A"/>
    <w:rsid w:val="002D4520"/>
    <w:rsid w:val="002D481A"/>
    <w:rsid w:val="002D4C07"/>
    <w:rsid w:val="002D4D31"/>
    <w:rsid w:val="002D5195"/>
    <w:rsid w:val="002D51DF"/>
    <w:rsid w:val="002D52D8"/>
    <w:rsid w:val="002D530A"/>
    <w:rsid w:val="002D55BF"/>
    <w:rsid w:val="002D5BF6"/>
    <w:rsid w:val="002D5E27"/>
    <w:rsid w:val="002D5EB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E002F"/>
    <w:rsid w:val="002E031D"/>
    <w:rsid w:val="002E03AB"/>
    <w:rsid w:val="002E0402"/>
    <w:rsid w:val="002E0658"/>
    <w:rsid w:val="002E07C6"/>
    <w:rsid w:val="002E07EF"/>
    <w:rsid w:val="002E082A"/>
    <w:rsid w:val="002E093C"/>
    <w:rsid w:val="002E09A1"/>
    <w:rsid w:val="002E0B42"/>
    <w:rsid w:val="002E0C20"/>
    <w:rsid w:val="002E0C4C"/>
    <w:rsid w:val="002E0D75"/>
    <w:rsid w:val="002E0E54"/>
    <w:rsid w:val="002E0EA7"/>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30BB"/>
    <w:rsid w:val="002E37CB"/>
    <w:rsid w:val="002E3B90"/>
    <w:rsid w:val="002E3BE3"/>
    <w:rsid w:val="002E3E8B"/>
    <w:rsid w:val="002E4166"/>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912"/>
    <w:rsid w:val="002E6921"/>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10D5"/>
    <w:rsid w:val="002F122B"/>
    <w:rsid w:val="002F177C"/>
    <w:rsid w:val="002F1D5A"/>
    <w:rsid w:val="002F1DC3"/>
    <w:rsid w:val="002F214C"/>
    <w:rsid w:val="002F22CC"/>
    <w:rsid w:val="002F2365"/>
    <w:rsid w:val="002F2610"/>
    <w:rsid w:val="002F273B"/>
    <w:rsid w:val="002F2ABB"/>
    <w:rsid w:val="002F2E92"/>
    <w:rsid w:val="002F3228"/>
    <w:rsid w:val="002F33BD"/>
    <w:rsid w:val="002F3682"/>
    <w:rsid w:val="002F3C11"/>
    <w:rsid w:val="002F3E34"/>
    <w:rsid w:val="002F411B"/>
    <w:rsid w:val="002F4476"/>
    <w:rsid w:val="002F44E9"/>
    <w:rsid w:val="002F48D6"/>
    <w:rsid w:val="002F4C5D"/>
    <w:rsid w:val="002F4CC1"/>
    <w:rsid w:val="002F51FD"/>
    <w:rsid w:val="002F52D0"/>
    <w:rsid w:val="002F5362"/>
    <w:rsid w:val="002F5DE0"/>
    <w:rsid w:val="002F5E47"/>
    <w:rsid w:val="002F5E84"/>
    <w:rsid w:val="002F5ED4"/>
    <w:rsid w:val="002F5FED"/>
    <w:rsid w:val="002F6278"/>
    <w:rsid w:val="002F62A0"/>
    <w:rsid w:val="002F6514"/>
    <w:rsid w:val="002F66C1"/>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BF4"/>
    <w:rsid w:val="00300C5D"/>
    <w:rsid w:val="00300D7B"/>
    <w:rsid w:val="0030106E"/>
    <w:rsid w:val="00301081"/>
    <w:rsid w:val="003011AA"/>
    <w:rsid w:val="00301223"/>
    <w:rsid w:val="003012AB"/>
    <w:rsid w:val="00301314"/>
    <w:rsid w:val="00301819"/>
    <w:rsid w:val="0030189A"/>
    <w:rsid w:val="00301957"/>
    <w:rsid w:val="00301B5D"/>
    <w:rsid w:val="00301D8C"/>
    <w:rsid w:val="00302017"/>
    <w:rsid w:val="00302259"/>
    <w:rsid w:val="003022D1"/>
    <w:rsid w:val="003023C2"/>
    <w:rsid w:val="003024B1"/>
    <w:rsid w:val="0030265A"/>
    <w:rsid w:val="00302776"/>
    <w:rsid w:val="0030281F"/>
    <w:rsid w:val="003029D9"/>
    <w:rsid w:val="00302AF4"/>
    <w:rsid w:val="00302B83"/>
    <w:rsid w:val="00302C5A"/>
    <w:rsid w:val="00302DA1"/>
    <w:rsid w:val="00303317"/>
    <w:rsid w:val="00303392"/>
    <w:rsid w:val="00303499"/>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51FA"/>
    <w:rsid w:val="003051FC"/>
    <w:rsid w:val="0030542F"/>
    <w:rsid w:val="0030582F"/>
    <w:rsid w:val="00305851"/>
    <w:rsid w:val="00305899"/>
    <w:rsid w:val="00305990"/>
    <w:rsid w:val="00305AC9"/>
    <w:rsid w:val="00306005"/>
    <w:rsid w:val="00306521"/>
    <w:rsid w:val="003066D8"/>
    <w:rsid w:val="00306775"/>
    <w:rsid w:val="003067B2"/>
    <w:rsid w:val="0030680B"/>
    <w:rsid w:val="003069DB"/>
    <w:rsid w:val="00306A0C"/>
    <w:rsid w:val="00306BAC"/>
    <w:rsid w:val="00306BD0"/>
    <w:rsid w:val="00306E33"/>
    <w:rsid w:val="0030725B"/>
    <w:rsid w:val="00307426"/>
    <w:rsid w:val="003076DA"/>
    <w:rsid w:val="00307816"/>
    <w:rsid w:val="00307A07"/>
    <w:rsid w:val="00307A6E"/>
    <w:rsid w:val="00307C54"/>
    <w:rsid w:val="00307C82"/>
    <w:rsid w:val="00307CB3"/>
    <w:rsid w:val="00307CF9"/>
    <w:rsid w:val="00307E92"/>
    <w:rsid w:val="003101F5"/>
    <w:rsid w:val="0031039C"/>
    <w:rsid w:val="00310D02"/>
    <w:rsid w:val="00310DCE"/>
    <w:rsid w:val="00310ED5"/>
    <w:rsid w:val="003112C3"/>
    <w:rsid w:val="003113D3"/>
    <w:rsid w:val="0031142E"/>
    <w:rsid w:val="003115F3"/>
    <w:rsid w:val="0031197B"/>
    <w:rsid w:val="00311C88"/>
    <w:rsid w:val="00311EA2"/>
    <w:rsid w:val="0031203F"/>
    <w:rsid w:val="0031219B"/>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D6B"/>
    <w:rsid w:val="00314056"/>
    <w:rsid w:val="00314225"/>
    <w:rsid w:val="00314489"/>
    <w:rsid w:val="003144AA"/>
    <w:rsid w:val="003147CB"/>
    <w:rsid w:val="003148A0"/>
    <w:rsid w:val="00314A57"/>
    <w:rsid w:val="00314DA0"/>
    <w:rsid w:val="00315119"/>
    <w:rsid w:val="00315355"/>
    <w:rsid w:val="003154CD"/>
    <w:rsid w:val="00315517"/>
    <w:rsid w:val="0031561F"/>
    <w:rsid w:val="003157AA"/>
    <w:rsid w:val="00315BD4"/>
    <w:rsid w:val="00315D43"/>
    <w:rsid w:val="0031606E"/>
    <w:rsid w:val="00316378"/>
    <w:rsid w:val="00316464"/>
    <w:rsid w:val="0031664A"/>
    <w:rsid w:val="00316E47"/>
    <w:rsid w:val="00316E6C"/>
    <w:rsid w:val="00316EFF"/>
    <w:rsid w:val="00316F84"/>
    <w:rsid w:val="00317421"/>
    <w:rsid w:val="0031764E"/>
    <w:rsid w:val="003178FD"/>
    <w:rsid w:val="00317AF2"/>
    <w:rsid w:val="00317C11"/>
    <w:rsid w:val="00317DEF"/>
    <w:rsid w:val="00317EBB"/>
    <w:rsid w:val="0032082F"/>
    <w:rsid w:val="0032085A"/>
    <w:rsid w:val="00320AAC"/>
    <w:rsid w:val="00320B68"/>
    <w:rsid w:val="00320BA7"/>
    <w:rsid w:val="00320CAE"/>
    <w:rsid w:val="00320F60"/>
    <w:rsid w:val="0032147D"/>
    <w:rsid w:val="003219A4"/>
    <w:rsid w:val="00321AE9"/>
    <w:rsid w:val="00321CFD"/>
    <w:rsid w:val="00321E32"/>
    <w:rsid w:val="00321E4E"/>
    <w:rsid w:val="003220D6"/>
    <w:rsid w:val="0032213C"/>
    <w:rsid w:val="0032220E"/>
    <w:rsid w:val="0032249E"/>
    <w:rsid w:val="00322A67"/>
    <w:rsid w:val="00322A83"/>
    <w:rsid w:val="00322BF3"/>
    <w:rsid w:val="00322DB6"/>
    <w:rsid w:val="00322E8C"/>
    <w:rsid w:val="00322EE3"/>
    <w:rsid w:val="00322FE9"/>
    <w:rsid w:val="00323092"/>
    <w:rsid w:val="00323126"/>
    <w:rsid w:val="0032327B"/>
    <w:rsid w:val="00323435"/>
    <w:rsid w:val="00323922"/>
    <w:rsid w:val="0032394D"/>
    <w:rsid w:val="0032396B"/>
    <w:rsid w:val="00323D47"/>
    <w:rsid w:val="003240CD"/>
    <w:rsid w:val="0032418A"/>
    <w:rsid w:val="0032438F"/>
    <w:rsid w:val="003246B5"/>
    <w:rsid w:val="003246CD"/>
    <w:rsid w:val="0032498E"/>
    <w:rsid w:val="00324D33"/>
    <w:rsid w:val="003253BC"/>
    <w:rsid w:val="003257C8"/>
    <w:rsid w:val="003257CB"/>
    <w:rsid w:val="003258B8"/>
    <w:rsid w:val="00325ACA"/>
    <w:rsid w:val="00325E81"/>
    <w:rsid w:val="0032602D"/>
    <w:rsid w:val="003261E6"/>
    <w:rsid w:val="003261E7"/>
    <w:rsid w:val="003261F2"/>
    <w:rsid w:val="003263DF"/>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97"/>
    <w:rsid w:val="00327B3A"/>
    <w:rsid w:val="00327F81"/>
    <w:rsid w:val="0033000F"/>
    <w:rsid w:val="0033015C"/>
    <w:rsid w:val="003302F1"/>
    <w:rsid w:val="003304DC"/>
    <w:rsid w:val="0033077D"/>
    <w:rsid w:val="003309A7"/>
    <w:rsid w:val="00330DF7"/>
    <w:rsid w:val="00330F36"/>
    <w:rsid w:val="00331017"/>
    <w:rsid w:val="00331023"/>
    <w:rsid w:val="003312DE"/>
    <w:rsid w:val="0033137B"/>
    <w:rsid w:val="003315BD"/>
    <w:rsid w:val="003316B7"/>
    <w:rsid w:val="00331B8B"/>
    <w:rsid w:val="00331CD4"/>
    <w:rsid w:val="00331E1C"/>
    <w:rsid w:val="00332288"/>
    <w:rsid w:val="003324D7"/>
    <w:rsid w:val="00332754"/>
    <w:rsid w:val="00332820"/>
    <w:rsid w:val="0033293A"/>
    <w:rsid w:val="00332A60"/>
    <w:rsid w:val="00332D28"/>
    <w:rsid w:val="00332DB3"/>
    <w:rsid w:val="0033327C"/>
    <w:rsid w:val="0033352B"/>
    <w:rsid w:val="003339EF"/>
    <w:rsid w:val="003339F1"/>
    <w:rsid w:val="00333C43"/>
    <w:rsid w:val="00333EE7"/>
    <w:rsid w:val="00333F4B"/>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52C"/>
    <w:rsid w:val="003375E4"/>
    <w:rsid w:val="003375F6"/>
    <w:rsid w:val="00337761"/>
    <w:rsid w:val="0033790D"/>
    <w:rsid w:val="00337A34"/>
    <w:rsid w:val="00337AD2"/>
    <w:rsid w:val="00337B98"/>
    <w:rsid w:val="00337FD1"/>
    <w:rsid w:val="0034028C"/>
    <w:rsid w:val="00340C47"/>
    <w:rsid w:val="00341135"/>
    <w:rsid w:val="003417BB"/>
    <w:rsid w:val="00341EFA"/>
    <w:rsid w:val="00342572"/>
    <w:rsid w:val="003425D5"/>
    <w:rsid w:val="003426BD"/>
    <w:rsid w:val="0034291E"/>
    <w:rsid w:val="00342C19"/>
    <w:rsid w:val="00342D3E"/>
    <w:rsid w:val="00342D4A"/>
    <w:rsid w:val="00343211"/>
    <w:rsid w:val="00343224"/>
    <w:rsid w:val="003433AD"/>
    <w:rsid w:val="00343457"/>
    <w:rsid w:val="00343483"/>
    <w:rsid w:val="0034348B"/>
    <w:rsid w:val="003436CB"/>
    <w:rsid w:val="00343D60"/>
    <w:rsid w:val="00343E75"/>
    <w:rsid w:val="00343F46"/>
    <w:rsid w:val="003441EA"/>
    <w:rsid w:val="003442AB"/>
    <w:rsid w:val="00344661"/>
    <w:rsid w:val="003447F3"/>
    <w:rsid w:val="00344B2A"/>
    <w:rsid w:val="00344B5B"/>
    <w:rsid w:val="00344C28"/>
    <w:rsid w:val="00344E02"/>
    <w:rsid w:val="00344E46"/>
    <w:rsid w:val="00344E72"/>
    <w:rsid w:val="00344ECB"/>
    <w:rsid w:val="00344F56"/>
    <w:rsid w:val="003450BA"/>
    <w:rsid w:val="00345288"/>
    <w:rsid w:val="00345298"/>
    <w:rsid w:val="00345781"/>
    <w:rsid w:val="00345B00"/>
    <w:rsid w:val="00345EBD"/>
    <w:rsid w:val="00345F79"/>
    <w:rsid w:val="0034602B"/>
    <w:rsid w:val="003461B2"/>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104A"/>
    <w:rsid w:val="00351265"/>
    <w:rsid w:val="0035183E"/>
    <w:rsid w:val="0035196A"/>
    <w:rsid w:val="00351B3E"/>
    <w:rsid w:val="00351BC6"/>
    <w:rsid w:val="00351FD2"/>
    <w:rsid w:val="00352075"/>
    <w:rsid w:val="003520B9"/>
    <w:rsid w:val="003520FB"/>
    <w:rsid w:val="00352322"/>
    <w:rsid w:val="0035246F"/>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FC8"/>
    <w:rsid w:val="003550C5"/>
    <w:rsid w:val="0035517A"/>
    <w:rsid w:val="00355442"/>
    <w:rsid w:val="00355605"/>
    <w:rsid w:val="00355836"/>
    <w:rsid w:val="00355923"/>
    <w:rsid w:val="00355A3E"/>
    <w:rsid w:val="00355BC7"/>
    <w:rsid w:val="00355EDA"/>
    <w:rsid w:val="00356224"/>
    <w:rsid w:val="003567CE"/>
    <w:rsid w:val="00356810"/>
    <w:rsid w:val="0035682D"/>
    <w:rsid w:val="00356AD0"/>
    <w:rsid w:val="00356B55"/>
    <w:rsid w:val="00356CE1"/>
    <w:rsid w:val="00356D72"/>
    <w:rsid w:val="00356F23"/>
    <w:rsid w:val="0035742E"/>
    <w:rsid w:val="00357531"/>
    <w:rsid w:val="0035759C"/>
    <w:rsid w:val="00357955"/>
    <w:rsid w:val="00357B04"/>
    <w:rsid w:val="003600E6"/>
    <w:rsid w:val="00360157"/>
    <w:rsid w:val="00360340"/>
    <w:rsid w:val="00360566"/>
    <w:rsid w:val="00360600"/>
    <w:rsid w:val="0036063A"/>
    <w:rsid w:val="00360649"/>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F7A"/>
    <w:rsid w:val="003625B7"/>
    <w:rsid w:val="0036262B"/>
    <w:rsid w:val="003627E0"/>
    <w:rsid w:val="0036283C"/>
    <w:rsid w:val="00362C1C"/>
    <w:rsid w:val="00362C70"/>
    <w:rsid w:val="00362D59"/>
    <w:rsid w:val="00362E6B"/>
    <w:rsid w:val="00362EA0"/>
    <w:rsid w:val="00363371"/>
    <w:rsid w:val="003633BD"/>
    <w:rsid w:val="00363552"/>
    <w:rsid w:val="003636A4"/>
    <w:rsid w:val="00363A13"/>
    <w:rsid w:val="00363D31"/>
    <w:rsid w:val="00363E14"/>
    <w:rsid w:val="00363E39"/>
    <w:rsid w:val="003647DD"/>
    <w:rsid w:val="003648A4"/>
    <w:rsid w:val="003648B9"/>
    <w:rsid w:val="00364AB9"/>
    <w:rsid w:val="00364AFE"/>
    <w:rsid w:val="00364F4A"/>
    <w:rsid w:val="00364F78"/>
    <w:rsid w:val="00365153"/>
    <w:rsid w:val="0036544C"/>
    <w:rsid w:val="0036569E"/>
    <w:rsid w:val="00365BB1"/>
    <w:rsid w:val="00365DEC"/>
    <w:rsid w:val="00365EDF"/>
    <w:rsid w:val="00366097"/>
    <w:rsid w:val="003660CD"/>
    <w:rsid w:val="00366282"/>
    <w:rsid w:val="00366293"/>
    <w:rsid w:val="003665F7"/>
    <w:rsid w:val="00366AB4"/>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CB"/>
    <w:rsid w:val="00370B20"/>
    <w:rsid w:val="00370C5C"/>
    <w:rsid w:val="00370D58"/>
    <w:rsid w:val="00370D82"/>
    <w:rsid w:val="0037115B"/>
    <w:rsid w:val="003711C3"/>
    <w:rsid w:val="0037121A"/>
    <w:rsid w:val="003713DB"/>
    <w:rsid w:val="003715CD"/>
    <w:rsid w:val="00371C6F"/>
    <w:rsid w:val="00371CB7"/>
    <w:rsid w:val="00371D7A"/>
    <w:rsid w:val="00372182"/>
    <w:rsid w:val="0037218E"/>
    <w:rsid w:val="0037220C"/>
    <w:rsid w:val="0037256B"/>
    <w:rsid w:val="003727D1"/>
    <w:rsid w:val="00372B6C"/>
    <w:rsid w:val="00372BF3"/>
    <w:rsid w:val="00372C4A"/>
    <w:rsid w:val="00372C7E"/>
    <w:rsid w:val="00372EB9"/>
    <w:rsid w:val="00372F15"/>
    <w:rsid w:val="00372FCB"/>
    <w:rsid w:val="00373084"/>
    <w:rsid w:val="003731FE"/>
    <w:rsid w:val="00373470"/>
    <w:rsid w:val="003735F6"/>
    <w:rsid w:val="003738C2"/>
    <w:rsid w:val="0037397C"/>
    <w:rsid w:val="00373BE9"/>
    <w:rsid w:val="00373CCA"/>
    <w:rsid w:val="00373DF9"/>
    <w:rsid w:val="00373EFB"/>
    <w:rsid w:val="0037447B"/>
    <w:rsid w:val="003744A5"/>
    <w:rsid w:val="00374783"/>
    <w:rsid w:val="00374AFF"/>
    <w:rsid w:val="00374EEB"/>
    <w:rsid w:val="0037508A"/>
    <w:rsid w:val="00375259"/>
    <w:rsid w:val="0037540A"/>
    <w:rsid w:val="00375C16"/>
    <w:rsid w:val="00375CBD"/>
    <w:rsid w:val="00375D11"/>
    <w:rsid w:val="00375D41"/>
    <w:rsid w:val="00375EA8"/>
    <w:rsid w:val="00375F39"/>
    <w:rsid w:val="00375F4F"/>
    <w:rsid w:val="003760B5"/>
    <w:rsid w:val="003762AB"/>
    <w:rsid w:val="00376309"/>
    <w:rsid w:val="003764AB"/>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5CB"/>
    <w:rsid w:val="00380615"/>
    <w:rsid w:val="003806CF"/>
    <w:rsid w:val="00380745"/>
    <w:rsid w:val="003807B2"/>
    <w:rsid w:val="00380829"/>
    <w:rsid w:val="00381061"/>
    <w:rsid w:val="003810EC"/>
    <w:rsid w:val="003815D5"/>
    <w:rsid w:val="0038173D"/>
    <w:rsid w:val="0038177D"/>
    <w:rsid w:val="003817C3"/>
    <w:rsid w:val="00381850"/>
    <w:rsid w:val="003818DF"/>
    <w:rsid w:val="00381B9D"/>
    <w:rsid w:val="00381DF4"/>
    <w:rsid w:val="003821FA"/>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5B6"/>
    <w:rsid w:val="003845F5"/>
    <w:rsid w:val="00384828"/>
    <w:rsid w:val="00384B7A"/>
    <w:rsid w:val="00384CFE"/>
    <w:rsid w:val="00385056"/>
    <w:rsid w:val="0038511C"/>
    <w:rsid w:val="00385123"/>
    <w:rsid w:val="00385447"/>
    <w:rsid w:val="003859E2"/>
    <w:rsid w:val="00385A6F"/>
    <w:rsid w:val="00385B2F"/>
    <w:rsid w:val="00385B57"/>
    <w:rsid w:val="00385B7C"/>
    <w:rsid w:val="00385F09"/>
    <w:rsid w:val="00386069"/>
    <w:rsid w:val="00386944"/>
    <w:rsid w:val="00386C50"/>
    <w:rsid w:val="00386D1C"/>
    <w:rsid w:val="00386F40"/>
    <w:rsid w:val="00387032"/>
    <w:rsid w:val="00387081"/>
    <w:rsid w:val="003870EF"/>
    <w:rsid w:val="00387616"/>
    <w:rsid w:val="003876A6"/>
    <w:rsid w:val="0038772F"/>
    <w:rsid w:val="003877CD"/>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10BE"/>
    <w:rsid w:val="00391303"/>
    <w:rsid w:val="0039159A"/>
    <w:rsid w:val="003917D4"/>
    <w:rsid w:val="003919B8"/>
    <w:rsid w:val="00391D58"/>
    <w:rsid w:val="00391ECD"/>
    <w:rsid w:val="00392313"/>
    <w:rsid w:val="003924A6"/>
    <w:rsid w:val="00392FB2"/>
    <w:rsid w:val="00393098"/>
    <w:rsid w:val="00393115"/>
    <w:rsid w:val="00393348"/>
    <w:rsid w:val="003935BD"/>
    <w:rsid w:val="00393815"/>
    <w:rsid w:val="00393CA4"/>
    <w:rsid w:val="00393E1C"/>
    <w:rsid w:val="00393E39"/>
    <w:rsid w:val="003940C5"/>
    <w:rsid w:val="00394110"/>
    <w:rsid w:val="003943EB"/>
    <w:rsid w:val="003948D2"/>
    <w:rsid w:val="00394B95"/>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615"/>
    <w:rsid w:val="0039675D"/>
    <w:rsid w:val="00396AB9"/>
    <w:rsid w:val="00396C26"/>
    <w:rsid w:val="0039707F"/>
    <w:rsid w:val="003972EC"/>
    <w:rsid w:val="00397618"/>
    <w:rsid w:val="0039790C"/>
    <w:rsid w:val="00397A79"/>
    <w:rsid w:val="00397CCB"/>
    <w:rsid w:val="00397D86"/>
    <w:rsid w:val="00397E0A"/>
    <w:rsid w:val="00397ECE"/>
    <w:rsid w:val="00397ED8"/>
    <w:rsid w:val="00397F8E"/>
    <w:rsid w:val="003A0168"/>
    <w:rsid w:val="003A0B7F"/>
    <w:rsid w:val="003A13F2"/>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B7"/>
    <w:rsid w:val="003A39C2"/>
    <w:rsid w:val="003A3A39"/>
    <w:rsid w:val="003A3C6F"/>
    <w:rsid w:val="003A3D12"/>
    <w:rsid w:val="003A3E88"/>
    <w:rsid w:val="003A3F0C"/>
    <w:rsid w:val="003A402D"/>
    <w:rsid w:val="003A4391"/>
    <w:rsid w:val="003A45B3"/>
    <w:rsid w:val="003A4CF1"/>
    <w:rsid w:val="003A4F4F"/>
    <w:rsid w:val="003A5013"/>
    <w:rsid w:val="003A506D"/>
    <w:rsid w:val="003A5188"/>
    <w:rsid w:val="003A571D"/>
    <w:rsid w:val="003A57B0"/>
    <w:rsid w:val="003A5AF4"/>
    <w:rsid w:val="003A5C35"/>
    <w:rsid w:val="003A5E30"/>
    <w:rsid w:val="003A6303"/>
    <w:rsid w:val="003A63DF"/>
    <w:rsid w:val="003A64D1"/>
    <w:rsid w:val="003A68CE"/>
    <w:rsid w:val="003A693E"/>
    <w:rsid w:val="003A6C8F"/>
    <w:rsid w:val="003A70EF"/>
    <w:rsid w:val="003A71CA"/>
    <w:rsid w:val="003A7426"/>
    <w:rsid w:val="003A7430"/>
    <w:rsid w:val="003A75D8"/>
    <w:rsid w:val="003A787B"/>
    <w:rsid w:val="003A7B0F"/>
    <w:rsid w:val="003A7C0E"/>
    <w:rsid w:val="003A7EBD"/>
    <w:rsid w:val="003B0304"/>
    <w:rsid w:val="003B0430"/>
    <w:rsid w:val="003B04D8"/>
    <w:rsid w:val="003B04F1"/>
    <w:rsid w:val="003B0679"/>
    <w:rsid w:val="003B06E2"/>
    <w:rsid w:val="003B090C"/>
    <w:rsid w:val="003B09BE"/>
    <w:rsid w:val="003B1063"/>
    <w:rsid w:val="003B16CF"/>
    <w:rsid w:val="003B1813"/>
    <w:rsid w:val="003B1A71"/>
    <w:rsid w:val="003B1BFF"/>
    <w:rsid w:val="003B1D53"/>
    <w:rsid w:val="003B1D73"/>
    <w:rsid w:val="003B2161"/>
    <w:rsid w:val="003B21D0"/>
    <w:rsid w:val="003B2381"/>
    <w:rsid w:val="003B278C"/>
    <w:rsid w:val="003B2F65"/>
    <w:rsid w:val="003B37EC"/>
    <w:rsid w:val="003B3977"/>
    <w:rsid w:val="003B3C6C"/>
    <w:rsid w:val="003B3C96"/>
    <w:rsid w:val="003B43B7"/>
    <w:rsid w:val="003B4881"/>
    <w:rsid w:val="003B4942"/>
    <w:rsid w:val="003B4A2C"/>
    <w:rsid w:val="003B4C9F"/>
    <w:rsid w:val="003B513B"/>
    <w:rsid w:val="003B52D3"/>
    <w:rsid w:val="003B5482"/>
    <w:rsid w:val="003B55D7"/>
    <w:rsid w:val="003B5686"/>
    <w:rsid w:val="003B57CB"/>
    <w:rsid w:val="003B5BC8"/>
    <w:rsid w:val="003B5C6D"/>
    <w:rsid w:val="003B5D71"/>
    <w:rsid w:val="003B5D98"/>
    <w:rsid w:val="003B6230"/>
    <w:rsid w:val="003B62CD"/>
    <w:rsid w:val="003B632A"/>
    <w:rsid w:val="003B6572"/>
    <w:rsid w:val="003B685C"/>
    <w:rsid w:val="003B6CEE"/>
    <w:rsid w:val="003B6D43"/>
    <w:rsid w:val="003B6D8C"/>
    <w:rsid w:val="003B6D9D"/>
    <w:rsid w:val="003B6DB1"/>
    <w:rsid w:val="003B6E69"/>
    <w:rsid w:val="003B6ED0"/>
    <w:rsid w:val="003B7042"/>
    <w:rsid w:val="003B707B"/>
    <w:rsid w:val="003B73FC"/>
    <w:rsid w:val="003B76A8"/>
    <w:rsid w:val="003B76AB"/>
    <w:rsid w:val="003B7C35"/>
    <w:rsid w:val="003C00AD"/>
    <w:rsid w:val="003C0185"/>
    <w:rsid w:val="003C02C8"/>
    <w:rsid w:val="003C0417"/>
    <w:rsid w:val="003C05AC"/>
    <w:rsid w:val="003C07B4"/>
    <w:rsid w:val="003C0BBE"/>
    <w:rsid w:val="003C0C51"/>
    <w:rsid w:val="003C0C68"/>
    <w:rsid w:val="003C0FE1"/>
    <w:rsid w:val="003C10A1"/>
    <w:rsid w:val="003C12D5"/>
    <w:rsid w:val="003C146A"/>
    <w:rsid w:val="003C17CC"/>
    <w:rsid w:val="003C19F1"/>
    <w:rsid w:val="003C1A30"/>
    <w:rsid w:val="003C1CFC"/>
    <w:rsid w:val="003C1E08"/>
    <w:rsid w:val="003C2022"/>
    <w:rsid w:val="003C21B7"/>
    <w:rsid w:val="003C24F0"/>
    <w:rsid w:val="003C2561"/>
    <w:rsid w:val="003C2694"/>
    <w:rsid w:val="003C28BF"/>
    <w:rsid w:val="003C2F8F"/>
    <w:rsid w:val="003C3267"/>
    <w:rsid w:val="003C3799"/>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F4C"/>
    <w:rsid w:val="003C5F61"/>
    <w:rsid w:val="003C5FCD"/>
    <w:rsid w:val="003C62B0"/>
    <w:rsid w:val="003C64AF"/>
    <w:rsid w:val="003C6596"/>
    <w:rsid w:val="003C6A9C"/>
    <w:rsid w:val="003C6B1C"/>
    <w:rsid w:val="003C73AE"/>
    <w:rsid w:val="003C7682"/>
    <w:rsid w:val="003C778E"/>
    <w:rsid w:val="003C7B8C"/>
    <w:rsid w:val="003C7ED7"/>
    <w:rsid w:val="003C7F21"/>
    <w:rsid w:val="003C7FD8"/>
    <w:rsid w:val="003D02D6"/>
    <w:rsid w:val="003D0622"/>
    <w:rsid w:val="003D0A0C"/>
    <w:rsid w:val="003D0D94"/>
    <w:rsid w:val="003D10A2"/>
    <w:rsid w:val="003D19EF"/>
    <w:rsid w:val="003D1DC0"/>
    <w:rsid w:val="003D2438"/>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978"/>
    <w:rsid w:val="003D6E16"/>
    <w:rsid w:val="003D6E9F"/>
    <w:rsid w:val="003D7347"/>
    <w:rsid w:val="003D757C"/>
    <w:rsid w:val="003D7850"/>
    <w:rsid w:val="003D78F6"/>
    <w:rsid w:val="003D798F"/>
    <w:rsid w:val="003D79C9"/>
    <w:rsid w:val="003D7BD3"/>
    <w:rsid w:val="003D7C46"/>
    <w:rsid w:val="003D7CD5"/>
    <w:rsid w:val="003D7E84"/>
    <w:rsid w:val="003E0273"/>
    <w:rsid w:val="003E0A2B"/>
    <w:rsid w:val="003E138E"/>
    <w:rsid w:val="003E1398"/>
    <w:rsid w:val="003E16A6"/>
    <w:rsid w:val="003E16E0"/>
    <w:rsid w:val="003E1A43"/>
    <w:rsid w:val="003E1B4F"/>
    <w:rsid w:val="003E1BEB"/>
    <w:rsid w:val="003E1C99"/>
    <w:rsid w:val="003E1CA8"/>
    <w:rsid w:val="003E1E51"/>
    <w:rsid w:val="003E2385"/>
    <w:rsid w:val="003E2551"/>
    <w:rsid w:val="003E2920"/>
    <w:rsid w:val="003E2CC2"/>
    <w:rsid w:val="003E2E48"/>
    <w:rsid w:val="003E2EDC"/>
    <w:rsid w:val="003E32CB"/>
    <w:rsid w:val="003E334A"/>
    <w:rsid w:val="003E33E7"/>
    <w:rsid w:val="003E346F"/>
    <w:rsid w:val="003E36B2"/>
    <w:rsid w:val="003E39A7"/>
    <w:rsid w:val="003E3C96"/>
    <w:rsid w:val="003E419E"/>
    <w:rsid w:val="003E41E1"/>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FF7"/>
    <w:rsid w:val="003E612A"/>
    <w:rsid w:val="003E6242"/>
    <w:rsid w:val="003E63FD"/>
    <w:rsid w:val="003E6457"/>
    <w:rsid w:val="003E64F4"/>
    <w:rsid w:val="003E6676"/>
    <w:rsid w:val="003E6AEC"/>
    <w:rsid w:val="003E6B56"/>
    <w:rsid w:val="003E6C2D"/>
    <w:rsid w:val="003E6CDA"/>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77E"/>
    <w:rsid w:val="003F0843"/>
    <w:rsid w:val="003F0AF6"/>
    <w:rsid w:val="003F0C65"/>
    <w:rsid w:val="003F0C85"/>
    <w:rsid w:val="003F0DE3"/>
    <w:rsid w:val="003F0E7D"/>
    <w:rsid w:val="003F1002"/>
    <w:rsid w:val="003F117A"/>
    <w:rsid w:val="003F1327"/>
    <w:rsid w:val="003F1512"/>
    <w:rsid w:val="003F15D7"/>
    <w:rsid w:val="003F1631"/>
    <w:rsid w:val="003F167A"/>
    <w:rsid w:val="003F1B04"/>
    <w:rsid w:val="003F1DB4"/>
    <w:rsid w:val="003F1DB6"/>
    <w:rsid w:val="003F2307"/>
    <w:rsid w:val="003F258F"/>
    <w:rsid w:val="003F25F2"/>
    <w:rsid w:val="003F29E3"/>
    <w:rsid w:val="003F29F6"/>
    <w:rsid w:val="003F2B15"/>
    <w:rsid w:val="003F2BAF"/>
    <w:rsid w:val="003F2D0A"/>
    <w:rsid w:val="003F3126"/>
    <w:rsid w:val="003F3219"/>
    <w:rsid w:val="003F32DF"/>
    <w:rsid w:val="003F33E9"/>
    <w:rsid w:val="003F34A7"/>
    <w:rsid w:val="003F3801"/>
    <w:rsid w:val="003F3C04"/>
    <w:rsid w:val="003F3CD7"/>
    <w:rsid w:val="003F3F98"/>
    <w:rsid w:val="003F43E2"/>
    <w:rsid w:val="003F459D"/>
    <w:rsid w:val="003F4845"/>
    <w:rsid w:val="003F48AA"/>
    <w:rsid w:val="003F48AE"/>
    <w:rsid w:val="003F4DEE"/>
    <w:rsid w:val="003F545F"/>
    <w:rsid w:val="003F56D4"/>
    <w:rsid w:val="003F57C6"/>
    <w:rsid w:val="003F5A2F"/>
    <w:rsid w:val="003F5B55"/>
    <w:rsid w:val="003F5BC3"/>
    <w:rsid w:val="003F6039"/>
    <w:rsid w:val="003F6059"/>
    <w:rsid w:val="003F60BC"/>
    <w:rsid w:val="003F616B"/>
    <w:rsid w:val="003F61BB"/>
    <w:rsid w:val="003F62A5"/>
    <w:rsid w:val="003F640E"/>
    <w:rsid w:val="003F6994"/>
    <w:rsid w:val="003F69AA"/>
    <w:rsid w:val="003F6C92"/>
    <w:rsid w:val="003F6DEC"/>
    <w:rsid w:val="003F6ED2"/>
    <w:rsid w:val="003F701A"/>
    <w:rsid w:val="003F7197"/>
    <w:rsid w:val="003F71F4"/>
    <w:rsid w:val="003F761B"/>
    <w:rsid w:val="003F7727"/>
    <w:rsid w:val="003F78B4"/>
    <w:rsid w:val="003F7C3A"/>
    <w:rsid w:val="003F7D8D"/>
    <w:rsid w:val="003F7F16"/>
    <w:rsid w:val="004002EF"/>
    <w:rsid w:val="00400744"/>
    <w:rsid w:val="00400942"/>
    <w:rsid w:val="004009D2"/>
    <w:rsid w:val="00400B5F"/>
    <w:rsid w:val="00400C31"/>
    <w:rsid w:val="00400D60"/>
    <w:rsid w:val="00400D80"/>
    <w:rsid w:val="00400E49"/>
    <w:rsid w:val="00401144"/>
    <w:rsid w:val="0040131C"/>
    <w:rsid w:val="0040188C"/>
    <w:rsid w:val="00401D5E"/>
    <w:rsid w:val="00401E32"/>
    <w:rsid w:val="0040268D"/>
    <w:rsid w:val="00402771"/>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E3B"/>
    <w:rsid w:val="00406292"/>
    <w:rsid w:val="00406744"/>
    <w:rsid w:val="00406A66"/>
    <w:rsid w:val="00406AB6"/>
    <w:rsid w:val="00406C82"/>
    <w:rsid w:val="0040734D"/>
    <w:rsid w:val="004074AB"/>
    <w:rsid w:val="00407653"/>
    <w:rsid w:val="00407B38"/>
    <w:rsid w:val="00407CEF"/>
    <w:rsid w:val="00407E6A"/>
    <w:rsid w:val="00410039"/>
    <w:rsid w:val="00410161"/>
    <w:rsid w:val="004101C0"/>
    <w:rsid w:val="00410388"/>
    <w:rsid w:val="00410955"/>
    <w:rsid w:val="00410A29"/>
    <w:rsid w:val="00410A96"/>
    <w:rsid w:val="00410DC8"/>
    <w:rsid w:val="00410E20"/>
    <w:rsid w:val="0041122C"/>
    <w:rsid w:val="0041126A"/>
    <w:rsid w:val="00411302"/>
    <w:rsid w:val="00411643"/>
    <w:rsid w:val="00411A17"/>
    <w:rsid w:val="00411B5B"/>
    <w:rsid w:val="00411B60"/>
    <w:rsid w:val="00411DDE"/>
    <w:rsid w:val="00411EF0"/>
    <w:rsid w:val="00412023"/>
    <w:rsid w:val="0041208A"/>
    <w:rsid w:val="0041212C"/>
    <w:rsid w:val="004123DF"/>
    <w:rsid w:val="00412868"/>
    <w:rsid w:val="004128FB"/>
    <w:rsid w:val="00412A5D"/>
    <w:rsid w:val="00412C77"/>
    <w:rsid w:val="00413096"/>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FC"/>
    <w:rsid w:val="00414D54"/>
    <w:rsid w:val="00414D76"/>
    <w:rsid w:val="00414E85"/>
    <w:rsid w:val="004153EB"/>
    <w:rsid w:val="004154C1"/>
    <w:rsid w:val="00415DAE"/>
    <w:rsid w:val="00415E4B"/>
    <w:rsid w:val="004161C9"/>
    <w:rsid w:val="004167F7"/>
    <w:rsid w:val="00416B6E"/>
    <w:rsid w:val="00416B79"/>
    <w:rsid w:val="00416FE9"/>
    <w:rsid w:val="004170EF"/>
    <w:rsid w:val="004178A5"/>
    <w:rsid w:val="00417948"/>
    <w:rsid w:val="00417953"/>
    <w:rsid w:val="00417BE7"/>
    <w:rsid w:val="00417FBC"/>
    <w:rsid w:val="004206CE"/>
    <w:rsid w:val="004206F9"/>
    <w:rsid w:val="004209B9"/>
    <w:rsid w:val="00420C8E"/>
    <w:rsid w:val="00420D05"/>
    <w:rsid w:val="00420DB4"/>
    <w:rsid w:val="00420EDC"/>
    <w:rsid w:val="00420F49"/>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7E"/>
    <w:rsid w:val="00422C04"/>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ED"/>
    <w:rsid w:val="00425849"/>
    <w:rsid w:val="00425963"/>
    <w:rsid w:val="00425B34"/>
    <w:rsid w:val="00425BCC"/>
    <w:rsid w:val="00425BDB"/>
    <w:rsid w:val="00425D31"/>
    <w:rsid w:val="00425DD1"/>
    <w:rsid w:val="00425E4D"/>
    <w:rsid w:val="00425EB2"/>
    <w:rsid w:val="00426410"/>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805"/>
    <w:rsid w:val="00430974"/>
    <w:rsid w:val="00430AA9"/>
    <w:rsid w:val="00430AFF"/>
    <w:rsid w:val="00430B0E"/>
    <w:rsid w:val="00430B4F"/>
    <w:rsid w:val="00430C7F"/>
    <w:rsid w:val="00430C98"/>
    <w:rsid w:val="00430D1D"/>
    <w:rsid w:val="00431037"/>
    <w:rsid w:val="0043169A"/>
    <w:rsid w:val="004319A6"/>
    <w:rsid w:val="004319DB"/>
    <w:rsid w:val="00431AE9"/>
    <w:rsid w:val="00431B6C"/>
    <w:rsid w:val="00431CAB"/>
    <w:rsid w:val="00431D36"/>
    <w:rsid w:val="00431D56"/>
    <w:rsid w:val="00431D8D"/>
    <w:rsid w:val="004322C5"/>
    <w:rsid w:val="004325AB"/>
    <w:rsid w:val="004325E7"/>
    <w:rsid w:val="004326FD"/>
    <w:rsid w:val="00432720"/>
    <w:rsid w:val="00432CC5"/>
    <w:rsid w:val="00432D9F"/>
    <w:rsid w:val="00432DB3"/>
    <w:rsid w:val="00433186"/>
    <w:rsid w:val="00433BB5"/>
    <w:rsid w:val="00433E00"/>
    <w:rsid w:val="00433E48"/>
    <w:rsid w:val="004342FC"/>
    <w:rsid w:val="0043447D"/>
    <w:rsid w:val="004345D1"/>
    <w:rsid w:val="004348BC"/>
    <w:rsid w:val="004348BF"/>
    <w:rsid w:val="0043503C"/>
    <w:rsid w:val="00435104"/>
    <w:rsid w:val="00435675"/>
    <w:rsid w:val="00435797"/>
    <w:rsid w:val="004359C7"/>
    <w:rsid w:val="004359E4"/>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3F4"/>
    <w:rsid w:val="0044156E"/>
    <w:rsid w:val="004418F2"/>
    <w:rsid w:val="00441D12"/>
    <w:rsid w:val="00442400"/>
    <w:rsid w:val="00442B44"/>
    <w:rsid w:val="00442C2B"/>
    <w:rsid w:val="00442C63"/>
    <w:rsid w:val="00442EC5"/>
    <w:rsid w:val="004431F4"/>
    <w:rsid w:val="00443243"/>
    <w:rsid w:val="004433C5"/>
    <w:rsid w:val="0044370A"/>
    <w:rsid w:val="0044399E"/>
    <w:rsid w:val="00443AD1"/>
    <w:rsid w:val="00443C5B"/>
    <w:rsid w:val="00443F89"/>
    <w:rsid w:val="00444035"/>
    <w:rsid w:val="0044435E"/>
    <w:rsid w:val="00444530"/>
    <w:rsid w:val="004448C3"/>
    <w:rsid w:val="00444904"/>
    <w:rsid w:val="00444E59"/>
    <w:rsid w:val="00444F2C"/>
    <w:rsid w:val="00444F7E"/>
    <w:rsid w:val="00444F9E"/>
    <w:rsid w:val="00445DF9"/>
    <w:rsid w:val="00445E05"/>
    <w:rsid w:val="00445EAA"/>
    <w:rsid w:val="00446206"/>
    <w:rsid w:val="004463B0"/>
    <w:rsid w:val="004466BC"/>
    <w:rsid w:val="00446870"/>
    <w:rsid w:val="00446CFD"/>
    <w:rsid w:val="0044746A"/>
    <w:rsid w:val="00447548"/>
    <w:rsid w:val="004476AB"/>
    <w:rsid w:val="004476FA"/>
    <w:rsid w:val="00447769"/>
    <w:rsid w:val="00447A53"/>
    <w:rsid w:val="00447BE9"/>
    <w:rsid w:val="00450175"/>
    <w:rsid w:val="00450411"/>
    <w:rsid w:val="004507BE"/>
    <w:rsid w:val="00450892"/>
    <w:rsid w:val="00450E5C"/>
    <w:rsid w:val="00450F08"/>
    <w:rsid w:val="0045112B"/>
    <w:rsid w:val="004515B6"/>
    <w:rsid w:val="00451747"/>
    <w:rsid w:val="004517C8"/>
    <w:rsid w:val="00451EC6"/>
    <w:rsid w:val="00451F9E"/>
    <w:rsid w:val="00451FB6"/>
    <w:rsid w:val="00452219"/>
    <w:rsid w:val="00452261"/>
    <w:rsid w:val="004522B2"/>
    <w:rsid w:val="0045234C"/>
    <w:rsid w:val="0045235D"/>
    <w:rsid w:val="0045247A"/>
    <w:rsid w:val="0045255A"/>
    <w:rsid w:val="00452567"/>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606C"/>
    <w:rsid w:val="0045635A"/>
    <w:rsid w:val="0045665C"/>
    <w:rsid w:val="0045671E"/>
    <w:rsid w:val="00456775"/>
    <w:rsid w:val="004567FF"/>
    <w:rsid w:val="00456A71"/>
    <w:rsid w:val="00456BB3"/>
    <w:rsid w:val="00456BD7"/>
    <w:rsid w:val="00456D70"/>
    <w:rsid w:val="00456E53"/>
    <w:rsid w:val="00456F61"/>
    <w:rsid w:val="00457080"/>
    <w:rsid w:val="004574CC"/>
    <w:rsid w:val="00457A49"/>
    <w:rsid w:val="00457A4F"/>
    <w:rsid w:val="00457C41"/>
    <w:rsid w:val="00457C8B"/>
    <w:rsid w:val="00457DB7"/>
    <w:rsid w:val="00457E28"/>
    <w:rsid w:val="0046000B"/>
    <w:rsid w:val="004602B6"/>
    <w:rsid w:val="00460895"/>
    <w:rsid w:val="004608D3"/>
    <w:rsid w:val="00460B6A"/>
    <w:rsid w:val="00460B88"/>
    <w:rsid w:val="00460ED0"/>
    <w:rsid w:val="00460F91"/>
    <w:rsid w:val="004615E3"/>
    <w:rsid w:val="00461668"/>
    <w:rsid w:val="00462965"/>
    <w:rsid w:val="00462BB2"/>
    <w:rsid w:val="00462F89"/>
    <w:rsid w:val="004630AB"/>
    <w:rsid w:val="004630FE"/>
    <w:rsid w:val="004632BC"/>
    <w:rsid w:val="0046331E"/>
    <w:rsid w:val="00463A16"/>
    <w:rsid w:val="00463AF1"/>
    <w:rsid w:val="00463CF0"/>
    <w:rsid w:val="00463E0E"/>
    <w:rsid w:val="004645C6"/>
    <w:rsid w:val="004646C3"/>
    <w:rsid w:val="00464B9D"/>
    <w:rsid w:val="00464C7A"/>
    <w:rsid w:val="00464EE7"/>
    <w:rsid w:val="00464FDD"/>
    <w:rsid w:val="0046554C"/>
    <w:rsid w:val="004656B1"/>
    <w:rsid w:val="00465D1D"/>
    <w:rsid w:val="00465E8A"/>
    <w:rsid w:val="00466082"/>
    <w:rsid w:val="00466236"/>
    <w:rsid w:val="00466309"/>
    <w:rsid w:val="0046664B"/>
    <w:rsid w:val="00466693"/>
    <w:rsid w:val="00466794"/>
    <w:rsid w:val="004669DD"/>
    <w:rsid w:val="00466C97"/>
    <w:rsid w:val="004671F3"/>
    <w:rsid w:val="00467588"/>
    <w:rsid w:val="004675A1"/>
    <w:rsid w:val="0046761F"/>
    <w:rsid w:val="00467A89"/>
    <w:rsid w:val="00467BF1"/>
    <w:rsid w:val="00467D90"/>
    <w:rsid w:val="0047013C"/>
    <w:rsid w:val="004701D3"/>
    <w:rsid w:val="004705EC"/>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BA9"/>
    <w:rsid w:val="00472C99"/>
    <w:rsid w:val="00472E36"/>
    <w:rsid w:val="00473061"/>
    <w:rsid w:val="004731C2"/>
    <w:rsid w:val="0047342A"/>
    <w:rsid w:val="004739A4"/>
    <w:rsid w:val="00473B1A"/>
    <w:rsid w:val="00473E28"/>
    <w:rsid w:val="00474346"/>
    <w:rsid w:val="004743E3"/>
    <w:rsid w:val="0047479E"/>
    <w:rsid w:val="00474956"/>
    <w:rsid w:val="00474D87"/>
    <w:rsid w:val="00475349"/>
    <w:rsid w:val="0047549B"/>
    <w:rsid w:val="004754A0"/>
    <w:rsid w:val="004757CC"/>
    <w:rsid w:val="00475943"/>
    <w:rsid w:val="00475B73"/>
    <w:rsid w:val="00475BFA"/>
    <w:rsid w:val="00475C8B"/>
    <w:rsid w:val="00475F2A"/>
    <w:rsid w:val="0047645A"/>
    <w:rsid w:val="00476903"/>
    <w:rsid w:val="004771D3"/>
    <w:rsid w:val="00477242"/>
    <w:rsid w:val="004776D9"/>
    <w:rsid w:val="00477842"/>
    <w:rsid w:val="00477845"/>
    <w:rsid w:val="004779CD"/>
    <w:rsid w:val="00477E25"/>
    <w:rsid w:val="00480548"/>
    <w:rsid w:val="00480BFA"/>
    <w:rsid w:val="00480D38"/>
    <w:rsid w:val="004811F2"/>
    <w:rsid w:val="004812CC"/>
    <w:rsid w:val="0048152B"/>
    <w:rsid w:val="00481538"/>
    <w:rsid w:val="00481B5F"/>
    <w:rsid w:val="00481E62"/>
    <w:rsid w:val="00481FEE"/>
    <w:rsid w:val="00482003"/>
    <w:rsid w:val="004824BE"/>
    <w:rsid w:val="00482871"/>
    <w:rsid w:val="00482987"/>
    <w:rsid w:val="00482AA0"/>
    <w:rsid w:val="00482B39"/>
    <w:rsid w:val="00482BC3"/>
    <w:rsid w:val="00482E81"/>
    <w:rsid w:val="00482E8F"/>
    <w:rsid w:val="00482EBD"/>
    <w:rsid w:val="00482FE4"/>
    <w:rsid w:val="00483532"/>
    <w:rsid w:val="00483752"/>
    <w:rsid w:val="00483777"/>
    <w:rsid w:val="004837A8"/>
    <w:rsid w:val="00483CBD"/>
    <w:rsid w:val="00483DCD"/>
    <w:rsid w:val="00483F68"/>
    <w:rsid w:val="00484162"/>
    <w:rsid w:val="00484197"/>
    <w:rsid w:val="00484367"/>
    <w:rsid w:val="00484849"/>
    <w:rsid w:val="00484A0C"/>
    <w:rsid w:val="00484B80"/>
    <w:rsid w:val="00484F97"/>
    <w:rsid w:val="00485016"/>
    <w:rsid w:val="00485131"/>
    <w:rsid w:val="00485507"/>
    <w:rsid w:val="0048552F"/>
    <w:rsid w:val="00485EB0"/>
    <w:rsid w:val="00485F31"/>
    <w:rsid w:val="00486390"/>
    <w:rsid w:val="00486563"/>
    <w:rsid w:val="0048669C"/>
    <w:rsid w:val="004866B4"/>
    <w:rsid w:val="00486923"/>
    <w:rsid w:val="00486927"/>
    <w:rsid w:val="00486DC1"/>
    <w:rsid w:val="004870A0"/>
    <w:rsid w:val="00487116"/>
    <w:rsid w:val="004871D8"/>
    <w:rsid w:val="004878F9"/>
    <w:rsid w:val="00490037"/>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D21"/>
    <w:rsid w:val="00492F02"/>
    <w:rsid w:val="0049307B"/>
    <w:rsid w:val="0049327D"/>
    <w:rsid w:val="0049359F"/>
    <w:rsid w:val="004935D0"/>
    <w:rsid w:val="004935D4"/>
    <w:rsid w:val="00493624"/>
    <w:rsid w:val="00493A97"/>
    <w:rsid w:val="004940B3"/>
    <w:rsid w:val="0049440D"/>
    <w:rsid w:val="00494422"/>
    <w:rsid w:val="004945E1"/>
    <w:rsid w:val="00494BFE"/>
    <w:rsid w:val="00494EA8"/>
    <w:rsid w:val="00494F8B"/>
    <w:rsid w:val="004952B2"/>
    <w:rsid w:val="004954E5"/>
    <w:rsid w:val="00495976"/>
    <w:rsid w:val="00495B95"/>
    <w:rsid w:val="00495D0C"/>
    <w:rsid w:val="00495D11"/>
    <w:rsid w:val="00495D6E"/>
    <w:rsid w:val="00496313"/>
    <w:rsid w:val="004963D6"/>
    <w:rsid w:val="004969CE"/>
    <w:rsid w:val="00496A29"/>
    <w:rsid w:val="00496BEE"/>
    <w:rsid w:val="00496EE6"/>
    <w:rsid w:val="00497291"/>
    <w:rsid w:val="004972A3"/>
    <w:rsid w:val="004972D8"/>
    <w:rsid w:val="00497304"/>
    <w:rsid w:val="0049759D"/>
    <w:rsid w:val="004976E3"/>
    <w:rsid w:val="0049776D"/>
    <w:rsid w:val="004978D9"/>
    <w:rsid w:val="00497AFA"/>
    <w:rsid w:val="00497BA4"/>
    <w:rsid w:val="00497BE1"/>
    <w:rsid w:val="004A02CD"/>
    <w:rsid w:val="004A0675"/>
    <w:rsid w:val="004A06BA"/>
    <w:rsid w:val="004A0B43"/>
    <w:rsid w:val="004A0D6B"/>
    <w:rsid w:val="004A12D6"/>
    <w:rsid w:val="004A150D"/>
    <w:rsid w:val="004A1588"/>
    <w:rsid w:val="004A1629"/>
    <w:rsid w:val="004A1792"/>
    <w:rsid w:val="004A17A8"/>
    <w:rsid w:val="004A18FE"/>
    <w:rsid w:val="004A1AB0"/>
    <w:rsid w:val="004A2191"/>
    <w:rsid w:val="004A2206"/>
    <w:rsid w:val="004A2423"/>
    <w:rsid w:val="004A2513"/>
    <w:rsid w:val="004A25F5"/>
    <w:rsid w:val="004A2673"/>
    <w:rsid w:val="004A26FA"/>
    <w:rsid w:val="004A280D"/>
    <w:rsid w:val="004A29CB"/>
    <w:rsid w:val="004A2B8A"/>
    <w:rsid w:val="004A2B93"/>
    <w:rsid w:val="004A2CA4"/>
    <w:rsid w:val="004A2E52"/>
    <w:rsid w:val="004A3048"/>
    <w:rsid w:val="004A3069"/>
    <w:rsid w:val="004A30F5"/>
    <w:rsid w:val="004A3238"/>
    <w:rsid w:val="004A3279"/>
    <w:rsid w:val="004A3458"/>
    <w:rsid w:val="004A35A0"/>
    <w:rsid w:val="004A3809"/>
    <w:rsid w:val="004A38C5"/>
    <w:rsid w:val="004A3CC6"/>
    <w:rsid w:val="004A3E5D"/>
    <w:rsid w:val="004A3FF5"/>
    <w:rsid w:val="004A4017"/>
    <w:rsid w:val="004A4080"/>
    <w:rsid w:val="004A4085"/>
    <w:rsid w:val="004A420F"/>
    <w:rsid w:val="004A43C7"/>
    <w:rsid w:val="004A4633"/>
    <w:rsid w:val="004A4837"/>
    <w:rsid w:val="004A4A6B"/>
    <w:rsid w:val="004A4B5A"/>
    <w:rsid w:val="004A4E75"/>
    <w:rsid w:val="004A5017"/>
    <w:rsid w:val="004A5363"/>
    <w:rsid w:val="004A570D"/>
    <w:rsid w:val="004A577F"/>
    <w:rsid w:val="004A58CF"/>
    <w:rsid w:val="004A5973"/>
    <w:rsid w:val="004A59A4"/>
    <w:rsid w:val="004A5D03"/>
    <w:rsid w:val="004A5E3F"/>
    <w:rsid w:val="004A60ED"/>
    <w:rsid w:val="004A62E2"/>
    <w:rsid w:val="004A64AA"/>
    <w:rsid w:val="004A662F"/>
    <w:rsid w:val="004A687B"/>
    <w:rsid w:val="004A69DB"/>
    <w:rsid w:val="004A69E9"/>
    <w:rsid w:val="004A6E6C"/>
    <w:rsid w:val="004A6FD0"/>
    <w:rsid w:val="004A7342"/>
    <w:rsid w:val="004A736A"/>
    <w:rsid w:val="004A7AAF"/>
    <w:rsid w:val="004A7C4E"/>
    <w:rsid w:val="004B0070"/>
    <w:rsid w:val="004B00D3"/>
    <w:rsid w:val="004B03EE"/>
    <w:rsid w:val="004B05FB"/>
    <w:rsid w:val="004B0859"/>
    <w:rsid w:val="004B0F74"/>
    <w:rsid w:val="004B13FE"/>
    <w:rsid w:val="004B14F1"/>
    <w:rsid w:val="004B14FF"/>
    <w:rsid w:val="004B164E"/>
    <w:rsid w:val="004B1762"/>
    <w:rsid w:val="004B196B"/>
    <w:rsid w:val="004B1A75"/>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EE6"/>
    <w:rsid w:val="004B4069"/>
    <w:rsid w:val="004B4576"/>
    <w:rsid w:val="004B4728"/>
    <w:rsid w:val="004B4A03"/>
    <w:rsid w:val="004B4D09"/>
    <w:rsid w:val="004B4D69"/>
    <w:rsid w:val="004B51B5"/>
    <w:rsid w:val="004B539B"/>
    <w:rsid w:val="004B5411"/>
    <w:rsid w:val="004B583C"/>
    <w:rsid w:val="004B5B6B"/>
    <w:rsid w:val="004B5BA3"/>
    <w:rsid w:val="004B5D95"/>
    <w:rsid w:val="004B6355"/>
    <w:rsid w:val="004B6407"/>
    <w:rsid w:val="004B6604"/>
    <w:rsid w:val="004B6D0D"/>
    <w:rsid w:val="004B6FE3"/>
    <w:rsid w:val="004B7257"/>
    <w:rsid w:val="004B72E8"/>
    <w:rsid w:val="004B777F"/>
    <w:rsid w:val="004B799B"/>
    <w:rsid w:val="004B7A52"/>
    <w:rsid w:val="004B7BA4"/>
    <w:rsid w:val="004B7CBD"/>
    <w:rsid w:val="004B7D5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1F3"/>
    <w:rsid w:val="004C32EB"/>
    <w:rsid w:val="004C3991"/>
    <w:rsid w:val="004C3A7D"/>
    <w:rsid w:val="004C3B83"/>
    <w:rsid w:val="004C3DA6"/>
    <w:rsid w:val="004C40CC"/>
    <w:rsid w:val="004C4355"/>
    <w:rsid w:val="004C49A9"/>
    <w:rsid w:val="004C4A8C"/>
    <w:rsid w:val="004C4C31"/>
    <w:rsid w:val="004C4C73"/>
    <w:rsid w:val="004C4EA2"/>
    <w:rsid w:val="004C5536"/>
    <w:rsid w:val="004C55A1"/>
    <w:rsid w:val="004C56EE"/>
    <w:rsid w:val="004C5A50"/>
    <w:rsid w:val="004C5B35"/>
    <w:rsid w:val="004C5E11"/>
    <w:rsid w:val="004C5FF2"/>
    <w:rsid w:val="004C6243"/>
    <w:rsid w:val="004C66F2"/>
    <w:rsid w:val="004C6793"/>
    <w:rsid w:val="004C69F7"/>
    <w:rsid w:val="004C6ACA"/>
    <w:rsid w:val="004C6BC5"/>
    <w:rsid w:val="004C6D16"/>
    <w:rsid w:val="004C6F6C"/>
    <w:rsid w:val="004C704F"/>
    <w:rsid w:val="004C70ED"/>
    <w:rsid w:val="004C7547"/>
    <w:rsid w:val="004C77C7"/>
    <w:rsid w:val="004C7BA0"/>
    <w:rsid w:val="004C7DCB"/>
    <w:rsid w:val="004D0076"/>
    <w:rsid w:val="004D019B"/>
    <w:rsid w:val="004D03BF"/>
    <w:rsid w:val="004D077C"/>
    <w:rsid w:val="004D0C59"/>
    <w:rsid w:val="004D108D"/>
    <w:rsid w:val="004D10F7"/>
    <w:rsid w:val="004D130B"/>
    <w:rsid w:val="004D13BB"/>
    <w:rsid w:val="004D142B"/>
    <w:rsid w:val="004D1B1F"/>
    <w:rsid w:val="004D1B34"/>
    <w:rsid w:val="004D1D7A"/>
    <w:rsid w:val="004D1DB0"/>
    <w:rsid w:val="004D21C5"/>
    <w:rsid w:val="004D21E1"/>
    <w:rsid w:val="004D22C5"/>
    <w:rsid w:val="004D23F8"/>
    <w:rsid w:val="004D2432"/>
    <w:rsid w:val="004D24D8"/>
    <w:rsid w:val="004D251A"/>
    <w:rsid w:val="004D282B"/>
    <w:rsid w:val="004D2A61"/>
    <w:rsid w:val="004D2F99"/>
    <w:rsid w:val="004D3041"/>
    <w:rsid w:val="004D332A"/>
    <w:rsid w:val="004D39DD"/>
    <w:rsid w:val="004D4077"/>
    <w:rsid w:val="004D4207"/>
    <w:rsid w:val="004D4560"/>
    <w:rsid w:val="004D4679"/>
    <w:rsid w:val="004D498A"/>
    <w:rsid w:val="004D4A8D"/>
    <w:rsid w:val="004D4B1A"/>
    <w:rsid w:val="004D4DAC"/>
    <w:rsid w:val="004D5061"/>
    <w:rsid w:val="004D51FE"/>
    <w:rsid w:val="004D5536"/>
    <w:rsid w:val="004D55D2"/>
    <w:rsid w:val="004D581D"/>
    <w:rsid w:val="004D587A"/>
    <w:rsid w:val="004D59CC"/>
    <w:rsid w:val="004D5E77"/>
    <w:rsid w:val="004D6176"/>
    <w:rsid w:val="004D6300"/>
    <w:rsid w:val="004D6725"/>
    <w:rsid w:val="004D6787"/>
    <w:rsid w:val="004D6B47"/>
    <w:rsid w:val="004D6FEC"/>
    <w:rsid w:val="004D743D"/>
    <w:rsid w:val="004D76B4"/>
    <w:rsid w:val="004D7759"/>
    <w:rsid w:val="004D789D"/>
    <w:rsid w:val="004D7DAE"/>
    <w:rsid w:val="004E0261"/>
    <w:rsid w:val="004E03F8"/>
    <w:rsid w:val="004E0410"/>
    <w:rsid w:val="004E05C4"/>
    <w:rsid w:val="004E06F8"/>
    <w:rsid w:val="004E0C05"/>
    <w:rsid w:val="004E0C54"/>
    <w:rsid w:val="004E0F8E"/>
    <w:rsid w:val="004E0FBE"/>
    <w:rsid w:val="004E0FF1"/>
    <w:rsid w:val="004E12E7"/>
    <w:rsid w:val="004E18A7"/>
    <w:rsid w:val="004E1B37"/>
    <w:rsid w:val="004E1BC8"/>
    <w:rsid w:val="004E1C6F"/>
    <w:rsid w:val="004E209E"/>
    <w:rsid w:val="004E21F5"/>
    <w:rsid w:val="004E228F"/>
    <w:rsid w:val="004E2306"/>
    <w:rsid w:val="004E2737"/>
    <w:rsid w:val="004E27EF"/>
    <w:rsid w:val="004E2B0C"/>
    <w:rsid w:val="004E2BDF"/>
    <w:rsid w:val="004E2EE5"/>
    <w:rsid w:val="004E3057"/>
    <w:rsid w:val="004E333D"/>
    <w:rsid w:val="004E33A8"/>
    <w:rsid w:val="004E35AC"/>
    <w:rsid w:val="004E3753"/>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960"/>
    <w:rsid w:val="004E5A67"/>
    <w:rsid w:val="004E5C48"/>
    <w:rsid w:val="004E5DCF"/>
    <w:rsid w:val="004E606E"/>
    <w:rsid w:val="004E6072"/>
    <w:rsid w:val="004E607A"/>
    <w:rsid w:val="004E65A9"/>
    <w:rsid w:val="004E6648"/>
    <w:rsid w:val="004E6896"/>
    <w:rsid w:val="004E68E1"/>
    <w:rsid w:val="004E69DE"/>
    <w:rsid w:val="004E6C49"/>
    <w:rsid w:val="004E6D5F"/>
    <w:rsid w:val="004E6D73"/>
    <w:rsid w:val="004E6FD1"/>
    <w:rsid w:val="004E716C"/>
    <w:rsid w:val="004E7183"/>
    <w:rsid w:val="004E7364"/>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97"/>
    <w:rsid w:val="004F182F"/>
    <w:rsid w:val="004F1B15"/>
    <w:rsid w:val="004F1BD0"/>
    <w:rsid w:val="004F25F4"/>
    <w:rsid w:val="004F29D9"/>
    <w:rsid w:val="004F2E5C"/>
    <w:rsid w:val="004F2E8C"/>
    <w:rsid w:val="004F2EEE"/>
    <w:rsid w:val="004F3085"/>
    <w:rsid w:val="004F30CF"/>
    <w:rsid w:val="004F3639"/>
    <w:rsid w:val="004F3CDF"/>
    <w:rsid w:val="004F3D82"/>
    <w:rsid w:val="004F3F0A"/>
    <w:rsid w:val="004F4464"/>
    <w:rsid w:val="004F45ED"/>
    <w:rsid w:val="004F4A88"/>
    <w:rsid w:val="004F4AC9"/>
    <w:rsid w:val="004F4C5E"/>
    <w:rsid w:val="004F54BB"/>
    <w:rsid w:val="004F5517"/>
    <w:rsid w:val="004F55AC"/>
    <w:rsid w:val="004F56D5"/>
    <w:rsid w:val="004F58B1"/>
    <w:rsid w:val="004F592B"/>
    <w:rsid w:val="004F59B4"/>
    <w:rsid w:val="004F5B34"/>
    <w:rsid w:val="004F5C3B"/>
    <w:rsid w:val="004F5DE9"/>
    <w:rsid w:val="004F5F99"/>
    <w:rsid w:val="004F6099"/>
    <w:rsid w:val="004F6656"/>
    <w:rsid w:val="004F6759"/>
    <w:rsid w:val="004F692B"/>
    <w:rsid w:val="004F71DF"/>
    <w:rsid w:val="004F7427"/>
    <w:rsid w:val="004F74AB"/>
    <w:rsid w:val="004F753A"/>
    <w:rsid w:val="004F76FF"/>
    <w:rsid w:val="004F77F2"/>
    <w:rsid w:val="004F78B0"/>
    <w:rsid w:val="004F7E8E"/>
    <w:rsid w:val="00500260"/>
    <w:rsid w:val="0050093A"/>
    <w:rsid w:val="005009CE"/>
    <w:rsid w:val="005009F2"/>
    <w:rsid w:val="00500C5E"/>
    <w:rsid w:val="0050135E"/>
    <w:rsid w:val="0050141C"/>
    <w:rsid w:val="005015DA"/>
    <w:rsid w:val="005017E7"/>
    <w:rsid w:val="00501C6A"/>
    <w:rsid w:val="00501DF7"/>
    <w:rsid w:val="00502080"/>
    <w:rsid w:val="005021FB"/>
    <w:rsid w:val="00502547"/>
    <w:rsid w:val="005027F2"/>
    <w:rsid w:val="00502B94"/>
    <w:rsid w:val="00502EEC"/>
    <w:rsid w:val="005030D4"/>
    <w:rsid w:val="00503559"/>
    <w:rsid w:val="00503575"/>
    <w:rsid w:val="005035EE"/>
    <w:rsid w:val="0050394B"/>
    <w:rsid w:val="00503AE2"/>
    <w:rsid w:val="00503D93"/>
    <w:rsid w:val="00503E3F"/>
    <w:rsid w:val="00503EF7"/>
    <w:rsid w:val="005047F0"/>
    <w:rsid w:val="00504DF8"/>
    <w:rsid w:val="00504E0E"/>
    <w:rsid w:val="0050509E"/>
    <w:rsid w:val="00505155"/>
    <w:rsid w:val="0050563B"/>
    <w:rsid w:val="0050597F"/>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252"/>
    <w:rsid w:val="005073CB"/>
    <w:rsid w:val="005076E8"/>
    <w:rsid w:val="005079D8"/>
    <w:rsid w:val="00507EA8"/>
    <w:rsid w:val="0051003E"/>
    <w:rsid w:val="0051015B"/>
    <w:rsid w:val="005101F5"/>
    <w:rsid w:val="0051028B"/>
    <w:rsid w:val="005107C8"/>
    <w:rsid w:val="00511013"/>
    <w:rsid w:val="005110EF"/>
    <w:rsid w:val="00511417"/>
    <w:rsid w:val="00511720"/>
    <w:rsid w:val="00511772"/>
    <w:rsid w:val="0051185A"/>
    <w:rsid w:val="00511880"/>
    <w:rsid w:val="00511A09"/>
    <w:rsid w:val="00511A53"/>
    <w:rsid w:val="00511A5E"/>
    <w:rsid w:val="00511A95"/>
    <w:rsid w:val="00511D42"/>
    <w:rsid w:val="00511EE3"/>
    <w:rsid w:val="00512580"/>
    <w:rsid w:val="0051286E"/>
    <w:rsid w:val="00512A4C"/>
    <w:rsid w:val="00512B6C"/>
    <w:rsid w:val="00512B80"/>
    <w:rsid w:val="00512D7A"/>
    <w:rsid w:val="00513106"/>
    <w:rsid w:val="005133AD"/>
    <w:rsid w:val="005135C6"/>
    <w:rsid w:val="005135F6"/>
    <w:rsid w:val="00513656"/>
    <w:rsid w:val="0051371B"/>
    <w:rsid w:val="00513846"/>
    <w:rsid w:val="00513868"/>
    <w:rsid w:val="0051398C"/>
    <w:rsid w:val="00513BBC"/>
    <w:rsid w:val="00513C97"/>
    <w:rsid w:val="00513CB5"/>
    <w:rsid w:val="00514144"/>
    <w:rsid w:val="005144DC"/>
    <w:rsid w:val="005145F6"/>
    <w:rsid w:val="0051486E"/>
    <w:rsid w:val="00514AA4"/>
    <w:rsid w:val="005151E9"/>
    <w:rsid w:val="005152F4"/>
    <w:rsid w:val="005153E1"/>
    <w:rsid w:val="00515560"/>
    <w:rsid w:val="00515947"/>
    <w:rsid w:val="00515AE4"/>
    <w:rsid w:val="00515F27"/>
    <w:rsid w:val="005160CF"/>
    <w:rsid w:val="0051645C"/>
    <w:rsid w:val="00516471"/>
    <w:rsid w:val="005165AB"/>
    <w:rsid w:val="00516A26"/>
    <w:rsid w:val="00517500"/>
    <w:rsid w:val="00517610"/>
    <w:rsid w:val="00517896"/>
    <w:rsid w:val="00517905"/>
    <w:rsid w:val="00517FD2"/>
    <w:rsid w:val="005203BA"/>
    <w:rsid w:val="00520465"/>
    <w:rsid w:val="0052055C"/>
    <w:rsid w:val="005206D5"/>
    <w:rsid w:val="00520B5F"/>
    <w:rsid w:val="00520DD3"/>
    <w:rsid w:val="0052108C"/>
    <w:rsid w:val="00521341"/>
    <w:rsid w:val="00521650"/>
    <w:rsid w:val="00521794"/>
    <w:rsid w:val="00521845"/>
    <w:rsid w:val="005218CE"/>
    <w:rsid w:val="00521CD6"/>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7A"/>
    <w:rsid w:val="00523FF9"/>
    <w:rsid w:val="00524022"/>
    <w:rsid w:val="00524046"/>
    <w:rsid w:val="0052429E"/>
    <w:rsid w:val="005245BE"/>
    <w:rsid w:val="00524794"/>
    <w:rsid w:val="00524906"/>
    <w:rsid w:val="00524DB5"/>
    <w:rsid w:val="00524ED7"/>
    <w:rsid w:val="00524F32"/>
    <w:rsid w:val="00524FCA"/>
    <w:rsid w:val="0052523A"/>
    <w:rsid w:val="0052527D"/>
    <w:rsid w:val="00525A8A"/>
    <w:rsid w:val="00525ABF"/>
    <w:rsid w:val="00525CCE"/>
    <w:rsid w:val="00525DB8"/>
    <w:rsid w:val="0052608E"/>
    <w:rsid w:val="0052618E"/>
    <w:rsid w:val="00526220"/>
    <w:rsid w:val="005264DA"/>
    <w:rsid w:val="0052659C"/>
    <w:rsid w:val="005266C8"/>
    <w:rsid w:val="00526716"/>
    <w:rsid w:val="00526A86"/>
    <w:rsid w:val="00526AF0"/>
    <w:rsid w:val="00526DD2"/>
    <w:rsid w:val="005270AA"/>
    <w:rsid w:val="0052758B"/>
    <w:rsid w:val="0052780B"/>
    <w:rsid w:val="005279B5"/>
    <w:rsid w:val="00527AD7"/>
    <w:rsid w:val="00527C30"/>
    <w:rsid w:val="00527DC2"/>
    <w:rsid w:val="00527FA0"/>
    <w:rsid w:val="005301F1"/>
    <w:rsid w:val="005302B4"/>
    <w:rsid w:val="005304F1"/>
    <w:rsid w:val="0053072E"/>
    <w:rsid w:val="005308F8"/>
    <w:rsid w:val="00530C81"/>
    <w:rsid w:val="00530D0B"/>
    <w:rsid w:val="00530D4A"/>
    <w:rsid w:val="00530F95"/>
    <w:rsid w:val="00531094"/>
    <w:rsid w:val="00531234"/>
    <w:rsid w:val="00531383"/>
    <w:rsid w:val="005317D0"/>
    <w:rsid w:val="00531A76"/>
    <w:rsid w:val="00531B38"/>
    <w:rsid w:val="00531C74"/>
    <w:rsid w:val="00531D6E"/>
    <w:rsid w:val="0053209B"/>
    <w:rsid w:val="005320E0"/>
    <w:rsid w:val="0053237C"/>
    <w:rsid w:val="00532682"/>
    <w:rsid w:val="00532873"/>
    <w:rsid w:val="005328D6"/>
    <w:rsid w:val="00532B84"/>
    <w:rsid w:val="00532D7B"/>
    <w:rsid w:val="00532EBB"/>
    <w:rsid w:val="0053309B"/>
    <w:rsid w:val="005331A8"/>
    <w:rsid w:val="0053337A"/>
    <w:rsid w:val="005337A7"/>
    <w:rsid w:val="00533C6B"/>
    <w:rsid w:val="00533E98"/>
    <w:rsid w:val="0053400B"/>
    <w:rsid w:val="005342F5"/>
    <w:rsid w:val="005344AF"/>
    <w:rsid w:val="0053457D"/>
    <w:rsid w:val="005351DC"/>
    <w:rsid w:val="00535387"/>
    <w:rsid w:val="005353DD"/>
    <w:rsid w:val="0053546D"/>
    <w:rsid w:val="0053547F"/>
    <w:rsid w:val="00535638"/>
    <w:rsid w:val="00535788"/>
    <w:rsid w:val="0053593F"/>
    <w:rsid w:val="00535970"/>
    <w:rsid w:val="00535AC2"/>
    <w:rsid w:val="00535B0E"/>
    <w:rsid w:val="005360BD"/>
    <w:rsid w:val="00536179"/>
    <w:rsid w:val="005361DD"/>
    <w:rsid w:val="005364A8"/>
    <w:rsid w:val="00536905"/>
    <w:rsid w:val="00536A09"/>
    <w:rsid w:val="00536B5C"/>
    <w:rsid w:val="00536C3F"/>
    <w:rsid w:val="00537131"/>
    <w:rsid w:val="00537435"/>
    <w:rsid w:val="005378AD"/>
    <w:rsid w:val="00537A86"/>
    <w:rsid w:val="00537D44"/>
    <w:rsid w:val="00537D6C"/>
    <w:rsid w:val="00537E92"/>
    <w:rsid w:val="00537E9E"/>
    <w:rsid w:val="00537EDE"/>
    <w:rsid w:val="005401B5"/>
    <w:rsid w:val="005401D4"/>
    <w:rsid w:val="005402E2"/>
    <w:rsid w:val="005404CF"/>
    <w:rsid w:val="00540513"/>
    <w:rsid w:val="0054055E"/>
    <w:rsid w:val="0054083E"/>
    <w:rsid w:val="00540C91"/>
    <w:rsid w:val="00540D2A"/>
    <w:rsid w:val="00540EDF"/>
    <w:rsid w:val="005411DE"/>
    <w:rsid w:val="005414B2"/>
    <w:rsid w:val="005416D8"/>
    <w:rsid w:val="005417F5"/>
    <w:rsid w:val="00541E4E"/>
    <w:rsid w:val="00541E65"/>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809"/>
    <w:rsid w:val="00543996"/>
    <w:rsid w:val="00543ABE"/>
    <w:rsid w:val="00543C53"/>
    <w:rsid w:val="00543D18"/>
    <w:rsid w:val="00544398"/>
    <w:rsid w:val="0054449A"/>
    <w:rsid w:val="00544522"/>
    <w:rsid w:val="00544607"/>
    <w:rsid w:val="005446B7"/>
    <w:rsid w:val="00544C10"/>
    <w:rsid w:val="00544E9E"/>
    <w:rsid w:val="00544F2D"/>
    <w:rsid w:val="00545397"/>
    <w:rsid w:val="00545448"/>
    <w:rsid w:val="00545632"/>
    <w:rsid w:val="005457A2"/>
    <w:rsid w:val="00545EC5"/>
    <w:rsid w:val="005464D8"/>
    <w:rsid w:val="00546563"/>
    <w:rsid w:val="005465D6"/>
    <w:rsid w:val="005467BE"/>
    <w:rsid w:val="00546C97"/>
    <w:rsid w:val="00546F6D"/>
    <w:rsid w:val="00546FE3"/>
    <w:rsid w:val="005471BF"/>
    <w:rsid w:val="00547382"/>
    <w:rsid w:val="0054753D"/>
    <w:rsid w:val="00547682"/>
    <w:rsid w:val="005477B6"/>
    <w:rsid w:val="00547809"/>
    <w:rsid w:val="00547B7B"/>
    <w:rsid w:val="00547C10"/>
    <w:rsid w:val="005500AE"/>
    <w:rsid w:val="0055045E"/>
    <w:rsid w:val="00550A27"/>
    <w:rsid w:val="00550DDE"/>
    <w:rsid w:val="00550E03"/>
    <w:rsid w:val="00551099"/>
    <w:rsid w:val="00551190"/>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37"/>
    <w:rsid w:val="005536DD"/>
    <w:rsid w:val="005537CA"/>
    <w:rsid w:val="005539CD"/>
    <w:rsid w:val="00553B8A"/>
    <w:rsid w:val="00553D90"/>
    <w:rsid w:val="00554484"/>
    <w:rsid w:val="0055477E"/>
    <w:rsid w:val="00554A11"/>
    <w:rsid w:val="00554ACF"/>
    <w:rsid w:val="00554ADB"/>
    <w:rsid w:val="00554C08"/>
    <w:rsid w:val="00555233"/>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234"/>
    <w:rsid w:val="005575CB"/>
    <w:rsid w:val="00557667"/>
    <w:rsid w:val="0055779E"/>
    <w:rsid w:val="0055790D"/>
    <w:rsid w:val="00557971"/>
    <w:rsid w:val="00557ABC"/>
    <w:rsid w:val="00557B1A"/>
    <w:rsid w:val="00557DD7"/>
    <w:rsid w:val="00557E38"/>
    <w:rsid w:val="0056000E"/>
    <w:rsid w:val="005605FA"/>
    <w:rsid w:val="0056088B"/>
    <w:rsid w:val="00560A71"/>
    <w:rsid w:val="00560CCD"/>
    <w:rsid w:val="00560E69"/>
    <w:rsid w:val="00560ED5"/>
    <w:rsid w:val="0056110C"/>
    <w:rsid w:val="005611BD"/>
    <w:rsid w:val="005611DA"/>
    <w:rsid w:val="00561360"/>
    <w:rsid w:val="0056138E"/>
    <w:rsid w:val="00561DEE"/>
    <w:rsid w:val="00561E16"/>
    <w:rsid w:val="00561F07"/>
    <w:rsid w:val="0056254F"/>
    <w:rsid w:val="00562603"/>
    <w:rsid w:val="00562653"/>
    <w:rsid w:val="00562828"/>
    <w:rsid w:val="00562969"/>
    <w:rsid w:val="00562D18"/>
    <w:rsid w:val="00562F84"/>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812"/>
    <w:rsid w:val="0056592F"/>
    <w:rsid w:val="00565A92"/>
    <w:rsid w:val="00565AD1"/>
    <w:rsid w:val="00565C73"/>
    <w:rsid w:val="00565CD4"/>
    <w:rsid w:val="00565DBE"/>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702B5"/>
    <w:rsid w:val="005704F4"/>
    <w:rsid w:val="005708E8"/>
    <w:rsid w:val="00570999"/>
    <w:rsid w:val="00570AF7"/>
    <w:rsid w:val="00570DEC"/>
    <w:rsid w:val="00570DFB"/>
    <w:rsid w:val="00570FCC"/>
    <w:rsid w:val="0057118B"/>
    <w:rsid w:val="005712F8"/>
    <w:rsid w:val="00571301"/>
    <w:rsid w:val="005715D2"/>
    <w:rsid w:val="005718FE"/>
    <w:rsid w:val="00571A69"/>
    <w:rsid w:val="00571A8C"/>
    <w:rsid w:val="00571CA5"/>
    <w:rsid w:val="0057209C"/>
    <w:rsid w:val="005722F7"/>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C5D"/>
    <w:rsid w:val="0057509F"/>
    <w:rsid w:val="005751CC"/>
    <w:rsid w:val="00575674"/>
    <w:rsid w:val="005758CE"/>
    <w:rsid w:val="005759E2"/>
    <w:rsid w:val="00575EDA"/>
    <w:rsid w:val="00576177"/>
    <w:rsid w:val="005764E6"/>
    <w:rsid w:val="005766EC"/>
    <w:rsid w:val="005767D9"/>
    <w:rsid w:val="0057689B"/>
    <w:rsid w:val="0057696F"/>
    <w:rsid w:val="00576A63"/>
    <w:rsid w:val="00577146"/>
    <w:rsid w:val="00577212"/>
    <w:rsid w:val="0057728C"/>
    <w:rsid w:val="005773A0"/>
    <w:rsid w:val="0057745A"/>
    <w:rsid w:val="005776C8"/>
    <w:rsid w:val="00577889"/>
    <w:rsid w:val="005778FD"/>
    <w:rsid w:val="00577ACB"/>
    <w:rsid w:val="00577CC9"/>
    <w:rsid w:val="005800F8"/>
    <w:rsid w:val="005801AA"/>
    <w:rsid w:val="005801ED"/>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4050"/>
    <w:rsid w:val="0058457B"/>
    <w:rsid w:val="0058462F"/>
    <w:rsid w:val="00584860"/>
    <w:rsid w:val="00584CC3"/>
    <w:rsid w:val="00584CF3"/>
    <w:rsid w:val="00584EF8"/>
    <w:rsid w:val="0058501F"/>
    <w:rsid w:val="005850E3"/>
    <w:rsid w:val="005853EC"/>
    <w:rsid w:val="00585490"/>
    <w:rsid w:val="00585525"/>
    <w:rsid w:val="00585538"/>
    <w:rsid w:val="005855B4"/>
    <w:rsid w:val="0058570E"/>
    <w:rsid w:val="00585855"/>
    <w:rsid w:val="00585A49"/>
    <w:rsid w:val="005860CF"/>
    <w:rsid w:val="005861E2"/>
    <w:rsid w:val="00586254"/>
    <w:rsid w:val="00586270"/>
    <w:rsid w:val="00586553"/>
    <w:rsid w:val="005867DB"/>
    <w:rsid w:val="00586CB2"/>
    <w:rsid w:val="00586D72"/>
    <w:rsid w:val="00587065"/>
    <w:rsid w:val="005872B0"/>
    <w:rsid w:val="00587DBD"/>
    <w:rsid w:val="00590048"/>
    <w:rsid w:val="0059065E"/>
    <w:rsid w:val="005906A1"/>
    <w:rsid w:val="005909D5"/>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2B4"/>
    <w:rsid w:val="00592518"/>
    <w:rsid w:val="00592632"/>
    <w:rsid w:val="00592A58"/>
    <w:rsid w:val="00592B0F"/>
    <w:rsid w:val="00592CFF"/>
    <w:rsid w:val="00592D1E"/>
    <w:rsid w:val="00592E0F"/>
    <w:rsid w:val="005930C1"/>
    <w:rsid w:val="0059329E"/>
    <w:rsid w:val="005933B5"/>
    <w:rsid w:val="00593540"/>
    <w:rsid w:val="00593701"/>
    <w:rsid w:val="00593838"/>
    <w:rsid w:val="005938CA"/>
    <w:rsid w:val="00593BEF"/>
    <w:rsid w:val="00593DCE"/>
    <w:rsid w:val="00593F3C"/>
    <w:rsid w:val="00593F74"/>
    <w:rsid w:val="0059428D"/>
    <w:rsid w:val="0059435A"/>
    <w:rsid w:val="00594702"/>
    <w:rsid w:val="005948DF"/>
    <w:rsid w:val="00594A39"/>
    <w:rsid w:val="00594F0B"/>
    <w:rsid w:val="005954A5"/>
    <w:rsid w:val="00595700"/>
    <w:rsid w:val="00595772"/>
    <w:rsid w:val="00595A0B"/>
    <w:rsid w:val="00595E6C"/>
    <w:rsid w:val="00595F55"/>
    <w:rsid w:val="005962BA"/>
    <w:rsid w:val="005966A2"/>
    <w:rsid w:val="005968AE"/>
    <w:rsid w:val="00596B31"/>
    <w:rsid w:val="00596C12"/>
    <w:rsid w:val="00596C1D"/>
    <w:rsid w:val="00596DF4"/>
    <w:rsid w:val="00596F21"/>
    <w:rsid w:val="00596F38"/>
    <w:rsid w:val="005972E0"/>
    <w:rsid w:val="00597520"/>
    <w:rsid w:val="00597DCF"/>
    <w:rsid w:val="00597ED0"/>
    <w:rsid w:val="005A004D"/>
    <w:rsid w:val="005A0256"/>
    <w:rsid w:val="005A0305"/>
    <w:rsid w:val="005A0756"/>
    <w:rsid w:val="005A0825"/>
    <w:rsid w:val="005A120F"/>
    <w:rsid w:val="005A12E0"/>
    <w:rsid w:val="005A1570"/>
    <w:rsid w:val="005A1794"/>
    <w:rsid w:val="005A17B8"/>
    <w:rsid w:val="005A1831"/>
    <w:rsid w:val="005A1A34"/>
    <w:rsid w:val="005A1C35"/>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EFA"/>
    <w:rsid w:val="005A3F3F"/>
    <w:rsid w:val="005A42A1"/>
    <w:rsid w:val="005A452B"/>
    <w:rsid w:val="005A4B90"/>
    <w:rsid w:val="005A4D4A"/>
    <w:rsid w:val="005A50EF"/>
    <w:rsid w:val="005A5206"/>
    <w:rsid w:val="005A559A"/>
    <w:rsid w:val="005A5BD6"/>
    <w:rsid w:val="005A5C47"/>
    <w:rsid w:val="005A606D"/>
    <w:rsid w:val="005A6676"/>
    <w:rsid w:val="005A68C7"/>
    <w:rsid w:val="005A6ACA"/>
    <w:rsid w:val="005A6B21"/>
    <w:rsid w:val="005A6CA0"/>
    <w:rsid w:val="005A6D74"/>
    <w:rsid w:val="005A6E2E"/>
    <w:rsid w:val="005A6E88"/>
    <w:rsid w:val="005A6F0C"/>
    <w:rsid w:val="005A719F"/>
    <w:rsid w:val="005A736D"/>
    <w:rsid w:val="005A755E"/>
    <w:rsid w:val="005A7602"/>
    <w:rsid w:val="005A77B0"/>
    <w:rsid w:val="005A7D4B"/>
    <w:rsid w:val="005A7F14"/>
    <w:rsid w:val="005B023D"/>
    <w:rsid w:val="005B02A2"/>
    <w:rsid w:val="005B050F"/>
    <w:rsid w:val="005B0534"/>
    <w:rsid w:val="005B070F"/>
    <w:rsid w:val="005B0739"/>
    <w:rsid w:val="005B0CCE"/>
    <w:rsid w:val="005B126C"/>
    <w:rsid w:val="005B1577"/>
    <w:rsid w:val="005B16F7"/>
    <w:rsid w:val="005B17CF"/>
    <w:rsid w:val="005B18D8"/>
    <w:rsid w:val="005B199E"/>
    <w:rsid w:val="005B1BFD"/>
    <w:rsid w:val="005B1E1C"/>
    <w:rsid w:val="005B22A7"/>
    <w:rsid w:val="005B2477"/>
    <w:rsid w:val="005B2554"/>
    <w:rsid w:val="005B2853"/>
    <w:rsid w:val="005B2A0E"/>
    <w:rsid w:val="005B2A57"/>
    <w:rsid w:val="005B3019"/>
    <w:rsid w:val="005B3216"/>
    <w:rsid w:val="005B325D"/>
    <w:rsid w:val="005B32B6"/>
    <w:rsid w:val="005B34C8"/>
    <w:rsid w:val="005B3909"/>
    <w:rsid w:val="005B3918"/>
    <w:rsid w:val="005B394D"/>
    <w:rsid w:val="005B3C6E"/>
    <w:rsid w:val="005B3D86"/>
    <w:rsid w:val="005B3E37"/>
    <w:rsid w:val="005B4056"/>
    <w:rsid w:val="005B4565"/>
    <w:rsid w:val="005B48A6"/>
    <w:rsid w:val="005B49D4"/>
    <w:rsid w:val="005B4ECF"/>
    <w:rsid w:val="005B4FC2"/>
    <w:rsid w:val="005B5279"/>
    <w:rsid w:val="005B595B"/>
    <w:rsid w:val="005B5985"/>
    <w:rsid w:val="005B5E17"/>
    <w:rsid w:val="005B64CC"/>
    <w:rsid w:val="005B66AB"/>
    <w:rsid w:val="005B6BC6"/>
    <w:rsid w:val="005B6BD9"/>
    <w:rsid w:val="005B6BDB"/>
    <w:rsid w:val="005B6C5A"/>
    <w:rsid w:val="005B7385"/>
    <w:rsid w:val="005B738B"/>
    <w:rsid w:val="005B764F"/>
    <w:rsid w:val="005B77B9"/>
    <w:rsid w:val="005B77F0"/>
    <w:rsid w:val="005B787B"/>
    <w:rsid w:val="005B7906"/>
    <w:rsid w:val="005B7951"/>
    <w:rsid w:val="005B7ABA"/>
    <w:rsid w:val="005B7F34"/>
    <w:rsid w:val="005C037E"/>
    <w:rsid w:val="005C0486"/>
    <w:rsid w:val="005C07FA"/>
    <w:rsid w:val="005C0CD4"/>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D91"/>
    <w:rsid w:val="005C1F21"/>
    <w:rsid w:val="005C1FB3"/>
    <w:rsid w:val="005C2249"/>
    <w:rsid w:val="005C28B0"/>
    <w:rsid w:val="005C2CFB"/>
    <w:rsid w:val="005C2DC3"/>
    <w:rsid w:val="005C2E17"/>
    <w:rsid w:val="005C303D"/>
    <w:rsid w:val="005C3A2A"/>
    <w:rsid w:val="005C3B25"/>
    <w:rsid w:val="005C3DAC"/>
    <w:rsid w:val="005C3E7A"/>
    <w:rsid w:val="005C3F64"/>
    <w:rsid w:val="005C41EA"/>
    <w:rsid w:val="005C424F"/>
    <w:rsid w:val="005C42E2"/>
    <w:rsid w:val="005C4422"/>
    <w:rsid w:val="005C44C7"/>
    <w:rsid w:val="005C4659"/>
    <w:rsid w:val="005C47F0"/>
    <w:rsid w:val="005C488A"/>
    <w:rsid w:val="005C4948"/>
    <w:rsid w:val="005C4B28"/>
    <w:rsid w:val="005C4D79"/>
    <w:rsid w:val="005C53DF"/>
    <w:rsid w:val="005C543D"/>
    <w:rsid w:val="005C5677"/>
    <w:rsid w:val="005C5718"/>
    <w:rsid w:val="005C576E"/>
    <w:rsid w:val="005C5858"/>
    <w:rsid w:val="005C5ACE"/>
    <w:rsid w:val="005C5C1C"/>
    <w:rsid w:val="005C5CC4"/>
    <w:rsid w:val="005C5DF4"/>
    <w:rsid w:val="005C619A"/>
    <w:rsid w:val="005C6645"/>
    <w:rsid w:val="005C670C"/>
    <w:rsid w:val="005C68E9"/>
    <w:rsid w:val="005C6B36"/>
    <w:rsid w:val="005C6BF8"/>
    <w:rsid w:val="005C6C10"/>
    <w:rsid w:val="005C6DCD"/>
    <w:rsid w:val="005C6EC9"/>
    <w:rsid w:val="005C6F4B"/>
    <w:rsid w:val="005C7538"/>
    <w:rsid w:val="005C7793"/>
    <w:rsid w:val="005C7950"/>
    <w:rsid w:val="005C7953"/>
    <w:rsid w:val="005C7BCD"/>
    <w:rsid w:val="005C7D11"/>
    <w:rsid w:val="005D0020"/>
    <w:rsid w:val="005D0A1D"/>
    <w:rsid w:val="005D0D1A"/>
    <w:rsid w:val="005D0EE7"/>
    <w:rsid w:val="005D0F28"/>
    <w:rsid w:val="005D0F2C"/>
    <w:rsid w:val="005D0F2E"/>
    <w:rsid w:val="005D129D"/>
    <w:rsid w:val="005D13A0"/>
    <w:rsid w:val="005D1621"/>
    <w:rsid w:val="005D16BD"/>
    <w:rsid w:val="005D1889"/>
    <w:rsid w:val="005D1C52"/>
    <w:rsid w:val="005D1D00"/>
    <w:rsid w:val="005D1EE9"/>
    <w:rsid w:val="005D26B8"/>
    <w:rsid w:val="005D2BEC"/>
    <w:rsid w:val="005D2EC0"/>
    <w:rsid w:val="005D3067"/>
    <w:rsid w:val="005D32F5"/>
    <w:rsid w:val="005D3618"/>
    <w:rsid w:val="005D3788"/>
    <w:rsid w:val="005D3922"/>
    <w:rsid w:val="005D3963"/>
    <w:rsid w:val="005D3E76"/>
    <w:rsid w:val="005D40DA"/>
    <w:rsid w:val="005D4398"/>
    <w:rsid w:val="005D43A1"/>
    <w:rsid w:val="005D45D0"/>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AC"/>
    <w:rsid w:val="005D6AE3"/>
    <w:rsid w:val="005D6C2B"/>
    <w:rsid w:val="005D6C41"/>
    <w:rsid w:val="005D6D0D"/>
    <w:rsid w:val="005D6DBE"/>
    <w:rsid w:val="005D703D"/>
    <w:rsid w:val="005D70D0"/>
    <w:rsid w:val="005D72DA"/>
    <w:rsid w:val="005D754F"/>
    <w:rsid w:val="005D772C"/>
    <w:rsid w:val="005D7B18"/>
    <w:rsid w:val="005D7E59"/>
    <w:rsid w:val="005E0509"/>
    <w:rsid w:val="005E05FB"/>
    <w:rsid w:val="005E0660"/>
    <w:rsid w:val="005E0719"/>
    <w:rsid w:val="005E0940"/>
    <w:rsid w:val="005E10F4"/>
    <w:rsid w:val="005E118E"/>
    <w:rsid w:val="005E13CC"/>
    <w:rsid w:val="005E146D"/>
    <w:rsid w:val="005E162D"/>
    <w:rsid w:val="005E177A"/>
    <w:rsid w:val="005E18A8"/>
    <w:rsid w:val="005E1A94"/>
    <w:rsid w:val="005E1D5A"/>
    <w:rsid w:val="005E1E71"/>
    <w:rsid w:val="005E1EB3"/>
    <w:rsid w:val="005E22F2"/>
    <w:rsid w:val="005E2312"/>
    <w:rsid w:val="005E238B"/>
    <w:rsid w:val="005E275F"/>
    <w:rsid w:val="005E293D"/>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6003"/>
    <w:rsid w:val="005E6154"/>
    <w:rsid w:val="005E6285"/>
    <w:rsid w:val="005E6B3A"/>
    <w:rsid w:val="005E6C65"/>
    <w:rsid w:val="005E6CB9"/>
    <w:rsid w:val="005E6E34"/>
    <w:rsid w:val="005E6EA6"/>
    <w:rsid w:val="005E70B2"/>
    <w:rsid w:val="005E7188"/>
    <w:rsid w:val="005E7267"/>
    <w:rsid w:val="005E7759"/>
    <w:rsid w:val="005E78BC"/>
    <w:rsid w:val="005E79A6"/>
    <w:rsid w:val="005E7A46"/>
    <w:rsid w:val="005E7BF9"/>
    <w:rsid w:val="005E7C9F"/>
    <w:rsid w:val="005F01A5"/>
    <w:rsid w:val="005F02B2"/>
    <w:rsid w:val="005F02E6"/>
    <w:rsid w:val="005F044F"/>
    <w:rsid w:val="005F0462"/>
    <w:rsid w:val="005F0905"/>
    <w:rsid w:val="005F0B5C"/>
    <w:rsid w:val="005F0CBA"/>
    <w:rsid w:val="005F0E74"/>
    <w:rsid w:val="005F0F5F"/>
    <w:rsid w:val="005F10FA"/>
    <w:rsid w:val="005F17F1"/>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629"/>
    <w:rsid w:val="005F36B9"/>
    <w:rsid w:val="005F3935"/>
    <w:rsid w:val="005F3CC3"/>
    <w:rsid w:val="005F3D8F"/>
    <w:rsid w:val="005F4253"/>
    <w:rsid w:val="005F4276"/>
    <w:rsid w:val="005F4664"/>
    <w:rsid w:val="005F46D3"/>
    <w:rsid w:val="005F4AF3"/>
    <w:rsid w:val="005F4C14"/>
    <w:rsid w:val="005F4CDA"/>
    <w:rsid w:val="005F4EA6"/>
    <w:rsid w:val="005F5051"/>
    <w:rsid w:val="005F5147"/>
    <w:rsid w:val="005F521A"/>
    <w:rsid w:val="005F5373"/>
    <w:rsid w:val="005F53C3"/>
    <w:rsid w:val="005F55FC"/>
    <w:rsid w:val="005F5BBD"/>
    <w:rsid w:val="005F5E39"/>
    <w:rsid w:val="005F5EFB"/>
    <w:rsid w:val="005F60E5"/>
    <w:rsid w:val="005F631D"/>
    <w:rsid w:val="005F639D"/>
    <w:rsid w:val="005F6534"/>
    <w:rsid w:val="005F65AC"/>
    <w:rsid w:val="005F6658"/>
    <w:rsid w:val="005F6664"/>
    <w:rsid w:val="005F66E7"/>
    <w:rsid w:val="005F6C80"/>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799"/>
    <w:rsid w:val="006017D6"/>
    <w:rsid w:val="00601F44"/>
    <w:rsid w:val="006025BD"/>
    <w:rsid w:val="0060261A"/>
    <w:rsid w:val="0060275A"/>
    <w:rsid w:val="0060288C"/>
    <w:rsid w:val="00602AAB"/>
    <w:rsid w:val="00602AD5"/>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4AD"/>
    <w:rsid w:val="006055A9"/>
    <w:rsid w:val="006057A2"/>
    <w:rsid w:val="00605BD5"/>
    <w:rsid w:val="00605ECF"/>
    <w:rsid w:val="006061C0"/>
    <w:rsid w:val="006061E6"/>
    <w:rsid w:val="006064E4"/>
    <w:rsid w:val="006066BB"/>
    <w:rsid w:val="0060673A"/>
    <w:rsid w:val="00606894"/>
    <w:rsid w:val="00606A15"/>
    <w:rsid w:val="00606B38"/>
    <w:rsid w:val="00606EA2"/>
    <w:rsid w:val="00606F44"/>
    <w:rsid w:val="006070F7"/>
    <w:rsid w:val="00607350"/>
    <w:rsid w:val="006074B4"/>
    <w:rsid w:val="006075E7"/>
    <w:rsid w:val="00607891"/>
    <w:rsid w:val="00607B09"/>
    <w:rsid w:val="00607F74"/>
    <w:rsid w:val="00610678"/>
    <w:rsid w:val="00610999"/>
    <w:rsid w:val="0061099A"/>
    <w:rsid w:val="00610C1F"/>
    <w:rsid w:val="00610FE2"/>
    <w:rsid w:val="006112A6"/>
    <w:rsid w:val="006112D0"/>
    <w:rsid w:val="006114C7"/>
    <w:rsid w:val="006115FB"/>
    <w:rsid w:val="00611B9E"/>
    <w:rsid w:val="00611BFD"/>
    <w:rsid w:val="00611D42"/>
    <w:rsid w:val="00611D66"/>
    <w:rsid w:val="006121A9"/>
    <w:rsid w:val="006122D7"/>
    <w:rsid w:val="006123CD"/>
    <w:rsid w:val="006128A9"/>
    <w:rsid w:val="00612E37"/>
    <w:rsid w:val="00612EAF"/>
    <w:rsid w:val="00612FBD"/>
    <w:rsid w:val="0061335D"/>
    <w:rsid w:val="006135BF"/>
    <w:rsid w:val="006138F7"/>
    <w:rsid w:val="00613B06"/>
    <w:rsid w:val="00613BA3"/>
    <w:rsid w:val="00613EE2"/>
    <w:rsid w:val="00613F91"/>
    <w:rsid w:val="00614076"/>
    <w:rsid w:val="006141E0"/>
    <w:rsid w:val="00614238"/>
    <w:rsid w:val="0061423C"/>
    <w:rsid w:val="006143E9"/>
    <w:rsid w:val="006144D1"/>
    <w:rsid w:val="00614D14"/>
    <w:rsid w:val="00614D4E"/>
    <w:rsid w:val="00614D75"/>
    <w:rsid w:val="00614E22"/>
    <w:rsid w:val="00614FAD"/>
    <w:rsid w:val="0061547E"/>
    <w:rsid w:val="006155D7"/>
    <w:rsid w:val="006157AC"/>
    <w:rsid w:val="00615BF9"/>
    <w:rsid w:val="00615C57"/>
    <w:rsid w:val="00615CF4"/>
    <w:rsid w:val="00615F4F"/>
    <w:rsid w:val="0061619B"/>
    <w:rsid w:val="00616C26"/>
    <w:rsid w:val="00617143"/>
    <w:rsid w:val="00617229"/>
    <w:rsid w:val="006174DA"/>
    <w:rsid w:val="0061761D"/>
    <w:rsid w:val="0061762F"/>
    <w:rsid w:val="00617642"/>
    <w:rsid w:val="006178E6"/>
    <w:rsid w:val="006179A5"/>
    <w:rsid w:val="00617B91"/>
    <w:rsid w:val="006201E1"/>
    <w:rsid w:val="006201F3"/>
    <w:rsid w:val="00620708"/>
    <w:rsid w:val="00620A2B"/>
    <w:rsid w:val="00620AE4"/>
    <w:rsid w:val="00620B76"/>
    <w:rsid w:val="00620EA7"/>
    <w:rsid w:val="006210EA"/>
    <w:rsid w:val="00621104"/>
    <w:rsid w:val="0062197D"/>
    <w:rsid w:val="00621A9F"/>
    <w:rsid w:val="00621B5E"/>
    <w:rsid w:val="00621E33"/>
    <w:rsid w:val="00621EF3"/>
    <w:rsid w:val="006221F0"/>
    <w:rsid w:val="0062236D"/>
    <w:rsid w:val="006224BC"/>
    <w:rsid w:val="006225CD"/>
    <w:rsid w:val="00622DA6"/>
    <w:rsid w:val="006234BC"/>
    <w:rsid w:val="00623517"/>
    <w:rsid w:val="00623670"/>
    <w:rsid w:val="006237C1"/>
    <w:rsid w:val="00623C4E"/>
    <w:rsid w:val="00624295"/>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712"/>
    <w:rsid w:val="006269E6"/>
    <w:rsid w:val="00626A19"/>
    <w:rsid w:val="00626C4D"/>
    <w:rsid w:val="006272B4"/>
    <w:rsid w:val="00627316"/>
    <w:rsid w:val="00627557"/>
    <w:rsid w:val="006275A0"/>
    <w:rsid w:val="006277F8"/>
    <w:rsid w:val="0062784C"/>
    <w:rsid w:val="00627FEC"/>
    <w:rsid w:val="00630372"/>
    <w:rsid w:val="00630CDC"/>
    <w:rsid w:val="00630D32"/>
    <w:rsid w:val="0063104F"/>
    <w:rsid w:val="0063122C"/>
    <w:rsid w:val="00631311"/>
    <w:rsid w:val="0063163A"/>
    <w:rsid w:val="006316F4"/>
    <w:rsid w:val="00631719"/>
    <w:rsid w:val="006318E1"/>
    <w:rsid w:val="00631B8A"/>
    <w:rsid w:val="00631D34"/>
    <w:rsid w:val="00631DD1"/>
    <w:rsid w:val="00631E65"/>
    <w:rsid w:val="006323D9"/>
    <w:rsid w:val="006327C0"/>
    <w:rsid w:val="00632D00"/>
    <w:rsid w:val="00633192"/>
    <w:rsid w:val="00633361"/>
    <w:rsid w:val="006334A1"/>
    <w:rsid w:val="006336E9"/>
    <w:rsid w:val="00633795"/>
    <w:rsid w:val="00633A50"/>
    <w:rsid w:val="00633BC8"/>
    <w:rsid w:val="00633C1C"/>
    <w:rsid w:val="00633F5F"/>
    <w:rsid w:val="00633FE5"/>
    <w:rsid w:val="006343BC"/>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C83"/>
    <w:rsid w:val="006374BD"/>
    <w:rsid w:val="006376AB"/>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3B8"/>
    <w:rsid w:val="0064147D"/>
    <w:rsid w:val="006419C6"/>
    <w:rsid w:val="006419F5"/>
    <w:rsid w:val="00641CA2"/>
    <w:rsid w:val="00642285"/>
    <w:rsid w:val="006429B8"/>
    <w:rsid w:val="00642A54"/>
    <w:rsid w:val="00642C6C"/>
    <w:rsid w:val="00642C75"/>
    <w:rsid w:val="0064326E"/>
    <w:rsid w:val="00643826"/>
    <w:rsid w:val="00643A26"/>
    <w:rsid w:val="00643A31"/>
    <w:rsid w:val="00643A85"/>
    <w:rsid w:val="006441DD"/>
    <w:rsid w:val="0064480F"/>
    <w:rsid w:val="00644B2A"/>
    <w:rsid w:val="00644C29"/>
    <w:rsid w:val="00644C38"/>
    <w:rsid w:val="00644FD3"/>
    <w:rsid w:val="00645044"/>
    <w:rsid w:val="00645072"/>
    <w:rsid w:val="0064517C"/>
    <w:rsid w:val="0064566C"/>
    <w:rsid w:val="006459A5"/>
    <w:rsid w:val="00645C2E"/>
    <w:rsid w:val="00645D5E"/>
    <w:rsid w:val="00645E58"/>
    <w:rsid w:val="0064676E"/>
    <w:rsid w:val="00646AC4"/>
    <w:rsid w:val="00646BD6"/>
    <w:rsid w:val="00646D7F"/>
    <w:rsid w:val="00647119"/>
    <w:rsid w:val="00647226"/>
    <w:rsid w:val="006473A6"/>
    <w:rsid w:val="006477EB"/>
    <w:rsid w:val="00647978"/>
    <w:rsid w:val="00647B0E"/>
    <w:rsid w:val="00647BB7"/>
    <w:rsid w:val="00650004"/>
    <w:rsid w:val="0065007B"/>
    <w:rsid w:val="00650280"/>
    <w:rsid w:val="006503D4"/>
    <w:rsid w:val="00650576"/>
    <w:rsid w:val="006506CA"/>
    <w:rsid w:val="006507A1"/>
    <w:rsid w:val="00650A2C"/>
    <w:rsid w:val="00650C16"/>
    <w:rsid w:val="00650C3C"/>
    <w:rsid w:val="00650C70"/>
    <w:rsid w:val="00650C79"/>
    <w:rsid w:val="00650C85"/>
    <w:rsid w:val="00650CE2"/>
    <w:rsid w:val="00651696"/>
    <w:rsid w:val="006517A2"/>
    <w:rsid w:val="00651974"/>
    <w:rsid w:val="00651A06"/>
    <w:rsid w:val="00651C67"/>
    <w:rsid w:val="00651FEE"/>
    <w:rsid w:val="00651FFD"/>
    <w:rsid w:val="00652227"/>
    <w:rsid w:val="006524B0"/>
    <w:rsid w:val="006524EF"/>
    <w:rsid w:val="0065260D"/>
    <w:rsid w:val="00653161"/>
    <w:rsid w:val="006533DC"/>
    <w:rsid w:val="00653442"/>
    <w:rsid w:val="00653561"/>
    <w:rsid w:val="00653578"/>
    <w:rsid w:val="006538DD"/>
    <w:rsid w:val="006539E6"/>
    <w:rsid w:val="00653B69"/>
    <w:rsid w:val="00653BDA"/>
    <w:rsid w:val="00653DB6"/>
    <w:rsid w:val="00654111"/>
    <w:rsid w:val="0065439B"/>
    <w:rsid w:val="00654456"/>
    <w:rsid w:val="006544DB"/>
    <w:rsid w:val="0065456C"/>
    <w:rsid w:val="006547CA"/>
    <w:rsid w:val="00654852"/>
    <w:rsid w:val="0065498F"/>
    <w:rsid w:val="006549BD"/>
    <w:rsid w:val="00654C34"/>
    <w:rsid w:val="00654D45"/>
    <w:rsid w:val="00654FF5"/>
    <w:rsid w:val="0065508A"/>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D7"/>
    <w:rsid w:val="006572F8"/>
    <w:rsid w:val="006573F8"/>
    <w:rsid w:val="00657C6E"/>
    <w:rsid w:val="00660758"/>
    <w:rsid w:val="006609EC"/>
    <w:rsid w:val="00660B3B"/>
    <w:rsid w:val="00660BC0"/>
    <w:rsid w:val="00661169"/>
    <w:rsid w:val="006611C8"/>
    <w:rsid w:val="00661257"/>
    <w:rsid w:val="00661358"/>
    <w:rsid w:val="0066145B"/>
    <w:rsid w:val="006615E7"/>
    <w:rsid w:val="00661CC4"/>
    <w:rsid w:val="00661E50"/>
    <w:rsid w:val="00662021"/>
    <w:rsid w:val="00662250"/>
    <w:rsid w:val="006624A8"/>
    <w:rsid w:val="006625EF"/>
    <w:rsid w:val="006626B4"/>
    <w:rsid w:val="006627E4"/>
    <w:rsid w:val="006628A3"/>
    <w:rsid w:val="006628D5"/>
    <w:rsid w:val="0066292F"/>
    <w:rsid w:val="00662F70"/>
    <w:rsid w:val="00663186"/>
    <w:rsid w:val="0066319A"/>
    <w:rsid w:val="006632ED"/>
    <w:rsid w:val="006632F8"/>
    <w:rsid w:val="006633BA"/>
    <w:rsid w:val="006634A9"/>
    <w:rsid w:val="00663582"/>
    <w:rsid w:val="006635E6"/>
    <w:rsid w:val="0066372A"/>
    <w:rsid w:val="00663BE1"/>
    <w:rsid w:val="00663C11"/>
    <w:rsid w:val="00663CA8"/>
    <w:rsid w:val="00663E5C"/>
    <w:rsid w:val="00663F9B"/>
    <w:rsid w:val="0066417A"/>
    <w:rsid w:val="0066427C"/>
    <w:rsid w:val="006644A3"/>
    <w:rsid w:val="00664866"/>
    <w:rsid w:val="00664B52"/>
    <w:rsid w:val="00664F85"/>
    <w:rsid w:val="006651EE"/>
    <w:rsid w:val="00665295"/>
    <w:rsid w:val="006653F0"/>
    <w:rsid w:val="00665408"/>
    <w:rsid w:val="0066541C"/>
    <w:rsid w:val="006655E9"/>
    <w:rsid w:val="0066581D"/>
    <w:rsid w:val="00665957"/>
    <w:rsid w:val="00665AA3"/>
    <w:rsid w:val="00665C11"/>
    <w:rsid w:val="00665CBC"/>
    <w:rsid w:val="00665DDE"/>
    <w:rsid w:val="0066619F"/>
    <w:rsid w:val="006662AC"/>
    <w:rsid w:val="006662B0"/>
    <w:rsid w:val="00666488"/>
    <w:rsid w:val="006668C2"/>
    <w:rsid w:val="00666946"/>
    <w:rsid w:val="00666CB2"/>
    <w:rsid w:val="00667006"/>
    <w:rsid w:val="006677CB"/>
    <w:rsid w:val="0066792E"/>
    <w:rsid w:val="00667A36"/>
    <w:rsid w:val="006700C2"/>
    <w:rsid w:val="00670428"/>
    <w:rsid w:val="00670526"/>
    <w:rsid w:val="00670980"/>
    <w:rsid w:val="006709B2"/>
    <w:rsid w:val="00670A16"/>
    <w:rsid w:val="00670ABB"/>
    <w:rsid w:val="00670E6A"/>
    <w:rsid w:val="00670F30"/>
    <w:rsid w:val="006715E2"/>
    <w:rsid w:val="00671E25"/>
    <w:rsid w:val="00672002"/>
    <w:rsid w:val="006720F9"/>
    <w:rsid w:val="00672295"/>
    <w:rsid w:val="00672322"/>
    <w:rsid w:val="00672370"/>
    <w:rsid w:val="006726DB"/>
    <w:rsid w:val="00672A29"/>
    <w:rsid w:val="00672ACA"/>
    <w:rsid w:val="00672E82"/>
    <w:rsid w:val="006734B8"/>
    <w:rsid w:val="00673501"/>
    <w:rsid w:val="00673988"/>
    <w:rsid w:val="00673DF0"/>
    <w:rsid w:val="00673E8E"/>
    <w:rsid w:val="00674026"/>
    <w:rsid w:val="006740F7"/>
    <w:rsid w:val="00674723"/>
    <w:rsid w:val="00674A46"/>
    <w:rsid w:val="00675144"/>
    <w:rsid w:val="00675215"/>
    <w:rsid w:val="0067540F"/>
    <w:rsid w:val="006754DE"/>
    <w:rsid w:val="006755A5"/>
    <w:rsid w:val="00675A57"/>
    <w:rsid w:val="00675D8A"/>
    <w:rsid w:val="00676500"/>
    <w:rsid w:val="00676749"/>
    <w:rsid w:val="00676989"/>
    <w:rsid w:val="00676A9A"/>
    <w:rsid w:val="00676B40"/>
    <w:rsid w:val="0067706D"/>
    <w:rsid w:val="0067750E"/>
    <w:rsid w:val="00677A38"/>
    <w:rsid w:val="00677B0F"/>
    <w:rsid w:val="006802C0"/>
    <w:rsid w:val="006804EC"/>
    <w:rsid w:val="006808C2"/>
    <w:rsid w:val="00680C7D"/>
    <w:rsid w:val="00680DFF"/>
    <w:rsid w:val="006811BB"/>
    <w:rsid w:val="006811D6"/>
    <w:rsid w:val="00681316"/>
    <w:rsid w:val="00681465"/>
    <w:rsid w:val="0068158E"/>
    <w:rsid w:val="006819C4"/>
    <w:rsid w:val="00681DE5"/>
    <w:rsid w:val="00681F76"/>
    <w:rsid w:val="00681FF2"/>
    <w:rsid w:val="006825A0"/>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A2E"/>
    <w:rsid w:val="00684ABE"/>
    <w:rsid w:val="00684F60"/>
    <w:rsid w:val="006850AF"/>
    <w:rsid w:val="006854CF"/>
    <w:rsid w:val="006856A5"/>
    <w:rsid w:val="006857B7"/>
    <w:rsid w:val="00685A3C"/>
    <w:rsid w:val="00685B6D"/>
    <w:rsid w:val="00685D7E"/>
    <w:rsid w:val="00685DB6"/>
    <w:rsid w:val="00685EF6"/>
    <w:rsid w:val="00686144"/>
    <w:rsid w:val="0068673D"/>
    <w:rsid w:val="006867CE"/>
    <w:rsid w:val="0068686B"/>
    <w:rsid w:val="00686D32"/>
    <w:rsid w:val="00686E11"/>
    <w:rsid w:val="00686F15"/>
    <w:rsid w:val="00687125"/>
    <w:rsid w:val="006873B6"/>
    <w:rsid w:val="00687709"/>
    <w:rsid w:val="0068775B"/>
    <w:rsid w:val="0068781A"/>
    <w:rsid w:val="0068799A"/>
    <w:rsid w:val="00687AB3"/>
    <w:rsid w:val="00687B3C"/>
    <w:rsid w:val="00687DBA"/>
    <w:rsid w:val="0069014A"/>
    <w:rsid w:val="00690301"/>
    <w:rsid w:val="0069050E"/>
    <w:rsid w:val="006905FE"/>
    <w:rsid w:val="00690672"/>
    <w:rsid w:val="006909F4"/>
    <w:rsid w:val="00690AC9"/>
    <w:rsid w:val="00690D25"/>
    <w:rsid w:val="00690DB4"/>
    <w:rsid w:val="00690EE2"/>
    <w:rsid w:val="00690F7D"/>
    <w:rsid w:val="0069117F"/>
    <w:rsid w:val="00691B54"/>
    <w:rsid w:val="00691BE4"/>
    <w:rsid w:val="006920E6"/>
    <w:rsid w:val="006923CF"/>
    <w:rsid w:val="006926B1"/>
    <w:rsid w:val="00692798"/>
    <w:rsid w:val="006927E0"/>
    <w:rsid w:val="006928AF"/>
    <w:rsid w:val="00692A85"/>
    <w:rsid w:val="00692B6E"/>
    <w:rsid w:val="00692B83"/>
    <w:rsid w:val="00692D79"/>
    <w:rsid w:val="00692E8B"/>
    <w:rsid w:val="00693519"/>
    <w:rsid w:val="006935A2"/>
    <w:rsid w:val="006938C6"/>
    <w:rsid w:val="00693963"/>
    <w:rsid w:val="00693A5E"/>
    <w:rsid w:val="00693AC9"/>
    <w:rsid w:val="00693B2B"/>
    <w:rsid w:val="00693B68"/>
    <w:rsid w:val="00693ED3"/>
    <w:rsid w:val="00694173"/>
    <w:rsid w:val="006942B4"/>
    <w:rsid w:val="006942CD"/>
    <w:rsid w:val="006944A3"/>
    <w:rsid w:val="0069486F"/>
    <w:rsid w:val="00694A53"/>
    <w:rsid w:val="00694AA9"/>
    <w:rsid w:val="00694BC6"/>
    <w:rsid w:val="00694C46"/>
    <w:rsid w:val="00694F03"/>
    <w:rsid w:val="00694F05"/>
    <w:rsid w:val="00694F8C"/>
    <w:rsid w:val="0069501D"/>
    <w:rsid w:val="00695029"/>
    <w:rsid w:val="006951A0"/>
    <w:rsid w:val="006953DF"/>
    <w:rsid w:val="00695DC3"/>
    <w:rsid w:val="00695DDB"/>
    <w:rsid w:val="006960F5"/>
    <w:rsid w:val="00696233"/>
    <w:rsid w:val="006964A3"/>
    <w:rsid w:val="00696A75"/>
    <w:rsid w:val="00696B73"/>
    <w:rsid w:val="00696C45"/>
    <w:rsid w:val="00696D40"/>
    <w:rsid w:val="00696D93"/>
    <w:rsid w:val="00696E31"/>
    <w:rsid w:val="0069712C"/>
    <w:rsid w:val="006973F6"/>
    <w:rsid w:val="00697704"/>
    <w:rsid w:val="00697716"/>
    <w:rsid w:val="00697729"/>
    <w:rsid w:val="006978EE"/>
    <w:rsid w:val="00697980"/>
    <w:rsid w:val="00697A12"/>
    <w:rsid w:val="00697B12"/>
    <w:rsid w:val="00697E9B"/>
    <w:rsid w:val="006A0053"/>
    <w:rsid w:val="006A01E8"/>
    <w:rsid w:val="006A049C"/>
    <w:rsid w:val="006A0558"/>
    <w:rsid w:val="006A06A1"/>
    <w:rsid w:val="006A0845"/>
    <w:rsid w:val="006A0B30"/>
    <w:rsid w:val="006A0CAE"/>
    <w:rsid w:val="006A1116"/>
    <w:rsid w:val="006A11DD"/>
    <w:rsid w:val="006A179E"/>
    <w:rsid w:val="006A1854"/>
    <w:rsid w:val="006A194D"/>
    <w:rsid w:val="006A19ED"/>
    <w:rsid w:val="006A1B5B"/>
    <w:rsid w:val="006A1D62"/>
    <w:rsid w:val="006A1E3B"/>
    <w:rsid w:val="006A1F81"/>
    <w:rsid w:val="006A20C1"/>
    <w:rsid w:val="006A20EF"/>
    <w:rsid w:val="006A211F"/>
    <w:rsid w:val="006A24E0"/>
    <w:rsid w:val="006A2CA1"/>
    <w:rsid w:val="006A2CBC"/>
    <w:rsid w:val="006A2FDF"/>
    <w:rsid w:val="006A331A"/>
    <w:rsid w:val="006A3347"/>
    <w:rsid w:val="006A3375"/>
    <w:rsid w:val="006A3964"/>
    <w:rsid w:val="006A399D"/>
    <w:rsid w:val="006A3D1C"/>
    <w:rsid w:val="006A3D33"/>
    <w:rsid w:val="006A4075"/>
    <w:rsid w:val="006A433E"/>
    <w:rsid w:val="006A444D"/>
    <w:rsid w:val="006A44E1"/>
    <w:rsid w:val="006A46D7"/>
    <w:rsid w:val="006A478E"/>
    <w:rsid w:val="006A47AA"/>
    <w:rsid w:val="006A495C"/>
    <w:rsid w:val="006A4A44"/>
    <w:rsid w:val="006A4A56"/>
    <w:rsid w:val="006A4B54"/>
    <w:rsid w:val="006A5088"/>
    <w:rsid w:val="006A597F"/>
    <w:rsid w:val="006A5C06"/>
    <w:rsid w:val="006A5D43"/>
    <w:rsid w:val="006A5D4A"/>
    <w:rsid w:val="006A5E40"/>
    <w:rsid w:val="006A6205"/>
    <w:rsid w:val="006A6319"/>
    <w:rsid w:val="006A655C"/>
    <w:rsid w:val="006A6560"/>
    <w:rsid w:val="006A66EC"/>
    <w:rsid w:val="006A6956"/>
    <w:rsid w:val="006A6B5E"/>
    <w:rsid w:val="006A6BFE"/>
    <w:rsid w:val="006A7321"/>
    <w:rsid w:val="006A7784"/>
    <w:rsid w:val="006A7994"/>
    <w:rsid w:val="006A7A95"/>
    <w:rsid w:val="006A7CC3"/>
    <w:rsid w:val="006A7D13"/>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9CA"/>
    <w:rsid w:val="006B1D35"/>
    <w:rsid w:val="006B200D"/>
    <w:rsid w:val="006B2469"/>
    <w:rsid w:val="006B27A0"/>
    <w:rsid w:val="006B2B01"/>
    <w:rsid w:val="006B2B1E"/>
    <w:rsid w:val="006B2BD9"/>
    <w:rsid w:val="006B2D6E"/>
    <w:rsid w:val="006B3234"/>
    <w:rsid w:val="006B34F4"/>
    <w:rsid w:val="006B36F6"/>
    <w:rsid w:val="006B38E7"/>
    <w:rsid w:val="006B40AA"/>
    <w:rsid w:val="006B40C1"/>
    <w:rsid w:val="006B417E"/>
    <w:rsid w:val="006B41C3"/>
    <w:rsid w:val="006B44F4"/>
    <w:rsid w:val="006B4A0C"/>
    <w:rsid w:val="006B4A53"/>
    <w:rsid w:val="006B4CE3"/>
    <w:rsid w:val="006B4E52"/>
    <w:rsid w:val="006B5060"/>
    <w:rsid w:val="006B51ED"/>
    <w:rsid w:val="006B52CD"/>
    <w:rsid w:val="006B53D8"/>
    <w:rsid w:val="006B5532"/>
    <w:rsid w:val="006B596F"/>
    <w:rsid w:val="006B59AF"/>
    <w:rsid w:val="006B5E1B"/>
    <w:rsid w:val="006B5F03"/>
    <w:rsid w:val="006B63D7"/>
    <w:rsid w:val="006B6589"/>
    <w:rsid w:val="006B6B57"/>
    <w:rsid w:val="006B6C86"/>
    <w:rsid w:val="006B6CA9"/>
    <w:rsid w:val="006B70B3"/>
    <w:rsid w:val="006B75F3"/>
    <w:rsid w:val="006B7944"/>
    <w:rsid w:val="006B7ADB"/>
    <w:rsid w:val="006B7B90"/>
    <w:rsid w:val="006B7D7C"/>
    <w:rsid w:val="006C007F"/>
    <w:rsid w:val="006C00B3"/>
    <w:rsid w:val="006C0A56"/>
    <w:rsid w:val="006C0A85"/>
    <w:rsid w:val="006C0AFF"/>
    <w:rsid w:val="006C0DB0"/>
    <w:rsid w:val="006C0E04"/>
    <w:rsid w:val="006C0EBD"/>
    <w:rsid w:val="006C0F64"/>
    <w:rsid w:val="006C142E"/>
    <w:rsid w:val="006C152C"/>
    <w:rsid w:val="006C1982"/>
    <w:rsid w:val="006C1C25"/>
    <w:rsid w:val="006C1C2C"/>
    <w:rsid w:val="006C1F22"/>
    <w:rsid w:val="006C23B7"/>
    <w:rsid w:val="006C23C5"/>
    <w:rsid w:val="006C246F"/>
    <w:rsid w:val="006C24BB"/>
    <w:rsid w:val="006C2554"/>
    <w:rsid w:val="006C292C"/>
    <w:rsid w:val="006C29CE"/>
    <w:rsid w:val="006C2A7C"/>
    <w:rsid w:val="006C3100"/>
    <w:rsid w:val="006C31F7"/>
    <w:rsid w:val="006C3547"/>
    <w:rsid w:val="006C3673"/>
    <w:rsid w:val="006C387D"/>
    <w:rsid w:val="006C392B"/>
    <w:rsid w:val="006C396E"/>
    <w:rsid w:val="006C3BFC"/>
    <w:rsid w:val="006C3D77"/>
    <w:rsid w:val="006C400E"/>
    <w:rsid w:val="006C40C8"/>
    <w:rsid w:val="006C4737"/>
    <w:rsid w:val="006C4C12"/>
    <w:rsid w:val="006C50D1"/>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A9B"/>
    <w:rsid w:val="006C7AB9"/>
    <w:rsid w:val="006C7C6C"/>
    <w:rsid w:val="006C7D80"/>
    <w:rsid w:val="006C7F5F"/>
    <w:rsid w:val="006C7F83"/>
    <w:rsid w:val="006D014E"/>
    <w:rsid w:val="006D0309"/>
    <w:rsid w:val="006D03C3"/>
    <w:rsid w:val="006D03FB"/>
    <w:rsid w:val="006D04FE"/>
    <w:rsid w:val="006D05A0"/>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757"/>
    <w:rsid w:val="006D2777"/>
    <w:rsid w:val="006D2976"/>
    <w:rsid w:val="006D2B86"/>
    <w:rsid w:val="006D2B99"/>
    <w:rsid w:val="006D335B"/>
    <w:rsid w:val="006D33F8"/>
    <w:rsid w:val="006D343D"/>
    <w:rsid w:val="006D3474"/>
    <w:rsid w:val="006D3497"/>
    <w:rsid w:val="006D34F0"/>
    <w:rsid w:val="006D3633"/>
    <w:rsid w:val="006D363D"/>
    <w:rsid w:val="006D3986"/>
    <w:rsid w:val="006D3BF9"/>
    <w:rsid w:val="006D3F39"/>
    <w:rsid w:val="006D406B"/>
    <w:rsid w:val="006D40AD"/>
    <w:rsid w:val="006D42CD"/>
    <w:rsid w:val="006D452D"/>
    <w:rsid w:val="006D4781"/>
    <w:rsid w:val="006D48A6"/>
    <w:rsid w:val="006D49D0"/>
    <w:rsid w:val="006D4AEE"/>
    <w:rsid w:val="006D4D72"/>
    <w:rsid w:val="006D5094"/>
    <w:rsid w:val="006D5418"/>
    <w:rsid w:val="006D5468"/>
    <w:rsid w:val="006D5711"/>
    <w:rsid w:val="006D58DB"/>
    <w:rsid w:val="006D58EB"/>
    <w:rsid w:val="006D5CE7"/>
    <w:rsid w:val="006D5E17"/>
    <w:rsid w:val="006D5F24"/>
    <w:rsid w:val="006D618E"/>
    <w:rsid w:val="006D61EE"/>
    <w:rsid w:val="006D6375"/>
    <w:rsid w:val="006D64AA"/>
    <w:rsid w:val="006D659A"/>
    <w:rsid w:val="006D6782"/>
    <w:rsid w:val="006D68A5"/>
    <w:rsid w:val="006D6B33"/>
    <w:rsid w:val="006D6C52"/>
    <w:rsid w:val="006D6D8A"/>
    <w:rsid w:val="006D7089"/>
    <w:rsid w:val="006D720C"/>
    <w:rsid w:val="006D75C9"/>
    <w:rsid w:val="006D7712"/>
    <w:rsid w:val="006D7963"/>
    <w:rsid w:val="006D79DA"/>
    <w:rsid w:val="006D7C1D"/>
    <w:rsid w:val="006D7C28"/>
    <w:rsid w:val="006D7F98"/>
    <w:rsid w:val="006E0014"/>
    <w:rsid w:val="006E018A"/>
    <w:rsid w:val="006E026F"/>
    <w:rsid w:val="006E04A0"/>
    <w:rsid w:val="006E0667"/>
    <w:rsid w:val="006E08AB"/>
    <w:rsid w:val="006E0951"/>
    <w:rsid w:val="006E098A"/>
    <w:rsid w:val="006E0AF8"/>
    <w:rsid w:val="006E10B1"/>
    <w:rsid w:val="006E12EF"/>
    <w:rsid w:val="006E151D"/>
    <w:rsid w:val="006E160D"/>
    <w:rsid w:val="006E16C8"/>
    <w:rsid w:val="006E19CD"/>
    <w:rsid w:val="006E22A5"/>
    <w:rsid w:val="006E240D"/>
    <w:rsid w:val="006E2588"/>
    <w:rsid w:val="006E26C9"/>
    <w:rsid w:val="006E272F"/>
    <w:rsid w:val="006E2A2A"/>
    <w:rsid w:val="006E2B34"/>
    <w:rsid w:val="006E2BFF"/>
    <w:rsid w:val="006E2FF9"/>
    <w:rsid w:val="006E307E"/>
    <w:rsid w:val="006E328A"/>
    <w:rsid w:val="006E33EC"/>
    <w:rsid w:val="006E34D0"/>
    <w:rsid w:val="006E3530"/>
    <w:rsid w:val="006E394F"/>
    <w:rsid w:val="006E3C32"/>
    <w:rsid w:val="006E3DFC"/>
    <w:rsid w:val="006E411F"/>
    <w:rsid w:val="006E4180"/>
    <w:rsid w:val="006E4201"/>
    <w:rsid w:val="006E4592"/>
    <w:rsid w:val="006E4921"/>
    <w:rsid w:val="006E4B31"/>
    <w:rsid w:val="006E4CD8"/>
    <w:rsid w:val="006E4DC9"/>
    <w:rsid w:val="006E5546"/>
    <w:rsid w:val="006E55A8"/>
    <w:rsid w:val="006E56E7"/>
    <w:rsid w:val="006E5864"/>
    <w:rsid w:val="006E58AB"/>
    <w:rsid w:val="006E59AF"/>
    <w:rsid w:val="006E5A8A"/>
    <w:rsid w:val="006E5CDF"/>
    <w:rsid w:val="006E66BC"/>
    <w:rsid w:val="006E694F"/>
    <w:rsid w:val="006E6CDE"/>
    <w:rsid w:val="006E6D31"/>
    <w:rsid w:val="006E706B"/>
    <w:rsid w:val="006E72A9"/>
    <w:rsid w:val="006E7604"/>
    <w:rsid w:val="006E7753"/>
    <w:rsid w:val="006E7844"/>
    <w:rsid w:val="006E78A2"/>
    <w:rsid w:val="006E78B2"/>
    <w:rsid w:val="006E7A14"/>
    <w:rsid w:val="006E7E5B"/>
    <w:rsid w:val="006E7F03"/>
    <w:rsid w:val="006E7FE2"/>
    <w:rsid w:val="006F011E"/>
    <w:rsid w:val="006F0287"/>
    <w:rsid w:val="006F02CD"/>
    <w:rsid w:val="006F0693"/>
    <w:rsid w:val="006F0ABD"/>
    <w:rsid w:val="006F0F0E"/>
    <w:rsid w:val="006F110D"/>
    <w:rsid w:val="006F11AA"/>
    <w:rsid w:val="006F11C3"/>
    <w:rsid w:val="006F1217"/>
    <w:rsid w:val="006F149E"/>
    <w:rsid w:val="006F178C"/>
    <w:rsid w:val="006F1A86"/>
    <w:rsid w:val="006F1B7C"/>
    <w:rsid w:val="006F1D28"/>
    <w:rsid w:val="006F1DFC"/>
    <w:rsid w:val="006F1E25"/>
    <w:rsid w:val="006F1E32"/>
    <w:rsid w:val="006F1E59"/>
    <w:rsid w:val="006F1F35"/>
    <w:rsid w:val="006F26DD"/>
    <w:rsid w:val="006F2DD8"/>
    <w:rsid w:val="006F2EB6"/>
    <w:rsid w:val="006F306C"/>
    <w:rsid w:val="006F3217"/>
    <w:rsid w:val="006F3443"/>
    <w:rsid w:val="006F3928"/>
    <w:rsid w:val="006F3B89"/>
    <w:rsid w:val="006F3BE5"/>
    <w:rsid w:val="006F3E6F"/>
    <w:rsid w:val="006F3E94"/>
    <w:rsid w:val="006F3EE9"/>
    <w:rsid w:val="006F3F78"/>
    <w:rsid w:val="006F42A6"/>
    <w:rsid w:val="006F43FD"/>
    <w:rsid w:val="006F4462"/>
    <w:rsid w:val="006F458C"/>
    <w:rsid w:val="006F478D"/>
    <w:rsid w:val="006F50DA"/>
    <w:rsid w:val="006F512B"/>
    <w:rsid w:val="006F54ED"/>
    <w:rsid w:val="006F55AD"/>
    <w:rsid w:val="006F58FD"/>
    <w:rsid w:val="006F5B6D"/>
    <w:rsid w:val="006F5DC1"/>
    <w:rsid w:val="006F5E0B"/>
    <w:rsid w:val="006F5E36"/>
    <w:rsid w:val="006F60D1"/>
    <w:rsid w:val="006F6193"/>
    <w:rsid w:val="006F627F"/>
    <w:rsid w:val="006F62E3"/>
    <w:rsid w:val="006F68FE"/>
    <w:rsid w:val="006F6970"/>
    <w:rsid w:val="006F6A4B"/>
    <w:rsid w:val="006F6F8E"/>
    <w:rsid w:val="006F7098"/>
    <w:rsid w:val="006F70A0"/>
    <w:rsid w:val="006F7382"/>
    <w:rsid w:val="006F73DA"/>
    <w:rsid w:val="006F7686"/>
    <w:rsid w:val="006F7709"/>
    <w:rsid w:val="006F799B"/>
    <w:rsid w:val="006F79BF"/>
    <w:rsid w:val="006F7D9F"/>
    <w:rsid w:val="006F7F93"/>
    <w:rsid w:val="00700A39"/>
    <w:rsid w:val="007010A2"/>
    <w:rsid w:val="007010F1"/>
    <w:rsid w:val="00701174"/>
    <w:rsid w:val="007011EF"/>
    <w:rsid w:val="007012C0"/>
    <w:rsid w:val="00701760"/>
    <w:rsid w:val="00701A1E"/>
    <w:rsid w:val="00701D59"/>
    <w:rsid w:val="00701E74"/>
    <w:rsid w:val="00701EDD"/>
    <w:rsid w:val="00701F82"/>
    <w:rsid w:val="0070207A"/>
    <w:rsid w:val="00702118"/>
    <w:rsid w:val="007022B6"/>
    <w:rsid w:val="007029C0"/>
    <w:rsid w:val="00702B44"/>
    <w:rsid w:val="00702BBF"/>
    <w:rsid w:val="00702EF2"/>
    <w:rsid w:val="00702F01"/>
    <w:rsid w:val="0070323F"/>
    <w:rsid w:val="0070378F"/>
    <w:rsid w:val="00703C06"/>
    <w:rsid w:val="00703C6D"/>
    <w:rsid w:val="00703D21"/>
    <w:rsid w:val="007040B6"/>
    <w:rsid w:val="007043CA"/>
    <w:rsid w:val="007049EC"/>
    <w:rsid w:val="00704B28"/>
    <w:rsid w:val="00704C4F"/>
    <w:rsid w:val="00704D03"/>
    <w:rsid w:val="00704EF4"/>
    <w:rsid w:val="00704FAF"/>
    <w:rsid w:val="007050FF"/>
    <w:rsid w:val="00705211"/>
    <w:rsid w:val="007057F6"/>
    <w:rsid w:val="00705981"/>
    <w:rsid w:val="00705CB6"/>
    <w:rsid w:val="00705CEE"/>
    <w:rsid w:val="007061D5"/>
    <w:rsid w:val="0070630A"/>
    <w:rsid w:val="00706672"/>
    <w:rsid w:val="00706870"/>
    <w:rsid w:val="00706A49"/>
    <w:rsid w:val="00706AA0"/>
    <w:rsid w:val="00706BAA"/>
    <w:rsid w:val="00706CEF"/>
    <w:rsid w:val="00706E1A"/>
    <w:rsid w:val="00706EC0"/>
    <w:rsid w:val="00706FE4"/>
    <w:rsid w:val="007072CB"/>
    <w:rsid w:val="007073C7"/>
    <w:rsid w:val="00707445"/>
    <w:rsid w:val="00707487"/>
    <w:rsid w:val="0070785F"/>
    <w:rsid w:val="00707E3A"/>
    <w:rsid w:val="00710013"/>
    <w:rsid w:val="0071023B"/>
    <w:rsid w:val="00710512"/>
    <w:rsid w:val="00710C1C"/>
    <w:rsid w:val="00710CDD"/>
    <w:rsid w:val="00710F59"/>
    <w:rsid w:val="00711060"/>
    <w:rsid w:val="00711095"/>
    <w:rsid w:val="007110E4"/>
    <w:rsid w:val="00711279"/>
    <w:rsid w:val="007113C3"/>
    <w:rsid w:val="007114FA"/>
    <w:rsid w:val="0071153A"/>
    <w:rsid w:val="007118B9"/>
    <w:rsid w:val="00711B2C"/>
    <w:rsid w:val="00711BF3"/>
    <w:rsid w:val="00711C7D"/>
    <w:rsid w:val="00711D80"/>
    <w:rsid w:val="007123EA"/>
    <w:rsid w:val="00712C4B"/>
    <w:rsid w:val="0071305D"/>
    <w:rsid w:val="00713743"/>
    <w:rsid w:val="007138D3"/>
    <w:rsid w:val="00713D36"/>
    <w:rsid w:val="00714201"/>
    <w:rsid w:val="00714278"/>
    <w:rsid w:val="0071447F"/>
    <w:rsid w:val="007144FE"/>
    <w:rsid w:val="00714657"/>
    <w:rsid w:val="00714A51"/>
    <w:rsid w:val="00714A9C"/>
    <w:rsid w:val="00714D8B"/>
    <w:rsid w:val="0071500A"/>
    <w:rsid w:val="00715325"/>
    <w:rsid w:val="0071534B"/>
    <w:rsid w:val="00715706"/>
    <w:rsid w:val="0071595E"/>
    <w:rsid w:val="00715965"/>
    <w:rsid w:val="007159A6"/>
    <w:rsid w:val="00715C37"/>
    <w:rsid w:val="00716107"/>
    <w:rsid w:val="00716403"/>
    <w:rsid w:val="007164A6"/>
    <w:rsid w:val="00716B1C"/>
    <w:rsid w:val="00716E97"/>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FCC"/>
    <w:rsid w:val="007223D3"/>
    <w:rsid w:val="00722C37"/>
    <w:rsid w:val="00722CD2"/>
    <w:rsid w:val="00722F57"/>
    <w:rsid w:val="0072305F"/>
    <w:rsid w:val="0072317D"/>
    <w:rsid w:val="0072323B"/>
    <w:rsid w:val="007232BF"/>
    <w:rsid w:val="00723399"/>
    <w:rsid w:val="007234B8"/>
    <w:rsid w:val="007235BD"/>
    <w:rsid w:val="00723649"/>
    <w:rsid w:val="00723650"/>
    <w:rsid w:val="00723E3D"/>
    <w:rsid w:val="0072412F"/>
    <w:rsid w:val="0072413F"/>
    <w:rsid w:val="0072425F"/>
    <w:rsid w:val="00724512"/>
    <w:rsid w:val="00724A52"/>
    <w:rsid w:val="00725667"/>
    <w:rsid w:val="0072577C"/>
    <w:rsid w:val="00725A5A"/>
    <w:rsid w:val="00725AEF"/>
    <w:rsid w:val="00725E57"/>
    <w:rsid w:val="00725E70"/>
    <w:rsid w:val="00725E90"/>
    <w:rsid w:val="00726066"/>
    <w:rsid w:val="0072636B"/>
    <w:rsid w:val="0072636D"/>
    <w:rsid w:val="007263F4"/>
    <w:rsid w:val="00726807"/>
    <w:rsid w:val="007269A5"/>
    <w:rsid w:val="00726A6F"/>
    <w:rsid w:val="00726AF5"/>
    <w:rsid w:val="0072714B"/>
    <w:rsid w:val="007271E1"/>
    <w:rsid w:val="007272D1"/>
    <w:rsid w:val="00727A80"/>
    <w:rsid w:val="00727D51"/>
    <w:rsid w:val="007302DA"/>
    <w:rsid w:val="007303FA"/>
    <w:rsid w:val="00730943"/>
    <w:rsid w:val="00730A00"/>
    <w:rsid w:val="00730C3C"/>
    <w:rsid w:val="00730CDA"/>
    <w:rsid w:val="0073126D"/>
    <w:rsid w:val="007312D7"/>
    <w:rsid w:val="007314B5"/>
    <w:rsid w:val="007314C7"/>
    <w:rsid w:val="0073163D"/>
    <w:rsid w:val="00731AF9"/>
    <w:rsid w:val="00731DA9"/>
    <w:rsid w:val="00731EA2"/>
    <w:rsid w:val="00731FA7"/>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FA7"/>
    <w:rsid w:val="00734294"/>
    <w:rsid w:val="007343A6"/>
    <w:rsid w:val="007347A1"/>
    <w:rsid w:val="0073485D"/>
    <w:rsid w:val="00734973"/>
    <w:rsid w:val="00734A0B"/>
    <w:rsid w:val="00734A88"/>
    <w:rsid w:val="00734AB2"/>
    <w:rsid w:val="00734B6D"/>
    <w:rsid w:val="00734DD2"/>
    <w:rsid w:val="00735649"/>
    <w:rsid w:val="007358AF"/>
    <w:rsid w:val="00735A01"/>
    <w:rsid w:val="00735DF9"/>
    <w:rsid w:val="0073626D"/>
    <w:rsid w:val="007362F7"/>
    <w:rsid w:val="00736367"/>
    <w:rsid w:val="007363F1"/>
    <w:rsid w:val="00736445"/>
    <w:rsid w:val="007365B7"/>
    <w:rsid w:val="00736628"/>
    <w:rsid w:val="00736884"/>
    <w:rsid w:val="00736919"/>
    <w:rsid w:val="007369F7"/>
    <w:rsid w:val="00736A84"/>
    <w:rsid w:val="007373F0"/>
    <w:rsid w:val="0073788F"/>
    <w:rsid w:val="00737C47"/>
    <w:rsid w:val="00737CB1"/>
    <w:rsid w:val="00737E05"/>
    <w:rsid w:val="00737FCC"/>
    <w:rsid w:val="00740218"/>
    <w:rsid w:val="0074029C"/>
    <w:rsid w:val="0074030E"/>
    <w:rsid w:val="0074035E"/>
    <w:rsid w:val="0074041F"/>
    <w:rsid w:val="007404D9"/>
    <w:rsid w:val="007404E9"/>
    <w:rsid w:val="007407AF"/>
    <w:rsid w:val="00740A7E"/>
    <w:rsid w:val="0074132A"/>
    <w:rsid w:val="0074141D"/>
    <w:rsid w:val="007415BE"/>
    <w:rsid w:val="007417B2"/>
    <w:rsid w:val="0074192E"/>
    <w:rsid w:val="00741F43"/>
    <w:rsid w:val="00741F77"/>
    <w:rsid w:val="00742095"/>
    <w:rsid w:val="00742170"/>
    <w:rsid w:val="00742295"/>
    <w:rsid w:val="00742462"/>
    <w:rsid w:val="00742B3F"/>
    <w:rsid w:val="00742FC5"/>
    <w:rsid w:val="00743558"/>
    <w:rsid w:val="00743759"/>
    <w:rsid w:val="00743D4C"/>
    <w:rsid w:val="00744032"/>
    <w:rsid w:val="0074408F"/>
    <w:rsid w:val="00744372"/>
    <w:rsid w:val="007444CF"/>
    <w:rsid w:val="007444EB"/>
    <w:rsid w:val="0074473B"/>
    <w:rsid w:val="00744770"/>
    <w:rsid w:val="00744877"/>
    <w:rsid w:val="00744C9A"/>
    <w:rsid w:val="0074524D"/>
    <w:rsid w:val="007452F4"/>
    <w:rsid w:val="007457BE"/>
    <w:rsid w:val="00745D13"/>
    <w:rsid w:val="00746398"/>
    <w:rsid w:val="007466C5"/>
    <w:rsid w:val="00746B1D"/>
    <w:rsid w:val="00746BE7"/>
    <w:rsid w:val="00746C78"/>
    <w:rsid w:val="007470BB"/>
    <w:rsid w:val="007470E2"/>
    <w:rsid w:val="00747355"/>
    <w:rsid w:val="007474A2"/>
    <w:rsid w:val="00747625"/>
    <w:rsid w:val="00747723"/>
    <w:rsid w:val="00747816"/>
    <w:rsid w:val="00747F1B"/>
    <w:rsid w:val="00747F9E"/>
    <w:rsid w:val="00750177"/>
    <w:rsid w:val="0075019F"/>
    <w:rsid w:val="0075074E"/>
    <w:rsid w:val="00750A08"/>
    <w:rsid w:val="00750D81"/>
    <w:rsid w:val="00750FAD"/>
    <w:rsid w:val="007511E8"/>
    <w:rsid w:val="0075179D"/>
    <w:rsid w:val="0075190D"/>
    <w:rsid w:val="00751C25"/>
    <w:rsid w:val="00751D82"/>
    <w:rsid w:val="00752108"/>
    <w:rsid w:val="007521BD"/>
    <w:rsid w:val="007521DA"/>
    <w:rsid w:val="007526A1"/>
    <w:rsid w:val="0075289C"/>
    <w:rsid w:val="00752AE2"/>
    <w:rsid w:val="00752D12"/>
    <w:rsid w:val="00752F2B"/>
    <w:rsid w:val="007533B4"/>
    <w:rsid w:val="0075349E"/>
    <w:rsid w:val="007536AE"/>
    <w:rsid w:val="007536C1"/>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81"/>
    <w:rsid w:val="00755610"/>
    <w:rsid w:val="00755708"/>
    <w:rsid w:val="007559F7"/>
    <w:rsid w:val="00755BC4"/>
    <w:rsid w:val="00755D92"/>
    <w:rsid w:val="00755D9F"/>
    <w:rsid w:val="00756513"/>
    <w:rsid w:val="00756851"/>
    <w:rsid w:val="00756887"/>
    <w:rsid w:val="00756AFB"/>
    <w:rsid w:val="00756E39"/>
    <w:rsid w:val="00756EFE"/>
    <w:rsid w:val="00757510"/>
    <w:rsid w:val="007575B8"/>
    <w:rsid w:val="007579A6"/>
    <w:rsid w:val="00757B13"/>
    <w:rsid w:val="00757B7C"/>
    <w:rsid w:val="0076017C"/>
    <w:rsid w:val="0076039E"/>
    <w:rsid w:val="00760497"/>
    <w:rsid w:val="007607A0"/>
    <w:rsid w:val="0076085C"/>
    <w:rsid w:val="007608F4"/>
    <w:rsid w:val="00760C69"/>
    <w:rsid w:val="00760D52"/>
    <w:rsid w:val="007611C5"/>
    <w:rsid w:val="007614BD"/>
    <w:rsid w:val="007615C5"/>
    <w:rsid w:val="00761942"/>
    <w:rsid w:val="00761B69"/>
    <w:rsid w:val="00761DD4"/>
    <w:rsid w:val="00761EE6"/>
    <w:rsid w:val="00761F48"/>
    <w:rsid w:val="0076237C"/>
    <w:rsid w:val="00762544"/>
    <w:rsid w:val="007627A8"/>
    <w:rsid w:val="00762957"/>
    <w:rsid w:val="00762D4F"/>
    <w:rsid w:val="0076312F"/>
    <w:rsid w:val="00763607"/>
    <w:rsid w:val="00763684"/>
    <w:rsid w:val="00763953"/>
    <w:rsid w:val="00763982"/>
    <w:rsid w:val="00763D31"/>
    <w:rsid w:val="00763EFC"/>
    <w:rsid w:val="00763FC4"/>
    <w:rsid w:val="007640A8"/>
    <w:rsid w:val="00764285"/>
    <w:rsid w:val="0076436B"/>
    <w:rsid w:val="007645BB"/>
    <w:rsid w:val="007645E7"/>
    <w:rsid w:val="007646A3"/>
    <w:rsid w:val="00764831"/>
    <w:rsid w:val="007649FC"/>
    <w:rsid w:val="00764B89"/>
    <w:rsid w:val="00764C42"/>
    <w:rsid w:val="00764EBD"/>
    <w:rsid w:val="00765317"/>
    <w:rsid w:val="007655CA"/>
    <w:rsid w:val="00765674"/>
    <w:rsid w:val="007656C3"/>
    <w:rsid w:val="00765853"/>
    <w:rsid w:val="007658E2"/>
    <w:rsid w:val="00765B28"/>
    <w:rsid w:val="00765DD8"/>
    <w:rsid w:val="00765FC8"/>
    <w:rsid w:val="00766357"/>
    <w:rsid w:val="0076690D"/>
    <w:rsid w:val="007669F2"/>
    <w:rsid w:val="007669F8"/>
    <w:rsid w:val="00766BE5"/>
    <w:rsid w:val="00766C95"/>
    <w:rsid w:val="00766C9A"/>
    <w:rsid w:val="00766D35"/>
    <w:rsid w:val="00766F81"/>
    <w:rsid w:val="007677BD"/>
    <w:rsid w:val="00767A59"/>
    <w:rsid w:val="00767EB0"/>
    <w:rsid w:val="00767EEC"/>
    <w:rsid w:val="007700B1"/>
    <w:rsid w:val="007700D9"/>
    <w:rsid w:val="007702BB"/>
    <w:rsid w:val="007704CF"/>
    <w:rsid w:val="00770551"/>
    <w:rsid w:val="0077055C"/>
    <w:rsid w:val="0077058F"/>
    <w:rsid w:val="00770A12"/>
    <w:rsid w:val="00770B1A"/>
    <w:rsid w:val="00770CEA"/>
    <w:rsid w:val="00770F6A"/>
    <w:rsid w:val="00770F75"/>
    <w:rsid w:val="00771099"/>
    <w:rsid w:val="0077122A"/>
    <w:rsid w:val="0077123D"/>
    <w:rsid w:val="0077130D"/>
    <w:rsid w:val="00771328"/>
    <w:rsid w:val="007718F4"/>
    <w:rsid w:val="007718F8"/>
    <w:rsid w:val="00771964"/>
    <w:rsid w:val="00771C0D"/>
    <w:rsid w:val="00771CA8"/>
    <w:rsid w:val="0077221A"/>
    <w:rsid w:val="007722FF"/>
    <w:rsid w:val="0077252B"/>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BAC"/>
    <w:rsid w:val="00775D91"/>
    <w:rsid w:val="00775FB8"/>
    <w:rsid w:val="00776269"/>
    <w:rsid w:val="007765A5"/>
    <w:rsid w:val="00776948"/>
    <w:rsid w:val="00776ADC"/>
    <w:rsid w:val="00776BBC"/>
    <w:rsid w:val="00776BF5"/>
    <w:rsid w:val="00776CF8"/>
    <w:rsid w:val="00776D50"/>
    <w:rsid w:val="00777024"/>
    <w:rsid w:val="00777155"/>
    <w:rsid w:val="0077741C"/>
    <w:rsid w:val="0077759A"/>
    <w:rsid w:val="00777830"/>
    <w:rsid w:val="0077787C"/>
    <w:rsid w:val="0077788C"/>
    <w:rsid w:val="00777A31"/>
    <w:rsid w:val="00777C3C"/>
    <w:rsid w:val="00780080"/>
    <w:rsid w:val="0078023C"/>
    <w:rsid w:val="007803A2"/>
    <w:rsid w:val="00780483"/>
    <w:rsid w:val="007804DF"/>
    <w:rsid w:val="00780598"/>
    <w:rsid w:val="007805B1"/>
    <w:rsid w:val="00780648"/>
    <w:rsid w:val="0078089D"/>
    <w:rsid w:val="00780DC4"/>
    <w:rsid w:val="00780E00"/>
    <w:rsid w:val="0078109D"/>
    <w:rsid w:val="0078153A"/>
    <w:rsid w:val="00781632"/>
    <w:rsid w:val="007818F8"/>
    <w:rsid w:val="00781A39"/>
    <w:rsid w:val="00781BD3"/>
    <w:rsid w:val="0078221C"/>
    <w:rsid w:val="00782257"/>
    <w:rsid w:val="0078225D"/>
    <w:rsid w:val="007824FF"/>
    <w:rsid w:val="007827C5"/>
    <w:rsid w:val="007827DD"/>
    <w:rsid w:val="0078288D"/>
    <w:rsid w:val="007828DD"/>
    <w:rsid w:val="00782AAB"/>
    <w:rsid w:val="00782C30"/>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90"/>
    <w:rsid w:val="00784A72"/>
    <w:rsid w:val="00784EC4"/>
    <w:rsid w:val="00784F86"/>
    <w:rsid w:val="00784FBF"/>
    <w:rsid w:val="00785697"/>
    <w:rsid w:val="00785807"/>
    <w:rsid w:val="00785831"/>
    <w:rsid w:val="007859F0"/>
    <w:rsid w:val="007859FB"/>
    <w:rsid w:val="00785B2D"/>
    <w:rsid w:val="00785EB0"/>
    <w:rsid w:val="00786185"/>
    <w:rsid w:val="007864ED"/>
    <w:rsid w:val="0078669B"/>
    <w:rsid w:val="00786E79"/>
    <w:rsid w:val="007872D7"/>
    <w:rsid w:val="0078733A"/>
    <w:rsid w:val="0078736B"/>
    <w:rsid w:val="0078754D"/>
    <w:rsid w:val="007875B4"/>
    <w:rsid w:val="00787833"/>
    <w:rsid w:val="007878D3"/>
    <w:rsid w:val="007879DE"/>
    <w:rsid w:val="007901EF"/>
    <w:rsid w:val="0079036A"/>
    <w:rsid w:val="0079038F"/>
    <w:rsid w:val="00790430"/>
    <w:rsid w:val="007906B7"/>
    <w:rsid w:val="007906CC"/>
    <w:rsid w:val="00790835"/>
    <w:rsid w:val="00790A12"/>
    <w:rsid w:val="00790B19"/>
    <w:rsid w:val="00790BE7"/>
    <w:rsid w:val="00790DBB"/>
    <w:rsid w:val="00790DCD"/>
    <w:rsid w:val="00790F55"/>
    <w:rsid w:val="00790F90"/>
    <w:rsid w:val="007910EB"/>
    <w:rsid w:val="00791110"/>
    <w:rsid w:val="007917CD"/>
    <w:rsid w:val="00792174"/>
    <w:rsid w:val="007921B9"/>
    <w:rsid w:val="00792886"/>
    <w:rsid w:val="00792EF5"/>
    <w:rsid w:val="00793088"/>
    <w:rsid w:val="0079316A"/>
    <w:rsid w:val="0079342C"/>
    <w:rsid w:val="007935AD"/>
    <w:rsid w:val="007937E4"/>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5783"/>
    <w:rsid w:val="00795C13"/>
    <w:rsid w:val="00795C81"/>
    <w:rsid w:val="00795CA8"/>
    <w:rsid w:val="00796633"/>
    <w:rsid w:val="00796CCB"/>
    <w:rsid w:val="00796F2E"/>
    <w:rsid w:val="00797502"/>
    <w:rsid w:val="00797722"/>
    <w:rsid w:val="007978E9"/>
    <w:rsid w:val="007979C5"/>
    <w:rsid w:val="007979CD"/>
    <w:rsid w:val="00797C99"/>
    <w:rsid w:val="00797CF6"/>
    <w:rsid w:val="007A01DC"/>
    <w:rsid w:val="007A0223"/>
    <w:rsid w:val="007A0250"/>
    <w:rsid w:val="007A03CA"/>
    <w:rsid w:val="007A0766"/>
    <w:rsid w:val="007A09C6"/>
    <w:rsid w:val="007A0A20"/>
    <w:rsid w:val="007A0A54"/>
    <w:rsid w:val="007A0ABF"/>
    <w:rsid w:val="007A0D45"/>
    <w:rsid w:val="007A0D6C"/>
    <w:rsid w:val="007A1020"/>
    <w:rsid w:val="007A1147"/>
    <w:rsid w:val="007A12AD"/>
    <w:rsid w:val="007A12FE"/>
    <w:rsid w:val="007A1351"/>
    <w:rsid w:val="007A1484"/>
    <w:rsid w:val="007A14FB"/>
    <w:rsid w:val="007A15AE"/>
    <w:rsid w:val="007A174A"/>
    <w:rsid w:val="007A1ED0"/>
    <w:rsid w:val="007A1F37"/>
    <w:rsid w:val="007A1FF8"/>
    <w:rsid w:val="007A291C"/>
    <w:rsid w:val="007A2964"/>
    <w:rsid w:val="007A2F9F"/>
    <w:rsid w:val="007A2FB4"/>
    <w:rsid w:val="007A35AF"/>
    <w:rsid w:val="007A3884"/>
    <w:rsid w:val="007A38A0"/>
    <w:rsid w:val="007A3B07"/>
    <w:rsid w:val="007A3E47"/>
    <w:rsid w:val="007A4117"/>
    <w:rsid w:val="007A415E"/>
    <w:rsid w:val="007A437E"/>
    <w:rsid w:val="007A43E4"/>
    <w:rsid w:val="007A451A"/>
    <w:rsid w:val="007A4558"/>
    <w:rsid w:val="007A472A"/>
    <w:rsid w:val="007A4778"/>
    <w:rsid w:val="007A4905"/>
    <w:rsid w:val="007A4BB1"/>
    <w:rsid w:val="007A4CA0"/>
    <w:rsid w:val="007A4EE6"/>
    <w:rsid w:val="007A4FF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BC2"/>
    <w:rsid w:val="007A6C40"/>
    <w:rsid w:val="007A6E53"/>
    <w:rsid w:val="007A6EB3"/>
    <w:rsid w:val="007A6EC0"/>
    <w:rsid w:val="007A6F42"/>
    <w:rsid w:val="007A7366"/>
    <w:rsid w:val="007A74D4"/>
    <w:rsid w:val="007A7604"/>
    <w:rsid w:val="007A7EFF"/>
    <w:rsid w:val="007B0784"/>
    <w:rsid w:val="007B0BD5"/>
    <w:rsid w:val="007B10EE"/>
    <w:rsid w:val="007B11DA"/>
    <w:rsid w:val="007B1482"/>
    <w:rsid w:val="007B173E"/>
    <w:rsid w:val="007B1AB8"/>
    <w:rsid w:val="007B1B96"/>
    <w:rsid w:val="007B1BE3"/>
    <w:rsid w:val="007B1C26"/>
    <w:rsid w:val="007B1C8B"/>
    <w:rsid w:val="007B1C98"/>
    <w:rsid w:val="007B1D48"/>
    <w:rsid w:val="007B1DA5"/>
    <w:rsid w:val="007B211C"/>
    <w:rsid w:val="007B2268"/>
    <w:rsid w:val="007B269E"/>
    <w:rsid w:val="007B274F"/>
    <w:rsid w:val="007B2841"/>
    <w:rsid w:val="007B2AB0"/>
    <w:rsid w:val="007B2ABD"/>
    <w:rsid w:val="007B2C38"/>
    <w:rsid w:val="007B36B7"/>
    <w:rsid w:val="007B37AB"/>
    <w:rsid w:val="007B37EF"/>
    <w:rsid w:val="007B39AC"/>
    <w:rsid w:val="007B3D06"/>
    <w:rsid w:val="007B3E43"/>
    <w:rsid w:val="007B3E80"/>
    <w:rsid w:val="007B4084"/>
    <w:rsid w:val="007B4107"/>
    <w:rsid w:val="007B43D7"/>
    <w:rsid w:val="007B449D"/>
    <w:rsid w:val="007B4547"/>
    <w:rsid w:val="007B489D"/>
    <w:rsid w:val="007B4BC5"/>
    <w:rsid w:val="007B4C36"/>
    <w:rsid w:val="007B4E53"/>
    <w:rsid w:val="007B4F03"/>
    <w:rsid w:val="007B4F08"/>
    <w:rsid w:val="007B4F4C"/>
    <w:rsid w:val="007B5313"/>
    <w:rsid w:val="007B5407"/>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653"/>
    <w:rsid w:val="007C0757"/>
    <w:rsid w:val="007C0B17"/>
    <w:rsid w:val="007C0CE9"/>
    <w:rsid w:val="007C0EB0"/>
    <w:rsid w:val="007C0ECD"/>
    <w:rsid w:val="007C0F8A"/>
    <w:rsid w:val="007C0FBF"/>
    <w:rsid w:val="007C12A0"/>
    <w:rsid w:val="007C1337"/>
    <w:rsid w:val="007C1361"/>
    <w:rsid w:val="007C13FC"/>
    <w:rsid w:val="007C146F"/>
    <w:rsid w:val="007C1831"/>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E62"/>
    <w:rsid w:val="007C3343"/>
    <w:rsid w:val="007C3671"/>
    <w:rsid w:val="007C3FCB"/>
    <w:rsid w:val="007C4071"/>
    <w:rsid w:val="007C40F6"/>
    <w:rsid w:val="007C41C0"/>
    <w:rsid w:val="007C436A"/>
    <w:rsid w:val="007C486C"/>
    <w:rsid w:val="007C49F6"/>
    <w:rsid w:val="007C4ACF"/>
    <w:rsid w:val="007C4BE2"/>
    <w:rsid w:val="007C4C40"/>
    <w:rsid w:val="007C4DBB"/>
    <w:rsid w:val="007C4E00"/>
    <w:rsid w:val="007C506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93"/>
    <w:rsid w:val="007D01D7"/>
    <w:rsid w:val="007D029F"/>
    <w:rsid w:val="007D031A"/>
    <w:rsid w:val="007D0368"/>
    <w:rsid w:val="007D03C5"/>
    <w:rsid w:val="007D03D5"/>
    <w:rsid w:val="007D04D4"/>
    <w:rsid w:val="007D0B02"/>
    <w:rsid w:val="007D0B67"/>
    <w:rsid w:val="007D0C33"/>
    <w:rsid w:val="007D0FA2"/>
    <w:rsid w:val="007D1002"/>
    <w:rsid w:val="007D136E"/>
    <w:rsid w:val="007D1462"/>
    <w:rsid w:val="007D190D"/>
    <w:rsid w:val="007D1AA7"/>
    <w:rsid w:val="007D1C1E"/>
    <w:rsid w:val="007D1D6E"/>
    <w:rsid w:val="007D1DC7"/>
    <w:rsid w:val="007D2218"/>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44E"/>
    <w:rsid w:val="007D4479"/>
    <w:rsid w:val="007D4601"/>
    <w:rsid w:val="007D46B6"/>
    <w:rsid w:val="007D4700"/>
    <w:rsid w:val="007D4739"/>
    <w:rsid w:val="007D49DA"/>
    <w:rsid w:val="007D4BA0"/>
    <w:rsid w:val="007D4C31"/>
    <w:rsid w:val="007D4E9E"/>
    <w:rsid w:val="007D501C"/>
    <w:rsid w:val="007D51B5"/>
    <w:rsid w:val="007D5333"/>
    <w:rsid w:val="007D6015"/>
    <w:rsid w:val="007D6299"/>
    <w:rsid w:val="007D62F1"/>
    <w:rsid w:val="007D63C3"/>
    <w:rsid w:val="007D640D"/>
    <w:rsid w:val="007D66E2"/>
    <w:rsid w:val="007D66F3"/>
    <w:rsid w:val="007D671D"/>
    <w:rsid w:val="007D673A"/>
    <w:rsid w:val="007D69A5"/>
    <w:rsid w:val="007D6FA6"/>
    <w:rsid w:val="007D70E2"/>
    <w:rsid w:val="007D7103"/>
    <w:rsid w:val="007D712C"/>
    <w:rsid w:val="007D7287"/>
    <w:rsid w:val="007D73CF"/>
    <w:rsid w:val="007D7982"/>
    <w:rsid w:val="007D7A48"/>
    <w:rsid w:val="007D7C47"/>
    <w:rsid w:val="007D7D87"/>
    <w:rsid w:val="007D7F39"/>
    <w:rsid w:val="007D7F81"/>
    <w:rsid w:val="007E0290"/>
    <w:rsid w:val="007E02F7"/>
    <w:rsid w:val="007E05F0"/>
    <w:rsid w:val="007E0780"/>
    <w:rsid w:val="007E09B6"/>
    <w:rsid w:val="007E0A1D"/>
    <w:rsid w:val="007E0AEF"/>
    <w:rsid w:val="007E0B9E"/>
    <w:rsid w:val="007E0BF6"/>
    <w:rsid w:val="007E0EEC"/>
    <w:rsid w:val="007E16C8"/>
    <w:rsid w:val="007E1A5B"/>
    <w:rsid w:val="007E220A"/>
    <w:rsid w:val="007E22BF"/>
    <w:rsid w:val="007E238E"/>
    <w:rsid w:val="007E23DE"/>
    <w:rsid w:val="007E24C9"/>
    <w:rsid w:val="007E2552"/>
    <w:rsid w:val="007E329E"/>
    <w:rsid w:val="007E32C8"/>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D5"/>
    <w:rsid w:val="007E560B"/>
    <w:rsid w:val="007E5A6A"/>
    <w:rsid w:val="007E5EDD"/>
    <w:rsid w:val="007E6027"/>
    <w:rsid w:val="007E61B7"/>
    <w:rsid w:val="007E6569"/>
    <w:rsid w:val="007E6DA7"/>
    <w:rsid w:val="007E7020"/>
    <w:rsid w:val="007E746D"/>
    <w:rsid w:val="007E7610"/>
    <w:rsid w:val="007E7686"/>
    <w:rsid w:val="007E7736"/>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2697"/>
    <w:rsid w:val="007F2780"/>
    <w:rsid w:val="007F2A88"/>
    <w:rsid w:val="007F2FC6"/>
    <w:rsid w:val="007F304B"/>
    <w:rsid w:val="007F35AD"/>
    <w:rsid w:val="007F3703"/>
    <w:rsid w:val="007F39CE"/>
    <w:rsid w:val="007F3AA3"/>
    <w:rsid w:val="007F3ACC"/>
    <w:rsid w:val="007F3DC9"/>
    <w:rsid w:val="007F3F33"/>
    <w:rsid w:val="007F3FED"/>
    <w:rsid w:val="007F402B"/>
    <w:rsid w:val="007F4164"/>
    <w:rsid w:val="007F4241"/>
    <w:rsid w:val="007F4548"/>
    <w:rsid w:val="007F4700"/>
    <w:rsid w:val="007F48D4"/>
    <w:rsid w:val="007F4B39"/>
    <w:rsid w:val="007F5221"/>
    <w:rsid w:val="007F529F"/>
    <w:rsid w:val="007F543F"/>
    <w:rsid w:val="007F576F"/>
    <w:rsid w:val="007F5E32"/>
    <w:rsid w:val="007F5E48"/>
    <w:rsid w:val="007F61A6"/>
    <w:rsid w:val="007F6705"/>
    <w:rsid w:val="007F6B6F"/>
    <w:rsid w:val="007F6BB2"/>
    <w:rsid w:val="007F6E98"/>
    <w:rsid w:val="007F70AB"/>
    <w:rsid w:val="007F726F"/>
    <w:rsid w:val="007F7296"/>
    <w:rsid w:val="007F7570"/>
    <w:rsid w:val="007F75BA"/>
    <w:rsid w:val="007F762C"/>
    <w:rsid w:val="007F7AE2"/>
    <w:rsid w:val="007F7D16"/>
    <w:rsid w:val="007F7FDB"/>
    <w:rsid w:val="008001F8"/>
    <w:rsid w:val="00800351"/>
    <w:rsid w:val="008008AF"/>
    <w:rsid w:val="00800C4F"/>
    <w:rsid w:val="00800D8A"/>
    <w:rsid w:val="00800E12"/>
    <w:rsid w:val="00800E6F"/>
    <w:rsid w:val="00801137"/>
    <w:rsid w:val="0080147F"/>
    <w:rsid w:val="00801582"/>
    <w:rsid w:val="008017F7"/>
    <w:rsid w:val="00801939"/>
    <w:rsid w:val="00801BAE"/>
    <w:rsid w:val="00801DDD"/>
    <w:rsid w:val="0080243C"/>
    <w:rsid w:val="008024B9"/>
    <w:rsid w:val="0080298F"/>
    <w:rsid w:val="00802B44"/>
    <w:rsid w:val="00803077"/>
    <w:rsid w:val="00803131"/>
    <w:rsid w:val="0080335B"/>
    <w:rsid w:val="00803CF1"/>
    <w:rsid w:val="00803EB4"/>
    <w:rsid w:val="00803FE5"/>
    <w:rsid w:val="00804011"/>
    <w:rsid w:val="00804166"/>
    <w:rsid w:val="0080432C"/>
    <w:rsid w:val="00804406"/>
    <w:rsid w:val="00804440"/>
    <w:rsid w:val="00804647"/>
    <w:rsid w:val="008048DE"/>
    <w:rsid w:val="00804CE5"/>
    <w:rsid w:val="00805037"/>
    <w:rsid w:val="0080512F"/>
    <w:rsid w:val="008052D3"/>
    <w:rsid w:val="0080565B"/>
    <w:rsid w:val="008057AC"/>
    <w:rsid w:val="00805A6F"/>
    <w:rsid w:val="00805EB6"/>
    <w:rsid w:val="00805FB8"/>
    <w:rsid w:val="0080626E"/>
    <w:rsid w:val="008062B3"/>
    <w:rsid w:val="008065EE"/>
    <w:rsid w:val="00806636"/>
    <w:rsid w:val="00806CF8"/>
    <w:rsid w:val="00806D4B"/>
    <w:rsid w:val="00806FB2"/>
    <w:rsid w:val="0080718E"/>
    <w:rsid w:val="00807292"/>
    <w:rsid w:val="00807393"/>
    <w:rsid w:val="008078E4"/>
    <w:rsid w:val="00807FFE"/>
    <w:rsid w:val="0081097A"/>
    <w:rsid w:val="008109C7"/>
    <w:rsid w:val="00810B5F"/>
    <w:rsid w:val="00810FFF"/>
    <w:rsid w:val="0081101D"/>
    <w:rsid w:val="008110FF"/>
    <w:rsid w:val="008111E4"/>
    <w:rsid w:val="0081129E"/>
    <w:rsid w:val="00811690"/>
    <w:rsid w:val="008116F2"/>
    <w:rsid w:val="00811752"/>
    <w:rsid w:val="008117D5"/>
    <w:rsid w:val="00811A1F"/>
    <w:rsid w:val="00811B55"/>
    <w:rsid w:val="00811BF2"/>
    <w:rsid w:val="00811D03"/>
    <w:rsid w:val="00811D76"/>
    <w:rsid w:val="008121F6"/>
    <w:rsid w:val="008122D2"/>
    <w:rsid w:val="0081231E"/>
    <w:rsid w:val="0081240F"/>
    <w:rsid w:val="00812577"/>
    <w:rsid w:val="008126ED"/>
    <w:rsid w:val="00813202"/>
    <w:rsid w:val="00813230"/>
    <w:rsid w:val="00813254"/>
    <w:rsid w:val="0081335D"/>
    <w:rsid w:val="0081336E"/>
    <w:rsid w:val="00813703"/>
    <w:rsid w:val="0081381A"/>
    <w:rsid w:val="00813ED0"/>
    <w:rsid w:val="00814167"/>
    <w:rsid w:val="008143CB"/>
    <w:rsid w:val="008146DC"/>
    <w:rsid w:val="008147B1"/>
    <w:rsid w:val="0081485B"/>
    <w:rsid w:val="008149BE"/>
    <w:rsid w:val="00814AFE"/>
    <w:rsid w:val="00814B08"/>
    <w:rsid w:val="00814E7D"/>
    <w:rsid w:val="00814FE6"/>
    <w:rsid w:val="008150BF"/>
    <w:rsid w:val="0081525C"/>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7C4D"/>
    <w:rsid w:val="00820547"/>
    <w:rsid w:val="008205CD"/>
    <w:rsid w:val="00820616"/>
    <w:rsid w:val="0082075B"/>
    <w:rsid w:val="00820903"/>
    <w:rsid w:val="00820A4B"/>
    <w:rsid w:val="00820A71"/>
    <w:rsid w:val="00821050"/>
    <w:rsid w:val="008212BD"/>
    <w:rsid w:val="008212C6"/>
    <w:rsid w:val="00821622"/>
    <w:rsid w:val="00821667"/>
    <w:rsid w:val="008217E8"/>
    <w:rsid w:val="00821849"/>
    <w:rsid w:val="00821928"/>
    <w:rsid w:val="00821B30"/>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454"/>
    <w:rsid w:val="008264D3"/>
    <w:rsid w:val="008264F1"/>
    <w:rsid w:val="00826996"/>
    <w:rsid w:val="00826C6D"/>
    <w:rsid w:val="00826C6F"/>
    <w:rsid w:val="00826D17"/>
    <w:rsid w:val="00827242"/>
    <w:rsid w:val="00827941"/>
    <w:rsid w:val="0082799E"/>
    <w:rsid w:val="00827B23"/>
    <w:rsid w:val="00827DF7"/>
    <w:rsid w:val="008302AF"/>
    <w:rsid w:val="008306D9"/>
    <w:rsid w:val="0083072B"/>
    <w:rsid w:val="00830839"/>
    <w:rsid w:val="00830B42"/>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22A6"/>
    <w:rsid w:val="0083255B"/>
    <w:rsid w:val="0083260C"/>
    <w:rsid w:val="008327A9"/>
    <w:rsid w:val="00832839"/>
    <w:rsid w:val="008328D1"/>
    <w:rsid w:val="00832BE2"/>
    <w:rsid w:val="00832F79"/>
    <w:rsid w:val="00832F86"/>
    <w:rsid w:val="008330ED"/>
    <w:rsid w:val="00833689"/>
    <w:rsid w:val="00833705"/>
    <w:rsid w:val="0083391B"/>
    <w:rsid w:val="00833AD5"/>
    <w:rsid w:val="00833DBF"/>
    <w:rsid w:val="00833E88"/>
    <w:rsid w:val="008340C8"/>
    <w:rsid w:val="00834313"/>
    <w:rsid w:val="00834883"/>
    <w:rsid w:val="00834A62"/>
    <w:rsid w:val="00834B7F"/>
    <w:rsid w:val="00834EEA"/>
    <w:rsid w:val="00834F7D"/>
    <w:rsid w:val="008350AA"/>
    <w:rsid w:val="00835102"/>
    <w:rsid w:val="0083516F"/>
    <w:rsid w:val="00835295"/>
    <w:rsid w:val="008355FC"/>
    <w:rsid w:val="008356EC"/>
    <w:rsid w:val="00835754"/>
    <w:rsid w:val="008359A8"/>
    <w:rsid w:val="00835C3A"/>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ACA"/>
    <w:rsid w:val="00840CF0"/>
    <w:rsid w:val="00840E33"/>
    <w:rsid w:val="008410C6"/>
    <w:rsid w:val="00841427"/>
    <w:rsid w:val="00841514"/>
    <w:rsid w:val="00841537"/>
    <w:rsid w:val="008416C7"/>
    <w:rsid w:val="00841E16"/>
    <w:rsid w:val="0084207A"/>
    <w:rsid w:val="008420D6"/>
    <w:rsid w:val="008420D8"/>
    <w:rsid w:val="00842284"/>
    <w:rsid w:val="008423F5"/>
    <w:rsid w:val="00842645"/>
    <w:rsid w:val="008427CD"/>
    <w:rsid w:val="00842A22"/>
    <w:rsid w:val="00842C5F"/>
    <w:rsid w:val="00842D6B"/>
    <w:rsid w:val="00842D77"/>
    <w:rsid w:val="00842F0E"/>
    <w:rsid w:val="0084315C"/>
    <w:rsid w:val="008432A8"/>
    <w:rsid w:val="0084352A"/>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CC"/>
    <w:rsid w:val="0084511E"/>
    <w:rsid w:val="0084512C"/>
    <w:rsid w:val="008451A2"/>
    <w:rsid w:val="008453B0"/>
    <w:rsid w:val="008457AA"/>
    <w:rsid w:val="0084597C"/>
    <w:rsid w:val="00845BD0"/>
    <w:rsid w:val="00845BD8"/>
    <w:rsid w:val="008460EC"/>
    <w:rsid w:val="008465B9"/>
    <w:rsid w:val="008467AC"/>
    <w:rsid w:val="00846AE7"/>
    <w:rsid w:val="00846D40"/>
    <w:rsid w:val="0084749E"/>
    <w:rsid w:val="008474D9"/>
    <w:rsid w:val="00847913"/>
    <w:rsid w:val="0084791F"/>
    <w:rsid w:val="008479AB"/>
    <w:rsid w:val="00847A7F"/>
    <w:rsid w:val="00847C8F"/>
    <w:rsid w:val="00847F25"/>
    <w:rsid w:val="008502DA"/>
    <w:rsid w:val="008503C9"/>
    <w:rsid w:val="00850998"/>
    <w:rsid w:val="00850B4B"/>
    <w:rsid w:val="00850C90"/>
    <w:rsid w:val="00850F67"/>
    <w:rsid w:val="00851185"/>
    <w:rsid w:val="0085131B"/>
    <w:rsid w:val="00851548"/>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51"/>
    <w:rsid w:val="008533FA"/>
    <w:rsid w:val="008538C3"/>
    <w:rsid w:val="008538DB"/>
    <w:rsid w:val="0085392E"/>
    <w:rsid w:val="00853B4D"/>
    <w:rsid w:val="00853E90"/>
    <w:rsid w:val="00854149"/>
    <w:rsid w:val="00854788"/>
    <w:rsid w:val="00854C2F"/>
    <w:rsid w:val="008551C3"/>
    <w:rsid w:val="008553AC"/>
    <w:rsid w:val="008555FD"/>
    <w:rsid w:val="0085572E"/>
    <w:rsid w:val="0085581B"/>
    <w:rsid w:val="00855AF6"/>
    <w:rsid w:val="00855C03"/>
    <w:rsid w:val="00856085"/>
    <w:rsid w:val="00856326"/>
    <w:rsid w:val="008563D7"/>
    <w:rsid w:val="00856581"/>
    <w:rsid w:val="00856838"/>
    <w:rsid w:val="008569BD"/>
    <w:rsid w:val="008569CD"/>
    <w:rsid w:val="00856C79"/>
    <w:rsid w:val="00856CCB"/>
    <w:rsid w:val="00856D9A"/>
    <w:rsid w:val="008573A2"/>
    <w:rsid w:val="008574F3"/>
    <w:rsid w:val="00857594"/>
    <w:rsid w:val="008576C4"/>
    <w:rsid w:val="00857A82"/>
    <w:rsid w:val="00857AC7"/>
    <w:rsid w:val="00857B10"/>
    <w:rsid w:val="00857D01"/>
    <w:rsid w:val="00857E07"/>
    <w:rsid w:val="00857E09"/>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C4"/>
    <w:rsid w:val="0086479A"/>
    <w:rsid w:val="008647F3"/>
    <w:rsid w:val="008648C2"/>
    <w:rsid w:val="00864E3F"/>
    <w:rsid w:val="008651A3"/>
    <w:rsid w:val="008654C3"/>
    <w:rsid w:val="008654CD"/>
    <w:rsid w:val="008659D9"/>
    <w:rsid w:val="00865AA0"/>
    <w:rsid w:val="00865B0E"/>
    <w:rsid w:val="00865B79"/>
    <w:rsid w:val="00865B84"/>
    <w:rsid w:val="00865B8B"/>
    <w:rsid w:val="00865E49"/>
    <w:rsid w:val="0086617D"/>
    <w:rsid w:val="00866376"/>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582"/>
    <w:rsid w:val="008705CF"/>
    <w:rsid w:val="008707BB"/>
    <w:rsid w:val="00870B5F"/>
    <w:rsid w:val="00870C34"/>
    <w:rsid w:val="00870EAA"/>
    <w:rsid w:val="00870ECC"/>
    <w:rsid w:val="00871032"/>
    <w:rsid w:val="008714BE"/>
    <w:rsid w:val="00871996"/>
    <w:rsid w:val="00871A3F"/>
    <w:rsid w:val="00871D98"/>
    <w:rsid w:val="0087220E"/>
    <w:rsid w:val="00872268"/>
    <w:rsid w:val="00872D1A"/>
    <w:rsid w:val="00872E97"/>
    <w:rsid w:val="00873130"/>
    <w:rsid w:val="008739DE"/>
    <w:rsid w:val="00873ADC"/>
    <w:rsid w:val="00873CAB"/>
    <w:rsid w:val="00873D1B"/>
    <w:rsid w:val="00873F9D"/>
    <w:rsid w:val="008742DE"/>
    <w:rsid w:val="008743DE"/>
    <w:rsid w:val="008745B8"/>
    <w:rsid w:val="008746B3"/>
    <w:rsid w:val="008746DE"/>
    <w:rsid w:val="0087474E"/>
    <w:rsid w:val="008749FA"/>
    <w:rsid w:val="00874ACA"/>
    <w:rsid w:val="00874B25"/>
    <w:rsid w:val="00874BC6"/>
    <w:rsid w:val="00875139"/>
    <w:rsid w:val="008751E6"/>
    <w:rsid w:val="008757D9"/>
    <w:rsid w:val="0087588D"/>
    <w:rsid w:val="00875D58"/>
    <w:rsid w:val="00875EDC"/>
    <w:rsid w:val="00875FCA"/>
    <w:rsid w:val="0087618A"/>
    <w:rsid w:val="008761F2"/>
    <w:rsid w:val="00876442"/>
    <w:rsid w:val="008765B4"/>
    <w:rsid w:val="008765EE"/>
    <w:rsid w:val="00876B98"/>
    <w:rsid w:val="00876BAC"/>
    <w:rsid w:val="00876D36"/>
    <w:rsid w:val="00876DBB"/>
    <w:rsid w:val="008770F1"/>
    <w:rsid w:val="0087711E"/>
    <w:rsid w:val="00877186"/>
    <w:rsid w:val="00877249"/>
    <w:rsid w:val="00877329"/>
    <w:rsid w:val="00877422"/>
    <w:rsid w:val="00877817"/>
    <w:rsid w:val="00877F12"/>
    <w:rsid w:val="00877F1E"/>
    <w:rsid w:val="008800EC"/>
    <w:rsid w:val="00880495"/>
    <w:rsid w:val="00880B90"/>
    <w:rsid w:val="00880D28"/>
    <w:rsid w:val="00880EEA"/>
    <w:rsid w:val="00881229"/>
    <w:rsid w:val="008812BB"/>
    <w:rsid w:val="00881433"/>
    <w:rsid w:val="00881619"/>
    <w:rsid w:val="00881637"/>
    <w:rsid w:val="008816E2"/>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BB6"/>
    <w:rsid w:val="00885D29"/>
    <w:rsid w:val="0088606C"/>
    <w:rsid w:val="008861F5"/>
    <w:rsid w:val="0088627A"/>
    <w:rsid w:val="008864DC"/>
    <w:rsid w:val="008867C6"/>
    <w:rsid w:val="00886E03"/>
    <w:rsid w:val="00886E4C"/>
    <w:rsid w:val="00886F62"/>
    <w:rsid w:val="00886F74"/>
    <w:rsid w:val="0088728A"/>
    <w:rsid w:val="00887382"/>
    <w:rsid w:val="00887538"/>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E0"/>
    <w:rsid w:val="0089165A"/>
    <w:rsid w:val="0089178E"/>
    <w:rsid w:val="00891880"/>
    <w:rsid w:val="00891B06"/>
    <w:rsid w:val="00891D17"/>
    <w:rsid w:val="00891FAC"/>
    <w:rsid w:val="00891FC2"/>
    <w:rsid w:val="00892A55"/>
    <w:rsid w:val="00892AFD"/>
    <w:rsid w:val="00892C3E"/>
    <w:rsid w:val="00892C4B"/>
    <w:rsid w:val="00892F01"/>
    <w:rsid w:val="00892F57"/>
    <w:rsid w:val="00892F75"/>
    <w:rsid w:val="008933BB"/>
    <w:rsid w:val="0089355D"/>
    <w:rsid w:val="0089398F"/>
    <w:rsid w:val="00893E9F"/>
    <w:rsid w:val="00893FCF"/>
    <w:rsid w:val="0089474B"/>
    <w:rsid w:val="00894A0A"/>
    <w:rsid w:val="00894BAD"/>
    <w:rsid w:val="0089534A"/>
    <w:rsid w:val="0089541E"/>
    <w:rsid w:val="00895604"/>
    <w:rsid w:val="00895A46"/>
    <w:rsid w:val="00895CD6"/>
    <w:rsid w:val="00895E4B"/>
    <w:rsid w:val="00895E80"/>
    <w:rsid w:val="00895F46"/>
    <w:rsid w:val="00895F4D"/>
    <w:rsid w:val="0089602C"/>
    <w:rsid w:val="008961CC"/>
    <w:rsid w:val="00896332"/>
    <w:rsid w:val="008968B0"/>
    <w:rsid w:val="008968BF"/>
    <w:rsid w:val="00896D79"/>
    <w:rsid w:val="00896F84"/>
    <w:rsid w:val="00896FD3"/>
    <w:rsid w:val="00897003"/>
    <w:rsid w:val="00897017"/>
    <w:rsid w:val="00897033"/>
    <w:rsid w:val="008972BB"/>
    <w:rsid w:val="0089747E"/>
    <w:rsid w:val="008975B1"/>
    <w:rsid w:val="00897A68"/>
    <w:rsid w:val="00897C7A"/>
    <w:rsid w:val="00897D1E"/>
    <w:rsid w:val="00897ECE"/>
    <w:rsid w:val="008A00E2"/>
    <w:rsid w:val="008A0A58"/>
    <w:rsid w:val="008A0CA5"/>
    <w:rsid w:val="008A0CE0"/>
    <w:rsid w:val="008A0D3C"/>
    <w:rsid w:val="008A0D54"/>
    <w:rsid w:val="008A0E9C"/>
    <w:rsid w:val="008A0F36"/>
    <w:rsid w:val="008A10E7"/>
    <w:rsid w:val="008A1570"/>
    <w:rsid w:val="008A15D4"/>
    <w:rsid w:val="008A172D"/>
    <w:rsid w:val="008A18B0"/>
    <w:rsid w:val="008A1B0C"/>
    <w:rsid w:val="008A1F08"/>
    <w:rsid w:val="008A2189"/>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AF9"/>
    <w:rsid w:val="008A3DAF"/>
    <w:rsid w:val="008A3EBA"/>
    <w:rsid w:val="008A4040"/>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731"/>
    <w:rsid w:val="008A6A23"/>
    <w:rsid w:val="008A6B4E"/>
    <w:rsid w:val="008A6BF0"/>
    <w:rsid w:val="008A6ECC"/>
    <w:rsid w:val="008A7108"/>
    <w:rsid w:val="008A7402"/>
    <w:rsid w:val="008A7438"/>
    <w:rsid w:val="008A75E4"/>
    <w:rsid w:val="008A763B"/>
    <w:rsid w:val="008A797F"/>
    <w:rsid w:val="008A7A31"/>
    <w:rsid w:val="008A7D57"/>
    <w:rsid w:val="008A7DBB"/>
    <w:rsid w:val="008A7FA4"/>
    <w:rsid w:val="008B0077"/>
    <w:rsid w:val="008B081D"/>
    <w:rsid w:val="008B09EE"/>
    <w:rsid w:val="008B0B43"/>
    <w:rsid w:val="008B0BD1"/>
    <w:rsid w:val="008B1069"/>
    <w:rsid w:val="008B12CE"/>
    <w:rsid w:val="008B1419"/>
    <w:rsid w:val="008B18CE"/>
    <w:rsid w:val="008B1A23"/>
    <w:rsid w:val="008B1B90"/>
    <w:rsid w:val="008B20B2"/>
    <w:rsid w:val="008B2497"/>
    <w:rsid w:val="008B24AE"/>
    <w:rsid w:val="008B2641"/>
    <w:rsid w:val="008B269F"/>
    <w:rsid w:val="008B26D6"/>
    <w:rsid w:val="008B2915"/>
    <w:rsid w:val="008B2ABB"/>
    <w:rsid w:val="008B2AE8"/>
    <w:rsid w:val="008B2CF7"/>
    <w:rsid w:val="008B2ED6"/>
    <w:rsid w:val="008B318D"/>
    <w:rsid w:val="008B329B"/>
    <w:rsid w:val="008B397D"/>
    <w:rsid w:val="008B3B1C"/>
    <w:rsid w:val="008B3BEB"/>
    <w:rsid w:val="008B3CA1"/>
    <w:rsid w:val="008B3D25"/>
    <w:rsid w:val="008B43A0"/>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656"/>
    <w:rsid w:val="008B77F9"/>
    <w:rsid w:val="008B7927"/>
    <w:rsid w:val="008B793A"/>
    <w:rsid w:val="008B79C4"/>
    <w:rsid w:val="008B7F09"/>
    <w:rsid w:val="008B7F98"/>
    <w:rsid w:val="008C05F3"/>
    <w:rsid w:val="008C0681"/>
    <w:rsid w:val="008C06EB"/>
    <w:rsid w:val="008C073A"/>
    <w:rsid w:val="008C09CF"/>
    <w:rsid w:val="008C0F92"/>
    <w:rsid w:val="008C1080"/>
    <w:rsid w:val="008C1131"/>
    <w:rsid w:val="008C131A"/>
    <w:rsid w:val="008C1664"/>
    <w:rsid w:val="008C186F"/>
    <w:rsid w:val="008C199B"/>
    <w:rsid w:val="008C2123"/>
    <w:rsid w:val="008C21B8"/>
    <w:rsid w:val="008C25CC"/>
    <w:rsid w:val="008C28C7"/>
    <w:rsid w:val="008C2C61"/>
    <w:rsid w:val="008C2CBA"/>
    <w:rsid w:val="008C2D0A"/>
    <w:rsid w:val="008C2D29"/>
    <w:rsid w:val="008C2F5A"/>
    <w:rsid w:val="008C2F86"/>
    <w:rsid w:val="008C308D"/>
    <w:rsid w:val="008C31F0"/>
    <w:rsid w:val="008C3279"/>
    <w:rsid w:val="008C33DF"/>
    <w:rsid w:val="008C340B"/>
    <w:rsid w:val="008C349B"/>
    <w:rsid w:val="008C3689"/>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130C"/>
    <w:rsid w:val="008D15C2"/>
    <w:rsid w:val="008D15E2"/>
    <w:rsid w:val="008D1745"/>
    <w:rsid w:val="008D18AF"/>
    <w:rsid w:val="008D18E9"/>
    <w:rsid w:val="008D1A38"/>
    <w:rsid w:val="008D1A5F"/>
    <w:rsid w:val="008D1ADA"/>
    <w:rsid w:val="008D1AFE"/>
    <w:rsid w:val="008D276E"/>
    <w:rsid w:val="008D27DE"/>
    <w:rsid w:val="008D27F5"/>
    <w:rsid w:val="008D2A2F"/>
    <w:rsid w:val="008D2C39"/>
    <w:rsid w:val="008D2CA6"/>
    <w:rsid w:val="008D2F62"/>
    <w:rsid w:val="008D3028"/>
    <w:rsid w:val="008D3580"/>
    <w:rsid w:val="008D37E8"/>
    <w:rsid w:val="008D3DFC"/>
    <w:rsid w:val="008D43FF"/>
    <w:rsid w:val="008D45C6"/>
    <w:rsid w:val="008D4792"/>
    <w:rsid w:val="008D4C85"/>
    <w:rsid w:val="008D4F05"/>
    <w:rsid w:val="008D52A0"/>
    <w:rsid w:val="008D5541"/>
    <w:rsid w:val="008D59F7"/>
    <w:rsid w:val="008D6641"/>
    <w:rsid w:val="008D68EB"/>
    <w:rsid w:val="008D6AEC"/>
    <w:rsid w:val="008D6B5A"/>
    <w:rsid w:val="008D6E9C"/>
    <w:rsid w:val="008D7131"/>
    <w:rsid w:val="008D7144"/>
    <w:rsid w:val="008D73F2"/>
    <w:rsid w:val="008D76A0"/>
    <w:rsid w:val="008D7730"/>
    <w:rsid w:val="008D7B53"/>
    <w:rsid w:val="008D7F9D"/>
    <w:rsid w:val="008E01A4"/>
    <w:rsid w:val="008E01AC"/>
    <w:rsid w:val="008E0421"/>
    <w:rsid w:val="008E06B7"/>
    <w:rsid w:val="008E074A"/>
    <w:rsid w:val="008E0BF4"/>
    <w:rsid w:val="008E0C2C"/>
    <w:rsid w:val="008E0F70"/>
    <w:rsid w:val="008E10FD"/>
    <w:rsid w:val="008E1204"/>
    <w:rsid w:val="008E1538"/>
    <w:rsid w:val="008E1578"/>
    <w:rsid w:val="008E16A9"/>
    <w:rsid w:val="008E17B0"/>
    <w:rsid w:val="008E17CC"/>
    <w:rsid w:val="008E18F2"/>
    <w:rsid w:val="008E1D2A"/>
    <w:rsid w:val="008E1FF1"/>
    <w:rsid w:val="008E25E6"/>
    <w:rsid w:val="008E26A3"/>
    <w:rsid w:val="008E274C"/>
    <w:rsid w:val="008E29AD"/>
    <w:rsid w:val="008E2AF9"/>
    <w:rsid w:val="008E2CD8"/>
    <w:rsid w:val="008E3217"/>
    <w:rsid w:val="008E336D"/>
    <w:rsid w:val="008E33C7"/>
    <w:rsid w:val="008E3433"/>
    <w:rsid w:val="008E346A"/>
    <w:rsid w:val="008E3773"/>
    <w:rsid w:val="008E3A61"/>
    <w:rsid w:val="008E3B6B"/>
    <w:rsid w:val="008E3E9D"/>
    <w:rsid w:val="008E3F0E"/>
    <w:rsid w:val="008E42F8"/>
    <w:rsid w:val="008E447D"/>
    <w:rsid w:val="008E45B9"/>
    <w:rsid w:val="008E47B9"/>
    <w:rsid w:val="008E48FA"/>
    <w:rsid w:val="008E5022"/>
    <w:rsid w:val="008E5138"/>
    <w:rsid w:val="008E5235"/>
    <w:rsid w:val="008E547A"/>
    <w:rsid w:val="008E55C6"/>
    <w:rsid w:val="008E5677"/>
    <w:rsid w:val="008E5771"/>
    <w:rsid w:val="008E59BC"/>
    <w:rsid w:val="008E627B"/>
    <w:rsid w:val="008E62C6"/>
    <w:rsid w:val="008E640F"/>
    <w:rsid w:val="008E6511"/>
    <w:rsid w:val="008E653E"/>
    <w:rsid w:val="008E66E5"/>
    <w:rsid w:val="008E6738"/>
    <w:rsid w:val="008E67D7"/>
    <w:rsid w:val="008E6A1E"/>
    <w:rsid w:val="008E6A2F"/>
    <w:rsid w:val="008E6B47"/>
    <w:rsid w:val="008E6BE3"/>
    <w:rsid w:val="008E6CB7"/>
    <w:rsid w:val="008E6E32"/>
    <w:rsid w:val="008E6ED9"/>
    <w:rsid w:val="008E7029"/>
    <w:rsid w:val="008E7521"/>
    <w:rsid w:val="008E7557"/>
    <w:rsid w:val="008E793F"/>
    <w:rsid w:val="008E7BA3"/>
    <w:rsid w:val="008E7D21"/>
    <w:rsid w:val="008E7DFA"/>
    <w:rsid w:val="008E7E90"/>
    <w:rsid w:val="008F00E0"/>
    <w:rsid w:val="008F01EA"/>
    <w:rsid w:val="008F0295"/>
    <w:rsid w:val="008F0646"/>
    <w:rsid w:val="008F0691"/>
    <w:rsid w:val="008F0851"/>
    <w:rsid w:val="008F08B0"/>
    <w:rsid w:val="008F09E8"/>
    <w:rsid w:val="008F0B1B"/>
    <w:rsid w:val="008F0C63"/>
    <w:rsid w:val="008F0DEC"/>
    <w:rsid w:val="008F10D1"/>
    <w:rsid w:val="008F11AA"/>
    <w:rsid w:val="008F11C6"/>
    <w:rsid w:val="008F144A"/>
    <w:rsid w:val="008F1EC1"/>
    <w:rsid w:val="008F2276"/>
    <w:rsid w:val="008F22AD"/>
    <w:rsid w:val="008F2949"/>
    <w:rsid w:val="008F2E5D"/>
    <w:rsid w:val="008F2FA2"/>
    <w:rsid w:val="008F3218"/>
    <w:rsid w:val="008F346B"/>
    <w:rsid w:val="008F397D"/>
    <w:rsid w:val="008F3A70"/>
    <w:rsid w:val="008F3AC2"/>
    <w:rsid w:val="008F4247"/>
    <w:rsid w:val="008F4541"/>
    <w:rsid w:val="008F457A"/>
    <w:rsid w:val="008F4633"/>
    <w:rsid w:val="008F46E6"/>
    <w:rsid w:val="008F477F"/>
    <w:rsid w:val="008F52FC"/>
    <w:rsid w:val="008F5343"/>
    <w:rsid w:val="008F5605"/>
    <w:rsid w:val="008F563E"/>
    <w:rsid w:val="008F586C"/>
    <w:rsid w:val="008F591D"/>
    <w:rsid w:val="008F5938"/>
    <w:rsid w:val="008F5ED5"/>
    <w:rsid w:val="008F61CC"/>
    <w:rsid w:val="008F6213"/>
    <w:rsid w:val="008F62CD"/>
    <w:rsid w:val="008F66F5"/>
    <w:rsid w:val="008F680F"/>
    <w:rsid w:val="008F694A"/>
    <w:rsid w:val="008F6D72"/>
    <w:rsid w:val="008F6F05"/>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AA7"/>
    <w:rsid w:val="009021D9"/>
    <w:rsid w:val="00902477"/>
    <w:rsid w:val="009024BB"/>
    <w:rsid w:val="009025E9"/>
    <w:rsid w:val="00902BC9"/>
    <w:rsid w:val="00902E5C"/>
    <w:rsid w:val="009037BA"/>
    <w:rsid w:val="00903970"/>
    <w:rsid w:val="00903A52"/>
    <w:rsid w:val="00903EFA"/>
    <w:rsid w:val="0090409C"/>
    <w:rsid w:val="009040E6"/>
    <w:rsid w:val="00904221"/>
    <w:rsid w:val="009043F3"/>
    <w:rsid w:val="009044C2"/>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961"/>
    <w:rsid w:val="00910966"/>
    <w:rsid w:val="00910BA7"/>
    <w:rsid w:val="00910C67"/>
    <w:rsid w:val="00910D61"/>
    <w:rsid w:val="00910FA3"/>
    <w:rsid w:val="00911046"/>
    <w:rsid w:val="0091120E"/>
    <w:rsid w:val="0091148E"/>
    <w:rsid w:val="009114A5"/>
    <w:rsid w:val="009118F9"/>
    <w:rsid w:val="00911EDA"/>
    <w:rsid w:val="009120F8"/>
    <w:rsid w:val="00912127"/>
    <w:rsid w:val="00912270"/>
    <w:rsid w:val="009128B8"/>
    <w:rsid w:val="0091297C"/>
    <w:rsid w:val="009129A9"/>
    <w:rsid w:val="00912F64"/>
    <w:rsid w:val="009136BF"/>
    <w:rsid w:val="00913977"/>
    <w:rsid w:val="009139D0"/>
    <w:rsid w:val="0091404E"/>
    <w:rsid w:val="00914203"/>
    <w:rsid w:val="0091484F"/>
    <w:rsid w:val="00914894"/>
    <w:rsid w:val="00914A64"/>
    <w:rsid w:val="00914B66"/>
    <w:rsid w:val="00914B77"/>
    <w:rsid w:val="00914C74"/>
    <w:rsid w:val="00914D53"/>
    <w:rsid w:val="00914F5A"/>
    <w:rsid w:val="00915062"/>
    <w:rsid w:val="0091507E"/>
    <w:rsid w:val="00915310"/>
    <w:rsid w:val="00915491"/>
    <w:rsid w:val="009155EE"/>
    <w:rsid w:val="009159F6"/>
    <w:rsid w:val="00915CF2"/>
    <w:rsid w:val="00915DDA"/>
    <w:rsid w:val="00915FAC"/>
    <w:rsid w:val="009163F2"/>
    <w:rsid w:val="009164A6"/>
    <w:rsid w:val="00916523"/>
    <w:rsid w:val="00916A21"/>
    <w:rsid w:val="00916CD1"/>
    <w:rsid w:val="00917481"/>
    <w:rsid w:val="0091760A"/>
    <w:rsid w:val="0091781E"/>
    <w:rsid w:val="00917E6F"/>
    <w:rsid w:val="00917F6F"/>
    <w:rsid w:val="00920018"/>
    <w:rsid w:val="0092015A"/>
    <w:rsid w:val="00920884"/>
    <w:rsid w:val="009209B3"/>
    <w:rsid w:val="00920E92"/>
    <w:rsid w:val="00920F98"/>
    <w:rsid w:val="009212D2"/>
    <w:rsid w:val="00921906"/>
    <w:rsid w:val="00921C1A"/>
    <w:rsid w:val="00922545"/>
    <w:rsid w:val="00922724"/>
    <w:rsid w:val="009228DD"/>
    <w:rsid w:val="009229F6"/>
    <w:rsid w:val="00922D65"/>
    <w:rsid w:val="009231C2"/>
    <w:rsid w:val="00923353"/>
    <w:rsid w:val="009235B4"/>
    <w:rsid w:val="009237F9"/>
    <w:rsid w:val="00923CE0"/>
    <w:rsid w:val="0092401D"/>
    <w:rsid w:val="009240A9"/>
    <w:rsid w:val="00924AF6"/>
    <w:rsid w:val="00924B36"/>
    <w:rsid w:val="009253C0"/>
    <w:rsid w:val="0092560D"/>
    <w:rsid w:val="0092582F"/>
    <w:rsid w:val="00925867"/>
    <w:rsid w:val="00925DD5"/>
    <w:rsid w:val="009260D9"/>
    <w:rsid w:val="00926260"/>
    <w:rsid w:val="0092649C"/>
    <w:rsid w:val="009264D3"/>
    <w:rsid w:val="009264E4"/>
    <w:rsid w:val="009265BF"/>
    <w:rsid w:val="009265CC"/>
    <w:rsid w:val="00926875"/>
    <w:rsid w:val="0092690F"/>
    <w:rsid w:val="00926A12"/>
    <w:rsid w:val="0092748A"/>
    <w:rsid w:val="0092752C"/>
    <w:rsid w:val="009275B8"/>
    <w:rsid w:val="00927804"/>
    <w:rsid w:val="00927D16"/>
    <w:rsid w:val="00927F34"/>
    <w:rsid w:val="00930081"/>
    <w:rsid w:val="00930216"/>
    <w:rsid w:val="00930A51"/>
    <w:rsid w:val="00930C82"/>
    <w:rsid w:val="00930C88"/>
    <w:rsid w:val="00930CE3"/>
    <w:rsid w:val="009311F4"/>
    <w:rsid w:val="00931308"/>
    <w:rsid w:val="009314C6"/>
    <w:rsid w:val="0093154C"/>
    <w:rsid w:val="00931591"/>
    <w:rsid w:val="00931681"/>
    <w:rsid w:val="00931702"/>
    <w:rsid w:val="009319CB"/>
    <w:rsid w:val="00931A98"/>
    <w:rsid w:val="00932166"/>
    <w:rsid w:val="009321E6"/>
    <w:rsid w:val="0093234D"/>
    <w:rsid w:val="009324B8"/>
    <w:rsid w:val="00932726"/>
    <w:rsid w:val="00932823"/>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31"/>
    <w:rsid w:val="009348A1"/>
    <w:rsid w:val="0093499D"/>
    <w:rsid w:val="00934ABA"/>
    <w:rsid w:val="00934CFC"/>
    <w:rsid w:val="00934F63"/>
    <w:rsid w:val="00935203"/>
    <w:rsid w:val="00935391"/>
    <w:rsid w:val="009353B3"/>
    <w:rsid w:val="00935524"/>
    <w:rsid w:val="009358AA"/>
    <w:rsid w:val="00935C2F"/>
    <w:rsid w:val="00935F3F"/>
    <w:rsid w:val="0093619C"/>
    <w:rsid w:val="0093623C"/>
    <w:rsid w:val="0093644D"/>
    <w:rsid w:val="00936891"/>
    <w:rsid w:val="00936DFF"/>
    <w:rsid w:val="00936ED8"/>
    <w:rsid w:val="00936F3C"/>
    <w:rsid w:val="009370E1"/>
    <w:rsid w:val="009370FC"/>
    <w:rsid w:val="00937830"/>
    <w:rsid w:val="00937A14"/>
    <w:rsid w:val="00937C62"/>
    <w:rsid w:val="00937EB3"/>
    <w:rsid w:val="00937F06"/>
    <w:rsid w:val="00940195"/>
    <w:rsid w:val="009403AC"/>
    <w:rsid w:val="00940600"/>
    <w:rsid w:val="009409C4"/>
    <w:rsid w:val="00940BD8"/>
    <w:rsid w:val="00940DB8"/>
    <w:rsid w:val="00940E3F"/>
    <w:rsid w:val="00940FB8"/>
    <w:rsid w:val="0094114D"/>
    <w:rsid w:val="00941155"/>
    <w:rsid w:val="00941296"/>
    <w:rsid w:val="0094133E"/>
    <w:rsid w:val="00941588"/>
    <w:rsid w:val="00941815"/>
    <w:rsid w:val="009419E8"/>
    <w:rsid w:val="00941ACE"/>
    <w:rsid w:val="00941C32"/>
    <w:rsid w:val="00941F9F"/>
    <w:rsid w:val="00942165"/>
    <w:rsid w:val="00942168"/>
    <w:rsid w:val="009423D8"/>
    <w:rsid w:val="009425F9"/>
    <w:rsid w:val="00942792"/>
    <w:rsid w:val="00942E92"/>
    <w:rsid w:val="00942FC0"/>
    <w:rsid w:val="00943242"/>
    <w:rsid w:val="0094336B"/>
    <w:rsid w:val="009435B6"/>
    <w:rsid w:val="0094373F"/>
    <w:rsid w:val="009437BA"/>
    <w:rsid w:val="00943840"/>
    <w:rsid w:val="009439C7"/>
    <w:rsid w:val="009441DD"/>
    <w:rsid w:val="0094423E"/>
    <w:rsid w:val="009442B8"/>
    <w:rsid w:val="009446A2"/>
    <w:rsid w:val="0094481F"/>
    <w:rsid w:val="00944BCB"/>
    <w:rsid w:val="00944F41"/>
    <w:rsid w:val="009451AF"/>
    <w:rsid w:val="00945823"/>
    <w:rsid w:val="00945832"/>
    <w:rsid w:val="00945833"/>
    <w:rsid w:val="00945979"/>
    <w:rsid w:val="00945A4C"/>
    <w:rsid w:val="00945B0F"/>
    <w:rsid w:val="00945D36"/>
    <w:rsid w:val="00945FC0"/>
    <w:rsid w:val="009463E2"/>
    <w:rsid w:val="00946493"/>
    <w:rsid w:val="0094649C"/>
    <w:rsid w:val="009464C8"/>
    <w:rsid w:val="009465CB"/>
    <w:rsid w:val="009465DB"/>
    <w:rsid w:val="009470D0"/>
    <w:rsid w:val="009472E4"/>
    <w:rsid w:val="00947544"/>
    <w:rsid w:val="00947617"/>
    <w:rsid w:val="00947B21"/>
    <w:rsid w:val="00947FA0"/>
    <w:rsid w:val="00950164"/>
    <w:rsid w:val="00950410"/>
    <w:rsid w:val="009505A9"/>
    <w:rsid w:val="00950617"/>
    <w:rsid w:val="00950620"/>
    <w:rsid w:val="009509FD"/>
    <w:rsid w:val="00950CE7"/>
    <w:rsid w:val="00951262"/>
    <w:rsid w:val="009513AB"/>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6CA"/>
    <w:rsid w:val="00953725"/>
    <w:rsid w:val="00953BC4"/>
    <w:rsid w:val="00953D87"/>
    <w:rsid w:val="00953E6C"/>
    <w:rsid w:val="009541D9"/>
    <w:rsid w:val="009542F1"/>
    <w:rsid w:val="00954352"/>
    <w:rsid w:val="0095440A"/>
    <w:rsid w:val="00954449"/>
    <w:rsid w:val="00954464"/>
    <w:rsid w:val="00954784"/>
    <w:rsid w:val="009548A4"/>
    <w:rsid w:val="00954A06"/>
    <w:rsid w:val="00954B9B"/>
    <w:rsid w:val="00954D6A"/>
    <w:rsid w:val="00954EB5"/>
    <w:rsid w:val="00955916"/>
    <w:rsid w:val="00955959"/>
    <w:rsid w:val="0095595E"/>
    <w:rsid w:val="00955BE6"/>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AA9"/>
    <w:rsid w:val="00957BE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F1A"/>
    <w:rsid w:val="0096213D"/>
    <w:rsid w:val="00962179"/>
    <w:rsid w:val="00962338"/>
    <w:rsid w:val="00962400"/>
    <w:rsid w:val="00962A3E"/>
    <w:rsid w:val="00962A99"/>
    <w:rsid w:val="00962B83"/>
    <w:rsid w:val="00962F51"/>
    <w:rsid w:val="00962F60"/>
    <w:rsid w:val="00963152"/>
    <w:rsid w:val="009631EE"/>
    <w:rsid w:val="0096341A"/>
    <w:rsid w:val="009635F5"/>
    <w:rsid w:val="00963896"/>
    <w:rsid w:val="00963E39"/>
    <w:rsid w:val="00963F28"/>
    <w:rsid w:val="009641D6"/>
    <w:rsid w:val="00964425"/>
    <w:rsid w:val="00964997"/>
    <w:rsid w:val="00964DC1"/>
    <w:rsid w:val="00964F37"/>
    <w:rsid w:val="0096505F"/>
    <w:rsid w:val="009651D8"/>
    <w:rsid w:val="009653AE"/>
    <w:rsid w:val="00965A8A"/>
    <w:rsid w:val="00965AB1"/>
    <w:rsid w:val="00965B78"/>
    <w:rsid w:val="00965E56"/>
    <w:rsid w:val="00965F20"/>
    <w:rsid w:val="0096606F"/>
    <w:rsid w:val="00966232"/>
    <w:rsid w:val="0096630A"/>
    <w:rsid w:val="00966335"/>
    <w:rsid w:val="009663EB"/>
    <w:rsid w:val="00966408"/>
    <w:rsid w:val="009664C7"/>
    <w:rsid w:val="009667AA"/>
    <w:rsid w:val="009667D1"/>
    <w:rsid w:val="0096683B"/>
    <w:rsid w:val="00966912"/>
    <w:rsid w:val="00966CC2"/>
    <w:rsid w:val="00966E2D"/>
    <w:rsid w:val="00967449"/>
    <w:rsid w:val="0096771E"/>
    <w:rsid w:val="0096773E"/>
    <w:rsid w:val="00967999"/>
    <w:rsid w:val="00967C6E"/>
    <w:rsid w:val="00967EAD"/>
    <w:rsid w:val="00967F08"/>
    <w:rsid w:val="00967F37"/>
    <w:rsid w:val="009703F5"/>
    <w:rsid w:val="00970476"/>
    <w:rsid w:val="0097047F"/>
    <w:rsid w:val="00970481"/>
    <w:rsid w:val="00970666"/>
    <w:rsid w:val="0097076D"/>
    <w:rsid w:val="0097077A"/>
    <w:rsid w:val="00970F26"/>
    <w:rsid w:val="00970F83"/>
    <w:rsid w:val="009710C3"/>
    <w:rsid w:val="00971337"/>
    <w:rsid w:val="0097168A"/>
    <w:rsid w:val="009719A2"/>
    <w:rsid w:val="009719C0"/>
    <w:rsid w:val="00971DB8"/>
    <w:rsid w:val="0097207A"/>
    <w:rsid w:val="0097222E"/>
    <w:rsid w:val="009727DA"/>
    <w:rsid w:val="009729BE"/>
    <w:rsid w:val="00972A8B"/>
    <w:rsid w:val="00972D9B"/>
    <w:rsid w:val="00972DBD"/>
    <w:rsid w:val="00972F2A"/>
    <w:rsid w:val="009732AB"/>
    <w:rsid w:val="00973709"/>
    <w:rsid w:val="009738A3"/>
    <w:rsid w:val="00973BC2"/>
    <w:rsid w:val="00973EC5"/>
    <w:rsid w:val="00974158"/>
    <w:rsid w:val="009748EC"/>
    <w:rsid w:val="00974B32"/>
    <w:rsid w:val="00974B46"/>
    <w:rsid w:val="00974BC3"/>
    <w:rsid w:val="00974F80"/>
    <w:rsid w:val="009752B3"/>
    <w:rsid w:val="0097583E"/>
    <w:rsid w:val="00975B72"/>
    <w:rsid w:val="00975E3E"/>
    <w:rsid w:val="00975F9C"/>
    <w:rsid w:val="00976109"/>
    <w:rsid w:val="009761A9"/>
    <w:rsid w:val="00976648"/>
    <w:rsid w:val="009768ED"/>
    <w:rsid w:val="00976C56"/>
    <w:rsid w:val="00976CBD"/>
    <w:rsid w:val="00976D3D"/>
    <w:rsid w:val="00977935"/>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F3"/>
    <w:rsid w:val="00981E48"/>
    <w:rsid w:val="00981FE2"/>
    <w:rsid w:val="00982016"/>
    <w:rsid w:val="009821BC"/>
    <w:rsid w:val="009821CC"/>
    <w:rsid w:val="0098243E"/>
    <w:rsid w:val="00982608"/>
    <w:rsid w:val="00982786"/>
    <w:rsid w:val="009828F6"/>
    <w:rsid w:val="00982AAE"/>
    <w:rsid w:val="00982BE2"/>
    <w:rsid w:val="00982C3A"/>
    <w:rsid w:val="009832C1"/>
    <w:rsid w:val="009834E5"/>
    <w:rsid w:val="0098366C"/>
    <w:rsid w:val="00983861"/>
    <w:rsid w:val="00983DD6"/>
    <w:rsid w:val="00984065"/>
    <w:rsid w:val="009845A3"/>
    <w:rsid w:val="0098480D"/>
    <w:rsid w:val="009849FD"/>
    <w:rsid w:val="00984C26"/>
    <w:rsid w:val="00984CEA"/>
    <w:rsid w:val="00984DD6"/>
    <w:rsid w:val="00984E5E"/>
    <w:rsid w:val="00984ED1"/>
    <w:rsid w:val="00985013"/>
    <w:rsid w:val="009850A5"/>
    <w:rsid w:val="0098525B"/>
    <w:rsid w:val="00985717"/>
    <w:rsid w:val="00985770"/>
    <w:rsid w:val="009857D5"/>
    <w:rsid w:val="00985819"/>
    <w:rsid w:val="00985AC4"/>
    <w:rsid w:val="00985DF7"/>
    <w:rsid w:val="00986145"/>
    <w:rsid w:val="00986260"/>
    <w:rsid w:val="0098648A"/>
    <w:rsid w:val="0098673E"/>
    <w:rsid w:val="00986931"/>
    <w:rsid w:val="00986D96"/>
    <w:rsid w:val="0098707A"/>
    <w:rsid w:val="00987144"/>
    <w:rsid w:val="00987575"/>
    <w:rsid w:val="00987C36"/>
    <w:rsid w:val="00987C72"/>
    <w:rsid w:val="00987D1A"/>
    <w:rsid w:val="00987DE3"/>
    <w:rsid w:val="00987E12"/>
    <w:rsid w:val="0099046B"/>
    <w:rsid w:val="00990474"/>
    <w:rsid w:val="00990565"/>
    <w:rsid w:val="0099067C"/>
    <w:rsid w:val="00990689"/>
    <w:rsid w:val="00990778"/>
    <w:rsid w:val="00991036"/>
    <w:rsid w:val="009910CE"/>
    <w:rsid w:val="0099147C"/>
    <w:rsid w:val="009917AB"/>
    <w:rsid w:val="0099192F"/>
    <w:rsid w:val="00991AC1"/>
    <w:rsid w:val="00991F73"/>
    <w:rsid w:val="00991FD7"/>
    <w:rsid w:val="00992520"/>
    <w:rsid w:val="00992836"/>
    <w:rsid w:val="0099291E"/>
    <w:rsid w:val="00992AEB"/>
    <w:rsid w:val="00992ECB"/>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370"/>
    <w:rsid w:val="009953DF"/>
    <w:rsid w:val="0099546E"/>
    <w:rsid w:val="0099564A"/>
    <w:rsid w:val="009958D4"/>
    <w:rsid w:val="009959C1"/>
    <w:rsid w:val="00995F0F"/>
    <w:rsid w:val="00996045"/>
    <w:rsid w:val="009960A6"/>
    <w:rsid w:val="009961A0"/>
    <w:rsid w:val="009964C9"/>
    <w:rsid w:val="009966DC"/>
    <w:rsid w:val="00996D32"/>
    <w:rsid w:val="009974D7"/>
    <w:rsid w:val="00997536"/>
    <w:rsid w:val="00997865"/>
    <w:rsid w:val="00997957"/>
    <w:rsid w:val="00997E1D"/>
    <w:rsid w:val="00997E6E"/>
    <w:rsid w:val="009A0411"/>
    <w:rsid w:val="009A041E"/>
    <w:rsid w:val="009A0427"/>
    <w:rsid w:val="009A0433"/>
    <w:rsid w:val="009A067B"/>
    <w:rsid w:val="009A0690"/>
    <w:rsid w:val="009A0733"/>
    <w:rsid w:val="009A11A4"/>
    <w:rsid w:val="009A14F4"/>
    <w:rsid w:val="009A180A"/>
    <w:rsid w:val="009A1BE4"/>
    <w:rsid w:val="009A1D56"/>
    <w:rsid w:val="009A22FA"/>
    <w:rsid w:val="009A2D35"/>
    <w:rsid w:val="009A2FD6"/>
    <w:rsid w:val="009A34B5"/>
    <w:rsid w:val="009A3677"/>
    <w:rsid w:val="009A371C"/>
    <w:rsid w:val="009A373C"/>
    <w:rsid w:val="009A38D8"/>
    <w:rsid w:val="009A39E3"/>
    <w:rsid w:val="009A3B8C"/>
    <w:rsid w:val="009A3C14"/>
    <w:rsid w:val="009A3D76"/>
    <w:rsid w:val="009A3E9B"/>
    <w:rsid w:val="009A3ECC"/>
    <w:rsid w:val="009A4123"/>
    <w:rsid w:val="009A415F"/>
    <w:rsid w:val="009A45AB"/>
    <w:rsid w:val="009A46FC"/>
    <w:rsid w:val="009A4740"/>
    <w:rsid w:val="009A4825"/>
    <w:rsid w:val="009A4991"/>
    <w:rsid w:val="009A4AF3"/>
    <w:rsid w:val="009A4B45"/>
    <w:rsid w:val="009A4F7F"/>
    <w:rsid w:val="009A519B"/>
    <w:rsid w:val="009A537C"/>
    <w:rsid w:val="009A5411"/>
    <w:rsid w:val="009A549E"/>
    <w:rsid w:val="009A5A0D"/>
    <w:rsid w:val="009A5B4C"/>
    <w:rsid w:val="009A5B9B"/>
    <w:rsid w:val="009A5B9E"/>
    <w:rsid w:val="009A6417"/>
    <w:rsid w:val="009A6475"/>
    <w:rsid w:val="009A65AE"/>
    <w:rsid w:val="009A68AD"/>
    <w:rsid w:val="009A69BA"/>
    <w:rsid w:val="009A6BB9"/>
    <w:rsid w:val="009A6C1F"/>
    <w:rsid w:val="009A6C9B"/>
    <w:rsid w:val="009A6F6B"/>
    <w:rsid w:val="009A7038"/>
    <w:rsid w:val="009A70BF"/>
    <w:rsid w:val="009A70E3"/>
    <w:rsid w:val="009A72C7"/>
    <w:rsid w:val="009A74F8"/>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996"/>
    <w:rsid w:val="009B0B4D"/>
    <w:rsid w:val="009B0BA2"/>
    <w:rsid w:val="009B0C1C"/>
    <w:rsid w:val="009B148D"/>
    <w:rsid w:val="009B163B"/>
    <w:rsid w:val="009B1740"/>
    <w:rsid w:val="009B1811"/>
    <w:rsid w:val="009B18F3"/>
    <w:rsid w:val="009B19E3"/>
    <w:rsid w:val="009B1F99"/>
    <w:rsid w:val="009B2420"/>
    <w:rsid w:val="009B2875"/>
    <w:rsid w:val="009B2878"/>
    <w:rsid w:val="009B2B5A"/>
    <w:rsid w:val="009B2DF1"/>
    <w:rsid w:val="009B2FBD"/>
    <w:rsid w:val="009B3295"/>
    <w:rsid w:val="009B329C"/>
    <w:rsid w:val="009B3792"/>
    <w:rsid w:val="009B3A51"/>
    <w:rsid w:val="009B3ABD"/>
    <w:rsid w:val="009B3D78"/>
    <w:rsid w:val="009B3D87"/>
    <w:rsid w:val="009B3E0C"/>
    <w:rsid w:val="009B3F82"/>
    <w:rsid w:val="009B3F88"/>
    <w:rsid w:val="009B4339"/>
    <w:rsid w:val="009B43EB"/>
    <w:rsid w:val="009B4CB4"/>
    <w:rsid w:val="009B4E0F"/>
    <w:rsid w:val="009B4E30"/>
    <w:rsid w:val="009B4EEA"/>
    <w:rsid w:val="009B51C7"/>
    <w:rsid w:val="009B5324"/>
    <w:rsid w:val="009B5328"/>
    <w:rsid w:val="009B5413"/>
    <w:rsid w:val="009B5478"/>
    <w:rsid w:val="009B548F"/>
    <w:rsid w:val="009B59DD"/>
    <w:rsid w:val="009B5E9E"/>
    <w:rsid w:val="009B5F62"/>
    <w:rsid w:val="009B604D"/>
    <w:rsid w:val="009B60BE"/>
    <w:rsid w:val="009B6107"/>
    <w:rsid w:val="009B61CB"/>
    <w:rsid w:val="009B6A65"/>
    <w:rsid w:val="009B6AC2"/>
    <w:rsid w:val="009B6CD8"/>
    <w:rsid w:val="009B6E68"/>
    <w:rsid w:val="009B7260"/>
    <w:rsid w:val="009B76F0"/>
    <w:rsid w:val="009B7B5A"/>
    <w:rsid w:val="009C000B"/>
    <w:rsid w:val="009C0097"/>
    <w:rsid w:val="009C025F"/>
    <w:rsid w:val="009C02C9"/>
    <w:rsid w:val="009C034F"/>
    <w:rsid w:val="009C03AA"/>
    <w:rsid w:val="009C0604"/>
    <w:rsid w:val="009C0695"/>
    <w:rsid w:val="009C088D"/>
    <w:rsid w:val="009C0A16"/>
    <w:rsid w:val="009C0C35"/>
    <w:rsid w:val="009C0DCE"/>
    <w:rsid w:val="009C1021"/>
    <w:rsid w:val="009C122D"/>
    <w:rsid w:val="009C1262"/>
    <w:rsid w:val="009C1A11"/>
    <w:rsid w:val="009C1B7D"/>
    <w:rsid w:val="009C2060"/>
    <w:rsid w:val="009C2062"/>
    <w:rsid w:val="009C2369"/>
    <w:rsid w:val="009C273D"/>
    <w:rsid w:val="009C29FD"/>
    <w:rsid w:val="009C2C08"/>
    <w:rsid w:val="009C2D3A"/>
    <w:rsid w:val="009C32C7"/>
    <w:rsid w:val="009C330D"/>
    <w:rsid w:val="009C3654"/>
    <w:rsid w:val="009C3A73"/>
    <w:rsid w:val="009C3B5D"/>
    <w:rsid w:val="009C410D"/>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838"/>
    <w:rsid w:val="009C58B4"/>
    <w:rsid w:val="009C5955"/>
    <w:rsid w:val="009C5B13"/>
    <w:rsid w:val="009C5BBC"/>
    <w:rsid w:val="009C5E42"/>
    <w:rsid w:val="009C5F02"/>
    <w:rsid w:val="009C61CB"/>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1066"/>
    <w:rsid w:val="009D10C8"/>
    <w:rsid w:val="009D111E"/>
    <w:rsid w:val="009D1417"/>
    <w:rsid w:val="009D14E4"/>
    <w:rsid w:val="009D16C6"/>
    <w:rsid w:val="009D171D"/>
    <w:rsid w:val="009D1813"/>
    <w:rsid w:val="009D1CBB"/>
    <w:rsid w:val="009D1E95"/>
    <w:rsid w:val="009D214A"/>
    <w:rsid w:val="009D217C"/>
    <w:rsid w:val="009D2576"/>
    <w:rsid w:val="009D26DF"/>
    <w:rsid w:val="009D2953"/>
    <w:rsid w:val="009D2D3A"/>
    <w:rsid w:val="009D301C"/>
    <w:rsid w:val="009D32FD"/>
    <w:rsid w:val="009D33FF"/>
    <w:rsid w:val="009D3654"/>
    <w:rsid w:val="009D3A48"/>
    <w:rsid w:val="009D3C35"/>
    <w:rsid w:val="009D3E66"/>
    <w:rsid w:val="009D3EDE"/>
    <w:rsid w:val="009D3EF2"/>
    <w:rsid w:val="009D3F89"/>
    <w:rsid w:val="009D4444"/>
    <w:rsid w:val="009D453A"/>
    <w:rsid w:val="009D46BA"/>
    <w:rsid w:val="009D48A3"/>
    <w:rsid w:val="009D48DA"/>
    <w:rsid w:val="009D4F1D"/>
    <w:rsid w:val="009D5402"/>
    <w:rsid w:val="009D5483"/>
    <w:rsid w:val="009D54CE"/>
    <w:rsid w:val="009D54F6"/>
    <w:rsid w:val="009D5AA2"/>
    <w:rsid w:val="009D5AFE"/>
    <w:rsid w:val="009D5E37"/>
    <w:rsid w:val="009D6032"/>
    <w:rsid w:val="009D643F"/>
    <w:rsid w:val="009D66E2"/>
    <w:rsid w:val="009D6B6D"/>
    <w:rsid w:val="009D6D31"/>
    <w:rsid w:val="009D6D50"/>
    <w:rsid w:val="009D6E37"/>
    <w:rsid w:val="009D75B8"/>
    <w:rsid w:val="009D78E5"/>
    <w:rsid w:val="009D79E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3A"/>
    <w:rsid w:val="009E12C0"/>
    <w:rsid w:val="009E1CD4"/>
    <w:rsid w:val="009E1FD0"/>
    <w:rsid w:val="009E222A"/>
    <w:rsid w:val="009E2269"/>
    <w:rsid w:val="009E229C"/>
    <w:rsid w:val="009E2386"/>
    <w:rsid w:val="009E23DC"/>
    <w:rsid w:val="009E24FB"/>
    <w:rsid w:val="009E25EA"/>
    <w:rsid w:val="009E266B"/>
    <w:rsid w:val="009E285B"/>
    <w:rsid w:val="009E2975"/>
    <w:rsid w:val="009E2A79"/>
    <w:rsid w:val="009E2CCF"/>
    <w:rsid w:val="009E2D99"/>
    <w:rsid w:val="009E341D"/>
    <w:rsid w:val="009E3690"/>
    <w:rsid w:val="009E3807"/>
    <w:rsid w:val="009E3827"/>
    <w:rsid w:val="009E382A"/>
    <w:rsid w:val="009E39A7"/>
    <w:rsid w:val="009E3ACC"/>
    <w:rsid w:val="009E3E85"/>
    <w:rsid w:val="009E403B"/>
    <w:rsid w:val="009E40CA"/>
    <w:rsid w:val="009E447D"/>
    <w:rsid w:val="009E49E0"/>
    <w:rsid w:val="009E4B3D"/>
    <w:rsid w:val="009E5339"/>
    <w:rsid w:val="009E53C7"/>
    <w:rsid w:val="009E54F3"/>
    <w:rsid w:val="009E5B6D"/>
    <w:rsid w:val="009E5C2B"/>
    <w:rsid w:val="009E5CBA"/>
    <w:rsid w:val="009E66EC"/>
    <w:rsid w:val="009E6951"/>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2D6"/>
    <w:rsid w:val="009F13EE"/>
    <w:rsid w:val="009F14AE"/>
    <w:rsid w:val="009F15B7"/>
    <w:rsid w:val="009F169E"/>
    <w:rsid w:val="009F19F8"/>
    <w:rsid w:val="009F1A8A"/>
    <w:rsid w:val="009F1DDC"/>
    <w:rsid w:val="009F21B9"/>
    <w:rsid w:val="009F21D4"/>
    <w:rsid w:val="009F223C"/>
    <w:rsid w:val="009F2287"/>
    <w:rsid w:val="009F26B9"/>
    <w:rsid w:val="009F28D9"/>
    <w:rsid w:val="009F2915"/>
    <w:rsid w:val="009F2967"/>
    <w:rsid w:val="009F2EA4"/>
    <w:rsid w:val="009F315A"/>
    <w:rsid w:val="009F33AD"/>
    <w:rsid w:val="009F34AE"/>
    <w:rsid w:val="009F361B"/>
    <w:rsid w:val="009F36C9"/>
    <w:rsid w:val="009F39A0"/>
    <w:rsid w:val="009F39F8"/>
    <w:rsid w:val="009F3AB7"/>
    <w:rsid w:val="009F3AEA"/>
    <w:rsid w:val="009F3CE5"/>
    <w:rsid w:val="009F3FBC"/>
    <w:rsid w:val="009F423F"/>
    <w:rsid w:val="009F45DB"/>
    <w:rsid w:val="009F4652"/>
    <w:rsid w:val="009F47E5"/>
    <w:rsid w:val="009F50C5"/>
    <w:rsid w:val="009F50F6"/>
    <w:rsid w:val="009F53E3"/>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FAA"/>
    <w:rsid w:val="009F72C1"/>
    <w:rsid w:val="009F77AA"/>
    <w:rsid w:val="009F7C47"/>
    <w:rsid w:val="009F7E1F"/>
    <w:rsid w:val="009F7F30"/>
    <w:rsid w:val="009F7F87"/>
    <w:rsid w:val="00A0027C"/>
    <w:rsid w:val="00A002EF"/>
    <w:rsid w:val="00A0030F"/>
    <w:rsid w:val="00A009FA"/>
    <w:rsid w:val="00A00BF3"/>
    <w:rsid w:val="00A00C9B"/>
    <w:rsid w:val="00A00CE6"/>
    <w:rsid w:val="00A00D40"/>
    <w:rsid w:val="00A00DF8"/>
    <w:rsid w:val="00A010E2"/>
    <w:rsid w:val="00A01299"/>
    <w:rsid w:val="00A014EE"/>
    <w:rsid w:val="00A01552"/>
    <w:rsid w:val="00A01641"/>
    <w:rsid w:val="00A01658"/>
    <w:rsid w:val="00A0170C"/>
    <w:rsid w:val="00A01740"/>
    <w:rsid w:val="00A0187F"/>
    <w:rsid w:val="00A0199E"/>
    <w:rsid w:val="00A01A77"/>
    <w:rsid w:val="00A01D6A"/>
    <w:rsid w:val="00A01E1D"/>
    <w:rsid w:val="00A02132"/>
    <w:rsid w:val="00A022E6"/>
    <w:rsid w:val="00A02407"/>
    <w:rsid w:val="00A02746"/>
    <w:rsid w:val="00A02876"/>
    <w:rsid w:val="00A0294C"/>
    <w:rsid w:val="00A02C78"/>
    <w:rsid w:val="00A03046"/>
    <w:rsid w:val="00A031F0"/>
    <w:rsid w:val="00A03774"/>
    <w:rsid w:val="00A03A0B"/>
    <w:rsid w:val="00A03BF0"/>
    <w:rsid w:val="00A03CE4"/>
    <w:rsid w:val="00A04005"/>
    <w:rsid w:val="00A0456B"/>
    <w:rsid w:val="00A048D1"/>
    <w:rsid w:val="00A048E7"/>
    <w:rsid w:val="00A0492A"/>
    <w:rsid w:val="00A04E53"/>
    <w:rsid w:val="00A054FB"/>
    <w:rsid w:val="00A056C8"/>
    <w:rsid w:val="00A05AB4"/>
    <w:rsid w:val="00A05C22"/>
    <w:rsid w:val="00A05C75"/>
    <w:rsid w:val="00A05D7D"/>
    <w:rsid w:val="00A05DFB"/>
    <w:rsid w:val="00A0604B"/>
    <w:rsid w:val="00A06460"/>
    <w:rsid w:val="00A0655E"/>
    <w:rsid w:val="00A069EF"/>
    <w:rsid w:val="00A06B38"/>
    <w:rsid w:val="00A06E28"/>
    <w:rsid w:val="00A070DA"/>
    <w:rsid w:val="00A0718E"/>
    <w:rsid w:val="00A07577"/>
    <w:rsid w:val="00A07592"/>
    <w:rsid w:val="00A07700"/>
    <w:rsid w:val="00A0778F"/>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A1"/>
    <w:rsid w:val="00A11B1B"/>
    <w:rsid w:val="00A11BC4"/>
    <w:rsid w:val="00A11C50"/>
    <w:rsid w:val="00A11C75"/>
    <w:rsid w:val="00A11EB6"/>
    <w:rsid w:val="00A1211F"/>
    <w:rsid w:val="00A122D4"/>
    <w:rsid w:val="00A12354"/>
    <w:rsid w:val="00A12511"/>
    <w:rsid w:val="00A12539"/>
    <w:rsid w:val="00A12685"/>
    <w:rsid w:val="00A12816"/>
    <w:rsid w:val="00A12B92"/>
    <w:rsid w:val="00A12D53"/>
    <w:rsid w:val="00A1353F"/>
    <w:rsid w:val="00A13784"/>
    <w:rsid w:val="00A13894"/>
    <w:rsid w:val="00A13B34"/>
    <w:rsid w:val="00A13E05"/>
    <w:rsid w:val="00A14005"/>
    <w:rsid w:val="00A142B3"/>
    <w:rsid w:val="00A1434A"/>
    <w:rsid w:val="00A143A2"/>
    <w:rsid w:val="00A14641"/>
    <w:rsid w:val="00A14792"/>
    <w:rsid w:val="00A1535C"/>
    <w:rsid w:val="00A15910"/>
    <w:rsid w:val="00A15EE5"/>
    <w:rsid w:val="00A160B3"/>
    <w:rsid w:val="00A1667D"/>
    <w:rsid w:val="00A16A1F"/>
    <w:rsid w:val="00A16B32"/>
    <w:rsid w:val="00A16C75"/>
    <w:rsid w:val="00A16CEA"/>
    <w:rsid w:val="00A16E5F"/>
    <w:rsid w:val="00A16F84"/>
    <w:rsid w:val="00A172B7"/>
    <w:rsid w:val="00A1744A"/>
    <w:rsid w:val="00A174FC"/>
    <w:rsid w:val="00A175F5"/>
    <w:rsid w:val="00A176ED"/>
    <w:rsid w:val="00A1790D"/>
    <w:rsid w:val="00A17A17"/>
    <w:rsid w:val="00A17BC5"/>
    <w:rsid w:val="00A17C78"/>
    <w:rsid w:val="00A17CA2"/>
    <w:rsid w:val="00A17D2A"/>
    <w:rsid w:val="00A17DBA"/>
    <w:rsid w:val="00A17EE4"/>
    <w:rsid w:val="00A2016F"/>
    <w:rsid w:val="00A20BF1"/>
    <w:rsid w:val="00A21CC9"/>
    <w:rsid w:val="00A21EF6"/>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87A"/>
    <w:rsid w:val="00A24D72"/>
    <w:rsid w:val="00A25470"/>
    <w:rsid w:val="00A25631"/>
    <w:rsid w:val="00A2580E"/>
    <w:rsid w:val="00A2592E"/>
    <w:rsid w:val="00A25B56"/>
    <w:rsid w:val="00A25C49"/>
    <w:rsid w:val="00A26006"/>
    <w:rsid w:val="00A2619D"/>
    <w:rsid w:val="00A2623A"/>
    <w:rsid w:val="00A2631D"/>
    <w:rsid w:val="00A2633B"/>
    <w:rsid w:val="00A26421"/>
    <w:rsid w:val="00A26429"/>
    <w:rsid w:val="00A2677B"/>
    <w:rsid w:val="00A26789"/>
    <w:rsid w:val="00A26851"/>
    <w:rsid w:val="00A26A6B"/>
    <w:rsid w:val="00A26B75"/>
    <w:rsid w:val="00A26EB4"/>
    <w:rsid w:val="00A26FEC"/>
    <w:rsid w:val="00A27216"/>
    <w:rsid w:val="00A272EF"/>
    <w:rsid w:val="00A27858"/>
    <w:rsid w:val="00A27F7A"/>
    <w:rsid w:val="00A300F6"/>
    <w:rsid w:val="00A3051E"/>
    <w:rsid w:val="00A30839"/>
    <w:rsid w:val="00A3112C"/>
    <w:rsid w:val="00A31376"/>
    <w:rsid w:val="00A3146B"/>
    <w:rsid w:val="00A3171F"/>
    <w:rsid w:val="00A31810"/>
    <w:rsid w:val="00A31F4B"/>
    <w:rsid w:val="00A32159"/>
    <w:rsid w:val="00A32390"/>
    <w:rsid w:val="00A323A3"/>
    <w:rsid w:val="00A323F7"/>
    <w:rsid w:val="00A324E1"/>
    <w:rsid w:val="00A325C5"/>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1A9"/>
    <w:rsid w:val="00A35370"/>
    <w:rsid w:val="00A35520"/>
    <w:rsid w:val="00A355A0"/>
    <w:rsid w:val="00A355D5"/>
    <w:rsid w:val="00A35717"/>
    <w:rsid w:val="00A35737"/>
    <w:rsid w:val="00A35A90"/>
    <w:rsid w:val="00A35F77"/>
    <w:rsid w:val="00A3619A"/>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8A7"/>
    <w:rsid w:val="00A409DB"/>
    <w:rsid w:val="00A40AF9"/>
    <w:rsid w:val="00A40C5B"/>
    <w:rsid w:val="00A40F96"/>
    <w:rsid w:val="00A413E7"/>
    <w:rsid w:val="00A4155F"/>
    <w:rsid w:val="00A4161C"/>
    <w:rsid w:val="00A41916"/>
    <w:rsid w:val="00A41EFC"/>
    <w:rsid w:val="00A42982"/>
    <w:rsid w:val="00A42AD2"/>
    <w:rsid w:val="00A42CFD"/>
    <w:rsid w:val="00A42D26"/>
    <w:rsid w:val="00A42D67"/>
    <w:rsid w:val="00A43041"/>
    <w:rsid w:val="00A430AA"/>
    <w:rsid w:val="00A43113"/>
    <w:rsid w:val="00A43212"/>
    <w:rsid w:val="00A432EA"/>
    <w:rsid w:val="00A4333B"/>
    <w:rsid w:val="00A43558"/>
    <w:rsid w:val="00A435E1"/>
    <w:rsid w:val="00A437F9"/>
    <w:rsid w:val="00A43B30"/>
    <w:rsid w:val="00A43FA1"/>
    <w:rsid w:val="00A44126"/>
    <w:rsid w:val="00A4423D"/>
    <w:rsid w:val="00A447F6"/>
    <w:rsid w:val="00A4489A"/>
    <w:rsid w:val="00A44993"/>
    <w:rsid w:val="00A449E1"/>
    <w:rsid w:val="00A45146"/>
    <w:rsid w:val="00A452C0"/>
    <w:rsid w:val="00A452D3"/>
    <w:rsid w:val="00A453C8"/>
    <w:rsid w:val="00A4568D"/>
    <w:rsid w:val="00A45900"/>
    <w:rsid w:val="00A45D21"/>
    <w:rsid w:val="00A466FB"/>
    <w:rsid w:val="00A46765"/>
    <w:rsid w:val="00A46C16"/>
    <w:rsid w:val="00A46D48"/>
    <w:rsid w:val="00A46E63"/>
    <w:rsid w:val="00A4704B"/>
    <w:rsid w:val="00A47167"/>
    <w:rsid w:val="00A47672"/>
    <w:rsid w:val="00A47737"/>
    <w:rsid w:val="00A4777A"/>
    <w:rsid w:val="00A47C4F"/>
    <w:rsid w:val="00A47D6E"/>
    <w:rsid w:val="00A5000B"/>
    <w:rsid w:val="00A501D9"/>
    <w:rsid w:val="00A5058D"/>
    <w:rsid w:val="00A505BC"/>
    <w:rsid w:val="00A505DC"/>
    <w:rsid w:val="00A50A7F"/>
    <w:rsid w:val="00A50A91"/>
    <w:rsid w:val="00A50C5C"/>
    <w:rsid w:val="00A50DE4"/>
    <w:rsid w:val="00A50E1B"/>
    <w:rsid w:val="00A50E44"/>
    <w:rsid w:val="00A5106A"/>
    <w:rsid w:val="00A51707"/>
    <w:rsid w:val="00A518EA"/>
    <w:rsid w:val="00A51FC1"/>
    <w:rsid w:val="00A52111"/>
    <w:rsid w:val="00A5211E"/>
    <w:rsid w:val="00A521F9"/>
    <w:rsid w:val="00A523FD"/>
    <w:rsid w:val="00A524D1"/>
    <w:rsid w:val="00A5269C"/>
    <w:rsid w:val="00A526ED"/>
    <w:rsid w:val="00A5285A"/>
    <w:rsid w:val="00A528B6"/>
    <w:rsid w:val="00A52B17"/>
    <w:rsid w:val="00A52B4E"/>
    <w:rsid w:val="00A52C26"/>
    <w:rsid w:val="00A53194"/>
    <w:rsid w:val="00A53209"/>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89E"/>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C6C"/>
    <w:rsid w:val="00A62D63"/>
    <w:rsid w:val="00A62DE5"/>
    <w:rsid w:val="00A630CD"/>
    <w:rsid w:val="00A631D8"/>
    <w:rsid w:val="00A6336A"/>
    <w:rsid w:val="00A634CE"/>
    <w:rsid w:val="00A636D8"/>
    <w:rsid w:val="00A6377E"/>
    <w:rsid w:val="00A63E70"/>
    <w:rsid w:val="00A6413A"/>
    <w:rsid w:val="00A643EC"/>
    <w:rsid w:val="00A644F3"/>
    <w:rsid w:val="00A647FB"/>
    <w:rsid w:val="00A64999"/>
    <w:rsid w:val="00A64B26"/>
    <w:rsid w:val="00A64D2B"/>
    <w:rsid w:val="00A64EF6"/>
    <w:rsid w:val="00A64FEF"/>
    <w:rsid w:val="00A65305"/>
    <w:rsid w:val="00A657F0"/>
    <w:rsid w:val="00A658CE"/>
    <w:rsid w:val="00A6608B"/>
    <w:rsid w:val="00A669D9"/>
    <w:rsid w:val="00A66B57"/>
    <w:rsid w:val="00A66C72"/>
    <w:rsid w:val="00A66D32"/>
    <w:rsid w:val="00A66EAC"/>
    <w:rsid w:val="00A66F43"/>
    <w:rsid w:val="00A671C5"/>
    <w:rsid w:val="00A6724F"/>
    <w:rsid w:val="00A67BC3"/>
    <w:rsid w:val="00A67BEC"/>
    <w:rsid w:val="00A67CC6"/>
    <w:rsid w:val="00A67CED"/>
    <w:rsid w:val="00A67EAA"/>
    <w:rsid w:val="00A67F2F"/>
    <w:rsid w:val="00A67FB3"/>
    <w:rsid w:val="00A700E2"/>
    <w:rsid w:val="00A70543"/>
    <w:rsid w:val="00A70683"/>
    <w:rsid w:val="00A7096A"/>
    <w:rsid w:val="00A7096D"/>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4362"/>
    <w:rsid w:val="00A743ED"/>
    <w:rsid w:val="00A743EF"/>
    <w:rsid w:val="00A74729"/>
    <w:rsid w:val="00A74A48"/>
    <w:rsid w:val="00A74A8E"/>
    <w:rsid w:val="00A74B7B"/>
    <w:rsid w:val="00A74D6D"/>
    <w:rsid w:val="00A75431"/>
    <w:rsid w:val="00A756D1"/>
    <w:rsid w:val="00A7589E"/>
    <w:rsid w:val="00A758EB"/>
    <w:rsid w:val="00A75A20"/>
    <w:rsid w:val="00A75B25"/>
    <w:rsid w:val="00A75D73"/>
    <w:rsid w:val="00A75E0E"/>
    <w:rsid w:val="00A761C3"/>
    <w:rsid w:val="00A76649"/>
    <w:rsid w:val="00A767CB"/>
    <w:rsid w:val="00A76850"/>
    <w:rsid w:val="00A76A3F"/>
    <w:rsid w:val="00A76D7C"/>
    <w:rsid w:val="00A76DA0"/>
    <w:rsid w:val="00A76F09"/>
    <w:rsid w:val="00A770C6"/>
    <w:rsid w:val="00A771C0"/>
    <w:rsid w:val="00A77222"/>
    <w:rsid w:val="00A779A5"/>
    <w:rsid w:val="00A77BBA"/>
    <w:rsid w:val="00A77D17"/>
    <w:rsid w:val="00A77DF5"/>
    <w:rsid w:val="00A77E21"/>
    <w:rsid w:val="00A77E79"/>
    <w:rsid w:val="00A77F24"/>
    <w:rsid w:val="00A80116"/>
    <w:rsid w:val="00A80191"/>
    <w:rsid w:val="00A8041A"/>
    <w:rsid w:val="00A805C9"/>
    <w:rsid w:val="00A80714"/>
    <w:rsid w:val="00A8074E"/>
    <w:rsid w:val="00A80944"/>
    <w:rsid w:val="00A80C8E"/>
    <w:rsid w:val="00A80DB4"/>
    <w:rsid w:val="00A80E61"/>
    <w:rsid w:val="00A80E77"/>
    <w:rsid w:val="00A80F2B"/>
    <w:rsid w:val="00A81080"/>
    <w:rsid w:val="00A8113B"/>
    <w:rsid w:val="00A81236"/>
    <w:rsid w:val="00A816EF"/>
    <w:rsid w:val="00A819B5"/>
    <w:rsid w:val="00A81A84"/>
    <w:rsid w:val="00A81B0E"/>
    <w:rsid w:val="00A81D03"/>
    <w:rsid w:val="00A81DA6"/>
    <w:rsid w:val="00A81EEF"/>
    <w:rsid w:val="00A8247A"/>
    <w:rsid w:val="00A826B5"/>
    <w:rsid w:val="00A826C3"/>
    <w:rsid w:val="00A82A16"/>
    <w:rsid w:val="00A82B2D"/>
    <w:rsid w:val="00A82D9D"/>
    <w:rsid w:val="00A83806"/>
    <w:rsid w:val="00A83831"/>
    <w:rsid w:val="00A83AA1"/>
    <w:rsid w:val="00A840AD"/>
    <w:rsid w:val="00A84519"/>
    <w:rsid w:val="00A8459F"/>
    <w:rsid w:val="00A8488E"/>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514"/>
    <w:rsid w:val="00A867E5"/>
    <w:rsid w:val="00A868A1"/>
    <w:rsid w:val="00A869F1"/>
    <w:rsid w:val="00A86AC4"/>
    <w:rsid w:val="00A86B0A"/>
    <w:rsid w:val="00A86F61"/>
    <w:rsid w:val="00A871E8"/>
    <w:rsid w:val="00A87416"/>
    <w:rsid w:val="00A87528"/>
    <w:rsid w:val="00A877AD"/>
    <w:rsid w:val="00A87809"/>
    <w:rsid w:val="00A87B07"/>
    <w:rsid w:val="00A87C22"/>
    <w:rsid w:val="00A87CAE"/>
    <w:rsid w:val="00A87F60"/>
    <w:rsid w:val="00A9005D"/>
    <w:rsid w:val="00A90603"/>
    <w:rsid w:val="00A9062C"/>
    <w:rsid w:val="00A907B4"/>
    <w:rsid w:val="00A90883"/>
    <w:rsid w:val="00A90A7A"/>
    <w:rsid w:val="00A90BD5"/>
    <w:rsid w:val="00A90BE8"/>
    <w:rsid w:val="00A90C39"/>
    <w:rsid w:val="00A91525"/>
    <w:rsid w:val="00A918CA"/>
    <w:rsid w:val="00A91941"/>
    <w:rsid w:val="00A91A55"/>
    <w:rsid w:val="00A91B2A"/>
    <w:rsid w:val="00A91CC0"/>
    <w:rsid w:val="00A91D0F"/>
    <w:rsid w:val="00A9206F"/>
    <w:rsid w:val="00A920CC"/>
    <w:rsid w:val="00A9217C"/>
    <w:rsid w:val="00A92431"/>
    <w:rsid w:val="00A928BE"/>
    <w:rsid w:val="00A92A99"/>
    <w:rsid w:val="00A92AB8"/>
    <w:rsid w:val="00A92E19"/>
    <w:rsid w:val="00A92E1C"/>
    <w:rsid w:val="00A93088"/>
    <w:rsid w:val="00A930CF"/>
    <w:rsid w:val="00A93446"/>
    <w:rsid w:val="00A93F1B"/>
    <w:rsid w:val="00A943D6"/>
    <w:rsid w:val="00A94414"/>
    <w:rsid w:val="00A94582"/>
    <w:rsid w:val="00A946C9"/>
    <w:rsid w:val="00A94911"/>
    <w:rsid w:val="00A94B0F"/>
    <w:rsid w:val="00A94C35"/>
    <w:rsid w:val="00A94FAB"/>
    <w:rsid w:val="00A95113"/>
    <w:rsid w:val="00A9517B"/>
    <w:rsid w:val="00A951BA"/>
    <w:rsid w:val="00A95277"/>
    <w:rsid w:val="00A9541F"/>
    <w:rsid w:val="00A954C8"/>
    <w:rsid w:val="00A956BD"/>
    <w:rsid w:val="00A95DF4"/>
    <w:rsid w:val="00A960B1"/>
    <w:rsid w:val="00A9638F"/>
    <w:rsid w:val="00A96492"/>
    <w:rsid w:val="00A96694"/>
    <w:rsid w:val="00A96CD7"/>
    <w:rsid w:val="00A96D16"/>
    <w:rsid w:val="00A96D87"/>
    <w:rsid w:val="00A96E55"/>
    <w:rsid w:val="00A9713B"/>
    <w:rsid w:val="00A975FB"/>
    <w:rsid w:val="00A97759"/>
    <w:rsid w:val="00A9787B"/>
    <w:rsid w:val="00A97A34"/>
    <w:rsid w:val="00A97A9F"/>
    <w:rsid w:val="00A97C70"/>
    <w:rsid w:val="00AA0041"/>
    <w:rsid w:val="00AA01BD"/>
    <w:rsid w:val="00AA02D0"/>
    <w:rsid w:val="00AA0322"/>
    <w:rsid w:val="00AA07D0"/>
    <w:rsid w:val="00AA089E"/>
    <w:rsid w:val="00AA0973"/>
    <w:rsid w:val="00AA0C0C"/>
    <w:rsid w:val="00AA0E4F"/>
    <w:rsid w:val="00AA18D5"/>
    <w:rsid w:val="00AA19D0"/>
    <w:rsid w:val="00AA1A70"/>
    <w:rsid w:val="00AA1B0A"/>
    <w:rsid w:val="00AA20D6"/>
    <w:rsid w:val="00AA238E"/>
    <w:rsid w:val="00AA26C8"/>
    <w:rsid w:val="00AA283E"/>
    <w:rsid w:val="00AA2C11"/>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70A"/>
    <w:rsid w:val="00AA59E4"/>
    <w:rsid w:val="00AA6190"/>
    <w:rsid w:val="00AA6696"/>
    <w:rsid w:val="00AA6941"/>
    <w:rsid w:val="00AA6B66"/>
    <w:rsid w:val="00AA6DFF"/>
    <w:rsid w:val="00AA725E"/>
    <w:rsid w:val="00AA74B0"/>
    <w:rsid w:val="00AA74E6"/>
    <w:rsid w:val="00AA758D"/>
    <w:rsid w:val="00AA7C4F"/>
    <w:rsid w:val="00AA7E29"/>
    <w:rsid w:val="00AA7EFA"/>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2129"/>
    <w:rsid w:val="00AB21A2"/>
    <w:rsid w:val="00AB2229"/>
    <w:rsid w:val="00AB25A9"/>
    <w:rsid w:val="00AB2776"/>
    <w:rsid w:val="00AB2869"/>
    <w:rsid w:val="00AB2C96"/>
    <w:rsid w:val="00AB2F5E"/>
    <w:rsid w:val="00AB2FCA"/>
    <w:rsid w:val="00AB30D5"/>
    <w:rsid w:val="00AB3A42"/>
    <w:rsid w:val="00AB3BF9"/>
    <w:rsid w:val="00AB3E72"/>
    <w:rsid w:val="00AB4250"/>
    <w:rsid w:val="00AB4332"/>
    <w:rsid w:val="00AB4423"/>
    <w:rsid w:val="00AB466B"/>
    <w:rsid w:val="00AB485D"/>
    <w:rsid w:val="00AB4865"/>
    <w:rsid w:val="00AB4C44"/>
    <w:rsid w:val="00AB545B"/>
    <w:rsid w:val="00AB56A5"/>
    <w:rsid w:val="00AB58D6"/>
    <w:rsid w:val="00AB5AB5"/>
    <w:rsid w:val="00AB5B63"/>
    <w:rsid w:val="00AB5D4E"/>
    <w:rsid w:val="00AB5D68"/>
    <w:rsid w:val="00AB5E8F"/>
    <w:rsid w:val="00AB61D2"/>
    <w:rsid w:val="00AB68C9"/>
    <w:rsid w:val="00AB69AC"/>
    <w:rsid w:val="00AB69E5"/>
    <w:rsid w:val="00AB7032"/>
    <w:rsid w:val="00AB741C"/>
    <w:rsid w:val="00AB7474"/>
    <w:rsid w:val="00AB7555"/>
    <w:rsid w:val="00AB7E77"/>
    <w:rsid w:val="00AB7F6D"/>
    <w:rsid w:val="00AC00AC"/>
    <w:rsid w:val="00AC00D8"/>
    <w:rsid w:val="00AC0119"/>
    <w:rsid w:val="00AC02D9"/>
    <w:rsid w:val="00AC03C8"/>
    <w:rsid w:val="00AC044E"/>
    <w:rsid w:val="00AC0750"/>
    <w:rsid w:val="00AC0D3A"/>
    <w:rsid w:val="00AC0EBC"/>
    <w:rsid w:val="00AC0ED2"/>
    <w:rsid w:val="00AC1374"/>
    <w:rsid w:val="00AC19D2"/>
    <w:rsid w:val="00AC19F3"/>
    <w:rsid w:val="00AC1ABD"/>
    <w:rsid w:val="00AC1B78"/>
    <w:rsid w:val="00AC2255"/>
    <w:rsid w:val="00AC22AB"/>
    <w:rsid w:val="00AC238C"/>
    <w:rsid w:val="00AC261A"/>
    <w:rsid w:val="00AC264B"/>
    <w:rsid w:val="00AC29C7"/>
    <w:rsid w:val="00AC3172"/>
    <w:rsid w:val="00AC3575"/>
    <w:rsid w:val="00AC3856"/>
    <w:rsid w:val="00AC3AEA"/>
    <w:rsid w:val="00AC3C6A"/>
    <w:rsid w:val="00AC3F15"/>
    <w:rsid w:val="00AC3F4E"/>
    <w:rsid w:val="00AC41EE"/>
    <w:rsid w:val="00AC4341"/>
    <w:rsid w:val="00AC4596"/>
    <w:rsid w:val="00AC4AA4"/>
    <w:rsid w:val="00AC4C86"/>
    <w:rsid w:val="00AC4D20"/>
    <w:rsid w:val="00AC4D29"/>
    <w:rsid w:val="00AC4D69"/>
    <w:rsid w:val="00AC4E35"/>
    <w:rsid w:val="00AC53C8"/>
    <w:rsid w:val="00AC5535"/>
    <w:rsid w:val="00AC56C0"/>
    <w:rsid w:val="00AC5795"/>
    <w:rsid w:val="00AC588F"/>
    <w:rsid w:val="00AC592A"/>
    <w:rsid w:val="00AC5D37"/>
    <w:rsid w:val="00AC5DE1"/>
    <w:rsid w:val="00AC6094"/>
    <w:rsid w:val="00AC61A3"/>
    <w:rsid w:val="00AC6202"/>
    <w:rsid w:val="00AC6271"/>
    <w:rsid w:val="00AC62E4"/>
    <w:rsid w:val="00AC62F0"/>
    <w:rsid w:val="00AC67F3"/>
    <w:rsid w:val="00AC6846"/>
    <w:rsid w:val="00AC6856"/>
    <w:rsid w:val="00AC6D33"/>
    <w:rsid w:val="00AC6D94"/>
    <w:rsid w:val="00AC7107"/>
    <w:rsid w:val="00AC73C0"/>
    <w:rsid w:val="00AC7BFC"/>
    <w:rsid w:val="00AC7CEB"/>
    <w:rsid w:val="00AC7E02"/>
    <w:rsid w:val="00AD013A"/>
    <w:rsid w:val="00AD02BF"/>
    <w:rsid w:val="00AD0454"/>
    <w:rsid w:val="00AD04E0"/>
    <w:rsid w:val="00AD0664"/>
    <w:rsid w:val="00AD0950"/>
    <w:rsid w:val="00AD0958"/>
    <w:rsid w:val="00AD0B98"/>
    <w:rsid w:val="00AD0CEE"/>
    <w:rsid w:val="00AD0D47"/>
    <w:rsid w:val="00AD0EF8"/>
    <w:rsid w:val="00AD1076"/>
    <w:rsid w:val="00AD1109"/>
    <w:rsid w:val="00AD1681"/>
    <w:rsid w:val="00AD17CF"/>
    <w:rsid w:val="00AD1B91"/>
    <w:rsid w:val="00AD1D32"/>
    <w:rsid w:val="00AD1F54"/>
    <w:rsid w:val="00AD20C2"/>
    <w:rsid w:val="00AD2337"/>
    <w:rsid w:val="00AD2381"/>
    <w:rsid w:val="00AD24FB"/>
    <w:rsid w:val="00AD2952"/>
    <w:rsid w:val="00AD2B53"/>
    <w:rsid w:val="00AD2B63"/>
    <w:rsid w:val="00AD300B"/>
    <w:rsid w:val="00AD31D5"/>
    <w:rsid w:val="00AD3927"/>
    <w:rsid w:val="00AD3D4D"/>
    <w:rsid w:val="00AD4209"/>
    <w:rsid w:val="00AD43AD"/>
    <w:rsid w:val="00AD465B"/>
    <w:rsid w:val="00AD47DE"/>
    <w:rsid w:val="00AD4A36"/>
    <w:rsid w:val="00AD542A"/>
    <w:rsid w:val="00AD545D"/>
    <w:rsid w:val="00AD57A1"/>
    <w:rsid w:val="00AD5A35"/>
    <w:rsid w:val="00AD5AAA"/>
    <w:rsid w:val="00AD5C8C"/>
    <w:rsid w:val="00AD5F4B"/>
    <w:rsid w:val="00AD67B8"/>
    <w:rsid w:val="00AD6B96"/>
    <w:rsid w:val="00AD6EC5"/>
    <w:rsid w:val="00AD7266"/>
    <w:rsid w:val="00AD733A"/>
    <w:rsid w:val="00AD741B"/>
    <w:rsid w:val="00AD7A14"/>
    <w:rsid w:val="00AE0042"/>
    <w:rsid w:val="00AE008A"/>
    <w:rsid w:val="00AE00A4"/>
    <w:rsid w:val="00AE0274"/>
    <w:rsid w:val="00AE056B"/>
    <w:rsid w:val="00AE05F3"/>
    <w:rsid w:val="00AE0841"/>
    <w:rsid w:val="00AE098B"/>
    <w:rsid w:val="00AE0AFD"/>
    <w:rsid w:val="00AE0D84"/>
    <w:rsid w:val="00AE0DC5"/>
    <w:rsid w:val="00AE1403"/>
    <w:rsid w:val="00AE148B"/>
    <w:rsid w:val="00AE1A65"/>
    <w:rsid w:val="00AE1C73"/>
    <w:rsid w:val="00AE1F03"/>
    <w:rsid w:val="00AE21B4"/>
    <w:rsid w:val="00AE246C"/>
    <w:rsid w:val="00AE248E"/>
    <w:rsid w:val="00AE25AB"/>
    <w:rsid w:val="00AE2D20"/>
    <w:rsid w:val="00AE2E63"/>
    <w:rsid w:val="00AE3041"/>
    <w:rsid w:val="00AE30EC"/>
    <w:rsid w:val="00AE377A"/>
    <w:rsid w:val="00AE3835"/>
    <w:rsid w:val="00AE39EA"/>
    <w:rsid w:val="00AE3AC0"/>
    <w:rsid w:val="00AE3B65"/>
    <w:rsid w:val="00AE3EE7"/>
    <w:rsid w:val="00AE4282"/>
    <w:rsid w:val="00AE4342"/>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CC7"/>
    <w:rsid w:val="00AE62C3"/>
    <w:rsid w:val="00AE6415"/>
    <w:rsid w:val="00AE696E"/>
    <w:rsid w:val="00AE6994"/>
    <w:rsid w:val="00AE6C9D"/>
    <w:rsid w:val="00AE6D0F"/>
    <w:rsid w:val="00AE6D10"/>
    <w:rsid w:val="00AE6F92"/>
    <w:rsid w:val="00AE6FA2"/>
    <w:rsid w:val="00AE7084"/>
    <w:rsid w:val="00AE71CA"/>
    <w:rsid w:val="00AE7896"/>
    <w:rsid w:val="00AE7BA7"/>
    <w:rsid w:val="00AE7D0D"/>
    <w:rsid w:val="00AE7E1C"/>
    <w:rsid w:val="00AE7F16"/>
    <w:rsid w:val="00AF03CC"/>
    <w:rsid w:val="00AF042E"/>
    <w:rsid w:val="00AF07D4"/>
    <w:rsid w:val="00AF099D"/>
    <w:rsid w:val="00AF0ADE"/>
    <w:rsid w:val="00AF0BC6"/>
    <w:rsid w:val="00AF0D38"/>
    <w:rsid w:val="00AF13DD"/>
    <w:rsid w:val="00AF15B8"/>
    <w:rsid w:val="00AF16D1"/>
    <w:rsid w:val="00AF1A07"/>
    <w:rsid w:val="00AF1B7E"/>
    <w:rsid w:val="00AF21CE"/>
    <w:rsid w:val="00AF238D"/>
    <w:rsid w:val="00AF23DA"/>
    <w:rsid w:val="00AF2419"/>
    <w:rsid w:val="00AF263C"/>
    <w:rsid w:val="00AF26B1"/>
    <w:rsid w:val="00AF2B36"/>
    <w:rsid w:val="00AF3042"/>
    <w:rsid w:val="00AF3050"/>
    <w:rsid w:val="00AF3087"/>
    <w:rsid w:val="00AF33F6"/>
    <w:rsid w:val="00AF351B"/>
    <w:rsid w:val="00AF3A0B"/>
    <w:rsid w:val="00AF3C8F"/>
    <w:rsid w:val="00AF3F51"/>
    <w:rsid w:val="00AF3F54"/>
    <w:rsid w:val="00AF405D"/>
    <w:rsid w:val="00AF40CB"/>
    <w:rsid w:val="00AF4186"/>
    <w:rsid w:val="00AF42C1"/>
    <w:rsid w:val="00AF4380"/>
    <w:rsid w:val="00AF444C"/>
    <w:rsid w:val="00AF495C"/>
    <w:rsid w:val="00AF4ED0"/>
    <w:rsid w:val="00AF56F5"/>
    <w:rsid w:val="00AF57D9"/>
    <w:rsid w:val="00AF5861"/>
    <w:rsid w:val="00AF623E"/>
    <w:rsid w:val="00AF62F1"/>
    <w:rsid w:val="00AF6B6A"/>
    <w:rsid w:val="00AF722D"/>
    <w:rsid w:val="00AF764A"/>
    <w:rsid w:val="00AF7720"/>
    <w:rsid w:val="00AF77F2"/>
    <w:rsid w:val="00AF7D85"/>
    <w:rsid w:val="00AF7DC5"/>
    <w:rsid w:val="00AF7EDA"/>
    <w:rsid w:val="00B006D7"/>
    <w:rsid w:val="00B006E8"/>
    <w:rsid w:val="00B00718"/>
    <w:rsid w:val="00B0093E"/>
    <w:rsid w:val="00B00DFC"/>
    <w:rsid w:val="00B00ECD"/>
    <w:rsid w:val="00B0100C"/>
    <w:rsid w:val="00B011A3"/>
    <w:rsid w:val="00B011E8"/>
    <w:rsid w:val="00B01234"/>
    <w:rsid w:val="00B012D2"/>
    <w:rsid w:val="00B01619"/>
    <w:rsid w:val="00B017B4"/>
    <w:rsid w:val="00B017E1"/>
    <w:rsid w:val="00B01CEA"/>
    <w:rsid w:val="00B01D4F"/>
    <w:rsid w:val="00B022FC"/>
    <w:rsid w:val="00B027CD"/>
    <w:rsid w:val="00B0289D"/>
    <w:rsid w:val="00B02902"/>
    <w:rsid w:val="00B0299E"/>
    <w:rsid w:val="00B02B67"/>
    <w:rsid w:val="00B02B6D"/>
    <w:rsid w:val="00B02E65"/>
    <w:rsid w:val="00B02EB5"/>
    <w:rsid w:val="00B032BF"/>
    <w:rsid w:val="00B03510"/>
    <w:rsid w:val="00B0366C"/>
    <w:rsid w:val="00B03CCC"/>
    <w:rsid w:val="00B03D8A"/>
    <w:rsid w:val="00B03F48"/>
    <w:rsid w:val="00B0404D"/>
    <w:rsid w:val="00B040ED"/>
    <w:rsid w:val="00B04169"/>
    <w:rsid w:val="00B0434C"/>
    <w:rsid w:val="00B043C2"/>
    <w:rsid w:val="00B0459D"/>
    <w:rsid w:val="00B04BE6"/>
    <w:rsid w:val="00B05100"/>
    <w:rsid w:val="00B05111"/>
    <w:rsid w:val="00B057FF"/>
    <w:rsid w:val="00B05EB5"/>
    <w:rsid w:val="00B06394"/>
    <w:rsid w:val="00B06480"/>
    <w:rsid w:val="00B06496"/>
    <w:rsid w:val="00B065DB"/>
    <w:rsid w:val="00B0666B"/>
    <w:rsid w:val="00B069FC"/>
    <w:rsid w:val="00B06CA7"/>
    <w:rsid w:val="00B06DFC"/>
    <w:rsid w:val="00B06EF0"/>
    <w:rsid w:val="00B06F08"/>
    <w:rsid w:val="00B06F6B"/>
    <w:rsid w:val="00B06F9F"/>
    <w:rsid w:val="00B070B6"/>
    <w:rsid w:val="00B07356"/>
    <w:rsid w:val="00B07589"/>
    <w:rsid w:val="00B07883"/>
    <w:rsid w:val="00B079AB"/>
    <w:rsid w:val="00B07AA3"/>
    <w:rsid w:val="00B07B47"/>
    <w:rsid w:val="00B07C2F"/>
    <w:rsid w:val="00B07E46"/>
    <w:rsid w:val="00B10338"/>
    <w:rsid w:val="00B104EA"/>
    <w:rsid w:val="00B106DB"/>
    <w:rsid w:val="00B10732"/>
    <w:rsid w:val="00B10D46"/>
    <w:rsid w:val="00B10DC7"/>
    <w:rsid w:val="00B113DD"/>
    <w:rsid w:val="00B114F0"/>
    <w:rsid w:val="00B11850"/>
    <w:rsid w:val="00B11886"/>
    <w:rsid w:val="00B11E74"/>
    <w:rsid w:val="00B11E81"/>
    <w:rsid w:val="00B12003"/>
    <w:rsid w:val="00B12315"/>
    <w:rsid w:val="00B1252E"/>
    <w:rsid w:val="00B1254F"/>
    <w:rsid w:val="00B12904"/>
    <w:rsid w:val="00B12D3F"/>
    <w:rsid w:val="00B13215"/>
    <w:rsid w:val="00B13291"/>
    <w:rsid w:val="00B132D4"/>
    <w:rsid w:val="00B1364F"/>
    <w:rsid w:val="00B13E5E"/>
    <w:rsid w:val="00B13E62"/>
    <w:rsid w:val="00B13EB4"/>
    <w:rsid w:val="00B1431C"/>
    <w:rsid w:val="00B14714"/>
    <w:rsid w:val="00B14820"/>
    <w:rsid w:val="00B148E4"/>
    <w:rsid w:val="00B14BAD"/>
    <w:rsid w:val="00B14C1A"/>
    <w:rsid w:val="00B14D2B"/>
    <w:rsid w:val="00B15097"/>
    <w:rsid w:val="00B150B8"/>
    <w:rsid w:val="00B1521D"/>
    <w:rsid w:val="00B1535E"/>
    <w:rsid w:val="00B15419"/>
    <w:rsid w:val="00B15672"/>
    <w:rsid w:val="00B15E2E"/>
    <w:rsid w:val="00B15F94"/>
    <w:rsid w:val="00B15FCE"/>
    <w:rsid w:val="00B160B7"/>
    <w:rsid w:val="00B1658D"/>
    <w:rsid w:val="00B167B7"/>
    <w:rsid w:val="00B16965"/>
    <w:rsid w:val="00B16DE4"/>
    <w:rsid w:val="00B16F98"/>
    <w:rsid w:val="00B172FE"/>
    <w:rsid w:val="00B17505"/>
    <w:rsid w:val="00B17607"/>
    <w:rsid w:val="00B17957"/>
    <w:rsid w:val="00B17B54"/>
    <w:rsid w:val="00B17BAA"/>
    <w:rsid w:val="00B17D65"/>
    <w:rsid w:val="00B20268"/>
    <w:rsid w:val="00B204B1"/>
    <w:rsid w:val="00B20665"/>
    <w:rsid w:val="00B20723"/>
    <w:rsid w:val="00B207AE"/>
    <w:rsid w:val="00B209D5"/>
    <w:rsid w:val="00B20C3E"/>
    <w:rsid w:val="00B20C52"/>
    <w:rsid w:val="00B20D52"/>
    <w:rsid w:val="00B21019"/>
    <w:rsid w:val="00B211A0"/>
    <w:rsid w:val="00B216DD"/>
    <w:rsid w:val="00B21809"/>
    <w:rsid w:val="00B2180F"/>
    <w:rsid w:val="00B21AB4"/>
    <w:rsid w:val="00B21C2E"/>
    <w:rsid w:val="00B21D31"/>
    <w:rsid w:val="00B21F40"/>
    <w:rsid w:val="00B21FD6"/>
    <w:rsid w:val="00B22224"/>
    <w:rsid w:val="00B2251C"/>
    <w:rsid w:val="00B22615"/>
    <w:rsid w:val="00B22619"/>
    <w:rsid w:val="00B2263E"/>
    <w:rsid w:val="00B226F4"/>
    <w:rsid w:val="00B22748"/>
    <w:rsid w:val="00B227D0"/>
    <w:rsid w:val="00B228E9"/>
    <w:rsid w:val="00B228F4"/>
    <w:rsid w:val="00B22A12"/>
    <w:rsid w:val="00B22A16"/>
    <w:rsid w:val="00B22B4D"/>
    <w:rsid w:val="00B22BCD"/>
    <w:rsid w:val="00B22D63"/>
    <w:rsid w:val="00B22E11"/>
    <w:rsid w:val="00B22ED8"/>
    <w:rsid w:val="00B22FED"/>
    <w:rsid w:val="00B234F1"/>
    <w:rsid w:val="00B23554"/>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732"/>
    <w:rsid w:val="00B27BE4"/>
    <w:rsid w:val="00B27C76"/>
    <w:rsid w:val="00B27D07"/>
    <w:rsid w:val="00B301A5"/>
    <w:rsid w:val="00B3025F"/>
    <w:rsid w:val="00B30376"/>
    <w:rsid w:val="00B30499"/>
    <w:rsid w:val="00B30525"/>
    <w:rsid w:val="00B305D3"/>
    <w:rsid w:val="00B306F4"/>
    <w:rsid w:val="00B30825"/>
    <w:rsid w:val="00B30AF2"/>
    <w:rsid w:val="00B31214"/>
    <w:rsid w:val="00B3134A"/>
    <w:rsid w:val="00B313C2"/>
    <w:rsid w:val="00B31563"/>
    <w:rsid w:val="00B31925"/>
    <w:rsid w:val="00B319AF"/>
    <w:rsid w:val="00B31B77"/>
    <w:rsid w:val="00B31B89"/>
    <w:rsid w:val="00B31D3E"/>
    <w:rsid w:val="00B31DDE"/>
    <w:rsid w:val="00B31F45"/>
    <w:rsid w:val="00B31FD9"/>
    <w:rsid w:val="00B324D5"/>
    <w:rsid w:val="00B32558"/>
    <w:rsid w:val="00B3273A"/>
    <w:rsid w:val="00B32B5E"/>
    <w:rsid w:val="00B32BE7"/>
    <w:rsid w:val="00B32FFC"/>
    <w:rsid w:val="00B3306A"/>
    <w:rsid w:val="00B33253"/>
    <w:rsid w:val="00B33B16"/>
    <w:rsid w:val="00B3409D"/>
    <w:rsid w:val="00B3410A"/>
    <w:rsid w:val="00B341DE"/>
    <w:rsid w:val="00B341ED"/>
    <w:rsid w:val="00B3430C"/>
    <w:rsid w:val="00B343D3"/>
    <w:rsid w:val="00B3473F"/>
    <w:rsid w:val="00B34812"/>
    <w:rsid w:val="00B3484D"/>
    <w:rsid w:val="00B34910"/>
    <w:rsid w:val="00B349BC"/>
    <w:rsid w:val="00B34B0B"/>
    <w:rsid w:val="00B34C73"/>
    <w:rsid w:val="00B34D8E"/>
    <w:rsid w:val="00B3558C"/>
    <w:rsid w:val="00B35590"/>
    <w:rsid w:val="00B355CF"/>
    <w:rsid w:val="00B3565B"/>
    <w:rsid w:val="00B35A0A"/>
    <w:rsid w:val="00B35A9B"/>
    <w:rsid w:val="00B362D3"/>
    <w:rsid w:val="00B36430"/>
    <w:rsid w:val="00B36504"/>
    <w:rsid w:val="00B366BB"/>
    <w:rsid w:val="00B36BE5"/>
    <w:rsid w:val="00B3705D"/>
    <w:rsid w:val="00B37549"/>
    <w:rsid w:val="00B37580"/>
    <w:rsid w:val="00B3758B"/>
    <w:rsid w:val="00B375C0"/>
    <w:rsid w:val="00B377B4"/>
    <w:rsid w:val="00B378B1"/>
    <w:rsid w:val="00B37A44"/>
    <w:rsid w:val="00B37B1B"/>
    <w:rsid w:val="00B37B40"/>
    <w:rsid w:val="00B37B41"/>
    <w:rsid w:val="00B37E55"/>
    <w:rsid w:val="00B407D3"/>
    <w:rsid w:val="00B4080D"/>
    <w:rsid w:val="00B40B14"/>
    <w:rsid w:val="00B40B7A"/>
    <w:rsid w:val="00B40BC0"/>
    <w:rsid w:val="00B40F77"/>
    <w:rsid w:val="00B4126C"/>
    <w:rsid w:val="00B412C0"/>
    <w:rsid w:val="00B4131F"/>
    <w:rsid w:val="00B4161F"/>
    <w:rsid w:val="00B4182E"/>
    <w:rsid w:val="00B4194F"/>
    <w:rsid w:val="00B41CDD"/>
    <w:rsid w:val="00B41DC5"/>
    <w:rsid w:val="00B41E52"/>
    <w:rsid w:val="00B41FB5"/>
    <w:rsid w:val="00B41FBC"/>
    <w:rsid w:val="00B421EB"/>
    <w:rsid w:val="00B42212"/>
    <w:rsid w:val="00B4235C"/>
    <w:rsid w:val="00B42A21"/>
    <w:rsid w:val="00B42ABC"/>
    <w:rsid w:val="00B42B74"/>
    <w:rsid w:val="00B42B9D"/>
    <w:rsid w:val="00B42CFE"/>
    <w:rsid w:val="00B42D27"/>
    <w:rsid w:val="00B430B3"/>
    <w:rsid w:val="00B43318"/>
    <w:rsid w:val="00B43396"/>
    <w:rsid w:val="00B433B9"/>
    <w:rsid w:val="00B433BF"/>
    <w:rsid w:val="00B4348D"/>
    <w:rsid w:val="00B434CA"/>
    <w:rsid w:val="00B435ED"/>
    <w:rsid w:val="00B43744"/>
    <w:rsid w:val="00B43C96"/>
    <w:rsid w:val="00B43DFE"/>
    <w:rsid w:val="00B43F37"/>
    <w:rsid w:val="00B44090"/>
    <w:rsid w:val="00B440E8"/>
    <w:rsid w:val="00B446C4"/>
    <w:rsid w:val="00B449C4"/>
    <w:rsid w:val="00B44A8F"/>
    <w:rsid w:val="00B44D35"/>
    <w:rsid w:val="00B44F76"/>
    <w:rsid w:val="00B44FB3"/>
    <w:rsid w:val="00B4521B"/>
    <w:rsid w:val="00B455D9"/>
    <w:rsid w:val="00B4563E"/>
    <w:rsid w:val="00B45703"/>
    <w:rsid w:val="00B45852"/>
    <w:rsid w:val="00B45932"/>
    <w:rsid w:val="00B45A11"/>
    <w:rsid w:val="00B45FF6"/>
    <w:rsid w:val="00B46043"/>
    <w:rsid w:val="00B46210"/>
    <w:rsid w:val="00B46279"/>
    <w:rsid w:val="00B46420"/>
    <w:rsid w:val="00B4658C"/>
    <w:rsid w:val="00B46605"/>
    <w:rsid w:val="00B46628"/>
    <w:rsid w:val="00B46634"/>
    <w:rsid w:val="00B46C1F"/>
    <w:rsid w:val="00B46CAF"/>
    <w:rsid w:val="00B476FC"/>
    <w:rsid w:val="00B477B1"/>
    <w:rsid w:val="00B47903"/>
    <w:rsid w:val="00B47967"/>
    <w:rsid w:val="00B479E9"/>
    <w:rsid w:val="00B507F8"/>
    <w:rsid w:val="00B50ACC"/>
    <w:rsid w:val="00B50B2A"/>
    <w:rsid w:val="00B50CF7"/>
    <w:rsid w:val="00B51186"/>
    <w:rsid w:val="00B5143A"/>
    <w:rsid w:val="00B51576"/>
    <w:rsid w:val="00B5171E"/>
    <w:rsid w:val="00B517D6"/>
    <w:rsid w:val="00B518F6"/>
    <w:rsid w:val="00B51C31"/>
    <w:rsid w:val="00B522B0"/>
    <w:rsid w:val="00B524CE"/>
    <w:rsid w:val="00B52527"/>
    <w:rsid w:val="00B528CA"/>
    <w:rsid w:val="00B52999"/>
    <w:rsid w:val="00B52A26"/>
    <w:rsid w:val="00B52ACE"/>
    <w:rsid w:val="00B52CFB"/>
    <w:rsid w:val="00B52DEC"/>
    <w:rsid w:val="00B532DA"/>
    <w:rsid w:val="00B5335D"/>
    <w:rsid w:val="00B533AE"/>
    <w:rsid w:val="00B53433"/>
    <w:rsid w:val="00B535BC"/>
    <w:rsid w:val="00B538E2"/>
    <w:rsid w:val="00B539D3"/>
    <w:rsid w:val="00B53B29"/>
    <w:rsid w:val="00B53C26"/>
    <w:rsid w:val="00B53D45"/>
    <w:rsid w:val="00B53FAD"/>
    <w:rsid w:val="00B54014"/>
    <w:rsid w:val="00B54528"/>
    <w:rsid w:val="00B54838"/>
    <w:rsid w:val="00B54845"/>
    <w:rsid w:val="00B548BE"/>
    <w:rsid w:val="00B5493F"/>
    <w:rsid w:val="00B54AD6"/>
    <w:rsid w:val="00B54B0C"/>
    <w:rsid w:val="00B54DDE"/>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64"/>
    <w:rsid w:val="00B61ACB"/>
    <w:rsid w:val="00B61BA2"/>
    <w:rsid w:val="00B61BF4"/>
    <w:rsid w:val="00B61DE8"/>
    <w:rsid w:val="00B61E94"/>
    <w:rsid w:val="00B622A8"/>
    <w:rsid w:val="00B62358"/>
    <w:rsid w:val="00B624E5"/>
    <w:rsid w:val="00B624F8"/>
    <w:rsid w:val="00B62808"/>
    <w:rsid w:val="00B62942"/>
    <w:rsid w:val="00B62D0B"/>
    <w:rsid w:val="00B632AA"/>
    <w:rsid w:val="00B6333E"/>
    <w:rsid w:val="00B635AE"/>
    <w:rsid w:val="00B637F3"/>
    <w:rsid w:val="00B639B9"/>
    <w:rsid w:val="00B63AE0"/>
    <w:rsid w:val="00B63BBD"/>
    <w:rsid w:val="00B63DB5"/>
    <w:rsid w:val="00B63E05"/>
    <w:rsid w:val="00B641F9"/>
    <w:rsid w:val="00B64250"/>
    <w:rsid w:val="00B648BE"/>
    <w:rsid w:val="00B648F0"/>
    <w:rsid w:val="00B649E3"/>
    <w:rsid w:val="00B64F01"/>
    <w:rsid w:val="00B64F42"/>
    <w:rsid w:val="00B64F94"/>
    <w:rsid w:val="00B64FDA"/>
    <w:rsid w:val="00B650C1"/>
    <w:rsid w:val="00B652DF"/>
    <w:rsid w:val="00B6539C"/>
    <w:rsid w:val="00B65505"/>
    <w:rsid w:val="00B655BA"/>
    <w:rsid w:val="00B65939"/>
    <w:rsid w:val="00B65C44"/>
    <w:rsid w:val="00B65E98"/>
    <w:rsid w:val="00B65F98"/>
    <w:rsid w:val="00B66180"/>
    <w:rsid w:val="00B66297"/>
    <w:rsid w:val="00B665D1"/>
    <w:rsid w:val="00B6665A"/>
    <w:rsid w:val="00B666A6"/>
    <w:rsid w:val="00B667E9"/>
    <w:rsid w:val="00B66C42"/>
    <w:rsid w:val="00B66F3A"/>
    <w:rsid w:val="00B67285"/>
    <w:rsid w:val="00B67293"/>
    <w:rsid w:val="00B67429"/>
    <w:rsid w:val="00B679EE"/>
    <w:rsid w:val="00B67CD3"/>
    <w:rsid w:val="00B67D38"/>
    <w:rsid w:val="00B67F28"/>
    <w:rsid w:val="00B700D1"/>
    <w:rsid w:val="00B70265"/>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378"/>
    <w:rsid w:val="00B7346E"/>
    <w:rsid w:val="00B73629"/>
    <w:rsid w:val="00B736B5"/>
    <w:rsid w:val="00B737AC"/>
    <w:rsid w:val="00B737C3"/>
    <w:rsid w:val="00B73A5C"/>
    <w:rsid w:val="00B73A6E"/>
    <w:rsid w:val="00B73B16"/>
    <w:rsid w:val="00B73CF9"/>
    <w:rsid w:val="00B73EF8"/>
    <w:rsid w:val="00B745EE"/>
    <w:rsid w:val="00B747A0"/>
    <w:rsid w:val="00B74FD1"/>
    <w:rsid w:val="00B7508F"/>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D86"/>
    <w:rsid w:val="00B770CB"/>
    <w:rsid w:val="00B77161"/>
    <w:rsid w:val="00B7718E"/>
    <w:rsid w:val="00B77284"/>
    <w:rsid w:val="00B7736F"/>
    <w:rsid w:val="00B77427"/>
    <w:rsid w:val="00B776B9"/>
    <w:rsid w:val="00B77DB8"/>
    <w:rsid w:val="00B80240"/>
    <w:rsid w:val="00B802EB"/>
    <w:rsid w:val="00B8057A"/>
    <w:rsid w:val="00B808A1"/>
    <w:rsid w:val="00B80AAC"/>
    <w:rsid w:val="00B80C5A"/>
    <w:rsid w:val="00B80E10"/>
    <w:rsid w:val="00B8123D"/>
    <w:rsid w:val="00B81355"/>
    <w:rsid w:val="00B814CD"/>
    <w:rsid w:val="00B81538"/>
    <w:rsid w:val="00B815C2"/>
    <w:rsid w:val="00B8165C"/>
    <w:rsid w:val="00B819BC"/>
    <w:rsid w:val="00B81B31"/>
    <w:rsid w:val="00B81BE0"/>
    <w:rsid w:val="00B81F0C"/>
    <w:rsid w:val="00B81F1C"/>
    <w:rsid w:val="00B821A4"/>
    <w:rsid w:val="00B822D7"/>
    <w:rsid w:val="00B824C1"/>
    <w:rsid w:val="00B82737"/>
    <w:rsid w:val="00B82F37"/>
    <w:rsid w:val="00B83247"/>
    <w:rsid w:val="00B8365A"/>
    <w:rsid w:val="00B8369D"/>
    <w:rsid w:val="00B83876"/>
    <w:rsid w:val="00B83926"/>
    <w:rsid w:val="00B83B2D"/>
    <w:rsid w:val="00B83E32"/>
    <w:rsid w:val="00B83ED8"/>
    <w:rsid w:val="00B83FCB"/>
    <w:rsid w:val="00B840D4"/>
    <w:rsid w:val="00B843B5"/>
    <w:rsid w:val="00B84554"/>
    <w:rsid w:val="00B845C4"/>
    <w:rsid w:val="00B8467B"/>
    <w:rsid w:val="00B84777"/>
    <w:rsid w:val="00B84A0E"/>
    <w:rsid w:val="00B84A28"/>
    <w:rsid w:val="00B84C55"/>
    <w:rsid w:val="00B84CB3"/>
    <w:rsid w:val="00B84F50"/>
    <w:rsid w:val="00B8509C"/>
    <w:rsid w:val="00B85466"/>
    <w:rsid w:val="00B85497"/>
    <w:rsid w:val="00B85626"/>
    <w:rsid w:val="00B8582F"/>
    <w:rsid w:val="00B85D4A"/>
    <w:rsid w:val="00B868AD"/>
    <w:rsid w:val="00B868B2"/>
    <w:rsid w:val="00B86DC5"/>
    <w:rsid w:val="00B8706C"/>
    <w:rsid w:val="00B871C0"/>
    <w:rsid w:val="00B87285"/>
    <w:rsid w:val="00B872ED"/>
    <w:rsid w:val="00B873AE"/>
    <w:rsid w:val="00B87580"/>
    <w:rsid w:val="00B87602"/>
    <w:rsid w:val="00B8794B"/>
    <w:rsid w:val="00B87ABC"/>
    <w:rsid w:val="00B87D75"/>
    <w:rsid w:val="00B87F96"/>
    <w:rsid w:val="00B87FBC"/>
    <w:rsid w:val="00B9047A"/>
    <w:rsid w:val="00B90660"/>
    <w:rsid w:val="00B9066A"/>
    <w:rsid w:val="00B907AC"/>
    <w:rsid w:val="00B90929"/>
    <w:rsid w:val="00B90E3F"/>
    <w:rsid w:val="00B90E4A"/>
    <w:rsid w:val="00B90FA8"/>
    <w:rsid w:val="00B910C7"/>
    <w:rsid w:val="00B910F4"/>
    <w:rsid w:val="00B911AD"/>
    <w:rsid w:val="00B91477"/>
    <w:rsid w:val="00B91595"/>
    <w:rsid w:val="00B915E5"/>
    <w:rsid w:val="00B916D2"/>
    <w:rsid w:val="00B91784"/>
    <w:rsid w:val="00B917C3"/>
    <w:rsid w:val="00B918FF"/>
    <w:rsid w:val="00B91B86"/>
    <w:rsid w:val="00B9218E"/>
    <w:rsid w:val="00B9244E"/>
    <w:rsid w:val="00B924F9"/>
    <w:rsid w:val="00B9253A"/>
    <w:rsid w:val="00B92DF2"/>
    <w:rsid w:val="00B92EBD"/>
    <w:rsid w:val="00B92F24"/>
    <w:rsid w:val="00B933E2"/>
    <w:rsid w:val="00B93401"/>
    <w:rsid w:val="00B93466"/>
    <w:rsid w:val="00B93525"/>
    <w:rsid w:val="00B93753"/>
    <w:rsid w:val="00B93999"/>
    <w:rsid w:val="00B93DFA"/>
    <w:rsid w:val="00B93ECF"/>
    <w:rsid w:val="00B93F19"/>
    <w:rsid w:val="00B93FF6"/>
    <w:rsid w:val="00B940F0"/>
    <w:rsid w:val="00B9421E"/>
    <w:rsid w:val="00B94293"/>
    <w:rsid w:val="00B9443A"/>
    <w:rsid w:val="00B948F5"/>
    <w:rsid w:val="00B94BE8"/>
    <w:rsid w:val="00B94C86"/>
    <w:rsid w:val="00B94EA4"/>
    <w:rsid w:val="00B9511E"/>
    <w:rsid w:val="00B95224"/>
    <w:rsid w:val="00B95327"/>
    <w:rsid w:val="00B95350"/>
    <w:rsid w:val="00B95AF6"/>
    <w:rsid w:val="00B95BD1"/>
    <w:rsid w:val="00B95BD7"/>
    <w:rsid w:val="00B95CF3"/>
    <w:rsid w:val="00B95D0C"/>
    <w:rsid w:val="00B95EF4"/>
    <w:rsid w:val="00B95F6F"/>
    <w:rsid w:val="00B96102"/>
    <w:rsid w:val="00B96143"/>
    <w:rsid w:val="00B9648B"/>
    <w:rsid w:val="00B964A1"/>
    <w:rsid w:val="00B96935"/>
    <w:rsid w:val="00B969B9"/>
    <w:rsid w:val="00B96AA7"/>
    <w:rsid w:val="00B96AC8"/>
    <w:rsid w:val="00B96AF1"/>
    <w:rsid w:val="00B97151"/>
    <w:rsid w:val="00B97164"/>
    <w:rsid w:val="00B972B4"/>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F"/>
    <w:rsid w:val="00BA10EB"/>
    <w:rsid w:val="00BA120D"/>
    <w:rsid w:val="00BA12E2"/>
    <w:rsid w:val="00BA16E0"/>
    <w:rsid w:val="00BA1800"/>
    <w:rsid w:val="00BA1838"/>
    <w:rsid w:val="00BA1C13"/>
    <w:rsid w:val="00BA1C61"/>
    <w:rsid w:val="00BA1CB7"/>
    <w:rsid w:val="00BA1E47"/>
    <w:rsid w:val="00BA21DC"/>
    <w:rsid w:val="00BA2281"/>
    <w:rsid w:val="00BA22B8"/>
    <w:rsid w:val="00BA2668"/>
    <w:rsid w:val="00BA297B"/>
    <w:rsid w:val="00BA2CC0"/>
    <w:rsid w:val="00BA2F74"/>
    <w:rsid w:val="00BA305B"/>
    <w:rsid w:val="00BA31BA"/>
    <w:rsid w:val="00BA3239"/>
    <w:rsid w:val="00BA3902"/>
    <w:rsid w:val="00BA3A00"/>
    <w:rsid w:val="00BA3B9D"/>
    <w:rsid w:val="00BA3D98"/>
    <w:rsid w:val="00BA3E65"/>
    <w:rsid w:val="00BA3F38"/>
    <w:rsid w:val="00BA3FA9"/>
    <w:rsid w:val="00BA4544"/>
    <w:rsid w:val="00BA47E2"/>
    <w:rsid w:val="00BA47F8"/>
    <w:rsid w:val="00BA4880"/>
    <w:rsid w:val="00BA4D66"/>
    <w:rsid w:val="00BA506E"/>
    <w:rsid w:val="00BA50B6"/>
    <w:rsid w:val="00BA522E"/>
    <w:rsid w:val="00BA5515"/>
    <w:rsid w:val="00BA5A87"/>
    <w:rsid w:val="00BA5B23"/>
    <w:rsid w:val="00BA5BA1"/>
    <w:rsid w:val="00BA5CED"/>
    <w:rsid w:val="00BA5D40"/>
    <w:rsid w:val="00BA606F"/>
    <w:rsid w:val="00BA63E0"/>
    <w:rsid w:val="00BA66E8"/>
    <w:rsid w:val="00BA6836"/>
    <w:rsid w:val="00BA6894"/>
    <w:rsid w:val="00BA68E5"/>
    <w:rsid w:val="00BA693D"/>
    <w:rsid w:val="00BA6DCC"/>
    <w:rsid w:val="00BA6EAE"/>
    <w:rsid w:val="00BA7048"/>
    <w:rsid w:val="00BA74E8"/>
    <w:rsid w:val="00BA768B"/>
    <w:rsid w:val="00BA7FC8"/>
    <w:rsid w:val="00BA7FEB"/>
    <w:rsid w:val="00BB0269"/>
    <w:rsid w:val="00BB0836"/>
    <w:rsid w:val="00BB085C"/>
    <w:rsid w:val="00BB092A"/>
    <w:rsid w:val="00BB0BAE"/>
    <w:rsid w:val="00BB0FE2"/>
    <w:rsid w:val="00BB111F"/>
    <w:rsid w:val="00BB1287"/>
    <w:rsid w:val="00BB1656"/>
    <w:rsid w:val="00BB1764"/>
    <w:rsid w:val="00BB1994"/>
    <w:rsid w:val="00BB1BE5"/>
    <w:rsid w:val="00BB1CC0"/>
    <w:rsid w:val="00BB1DDD"/>
    <w:rsid w:val="00BB1F2E"/>
    <w:rsid w:val="00BB2093"/>
    <w:rsid w:val="00BB2219"/>
    <w:rsid w:val="00BB23C1"/>
    <w:rsid w:val="00BB29B7"/>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6C2"/>
    <w:rsid w:val="00BB4873"/>
    <w:rsid w:val="00BB4CC1"/>
    <w:rsid w:val="00BB4E05"/>
    <w:rsid w:val="00BB4FFB"/>
    <w:rsid w:val="00BB512A"/>
    <w:rsid w:val="00BB52B8"/>
    <w:rsid w:val="00BB52C4"/>
    <w:rsid w:val="00BB53B7"/>
    <w:rsid w:val="00BB552A"/>
    <w:rsid w:val="00BB5975"/>
    <w:rsid w:val="00BB5C88"/>
    <w:rsid w:val="00BB5CFC"/>
    <w:rsid w:val="00BB5EFA"/>
    <w:rsid w:val="00BB5F85"/>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478"/>
    <w:rsid w:val="00BC0597"/>
    <w:rsid w:val="00BC075C"/>
    <w:rsid w:val="00BC08F3"/>
    <w:rsid w:val="00BC0A1E"/>
    <w:rsid w:val="00BC0B8F"/>
    <w:rsid w:val="00BC0BFC"/>
    <w:rsid w:val="00BC0FA7"/>
    <w:rsid w:val="00BC13AE"/>
    <w:rsid w:val="00BC16E6"/>
    <w:rsid w:val="00BC1786"/>
    <w:rsid w:val="00BC17FD"/>
    <w:rsid w:val="00BC1B2A"/>
    <w:rsid w:val="00BC1BA3"/>
    <w:rsid w:val="00BC1D8A"/>
    <w:rsid w:val="00BC2069"/>
    <w:rsid w:val="00BC21A6"/>
    <w:rsid w:val="00BC2292"/>
    <w:rsid w:val="00BC240E"/>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40AD"/>
    <w:rsid w:val="00BC415D"/>
    <w:rsid w:val="00BC437B"/>
    <w:rsid w:val="00BC47C3"/>
    <w:rsid w:val="00BC49E1"/>
    <w:rsid w:val="00BC4E97"/>
    <w:rsid w:val="00BC5530"/>
    <w:rsid w:val="00BC57F9"/>
    <w:rsid w:val="00BC5907"/>
    <w:rsid w:val="00BC5976"/>
    <w:rsid w:val="00BC59D8"/>
    <w:rsid w:val="00BC5D36"/>
    <w:rsid w:val="00BC5E79"/>
    <w:rsid w:val="00BC5F7D"/>
    <w:rsid w:val="00BC5FAB"/>
    <w:rsid w:val="00BC5FEF"/>
    <w:rsid w:val="00BC6101"/>
    <w:rsid w:val="00BC62B8"/>
    <w:rsid w:val="00BC63C2"/>
    <w:rsid w:val="00BC6535"/>
    <w:rsid w:val="00BC6596"/>
    <w:rsid w:val="00BC6BA5"/>
    <w:rsid w:val="00BC6DE5"/>
    <w:rsid w:val="00BC73AE"/>
    <w:rsid w:val="00BC77E1"/>
    <w:rsid w:val="00BC7C38"/>
    <w:rsid w:val="00BC7EE8"/>
    <w:rsid w:val="00BD0132"/>
    <w:rsid w:val="00BD01FF"/>
    <w:rsid w:val="00BD072D"/>
    <w:rsid w:val="00BD0742"/>
    <w:rsid w:val="00BD08DF"/>
    <w:rsid w:val="00BD0905"/>
    <w:rsid w:val="00BD0985"/>
    <w:rsid w:val="00BD0C49"/>
    <w:rsid w:val="00BD0D89"/>
    <w:rsid w:val="00BD0D8A"/>
    <w:rsid w:val="00BD0DE4"/>
    <w:rsid w:val="00BD0E5F"/>
    <w:rsid w:val="00BD10B9"/>
    <w:rsid w:val="00BD10EA"/>
    <w:rsid w:val="00BD1B0C"/>
    <w:rsid w:val="00BD1CF7"/>
    <w:rsid w:val="00BD1F00"/>
    <w:rsid w:val="00BD20A8"/>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DC"/>
    <w:rsid w:val="00BD3B1D"/>
    <w:rsid w:val="00BD3C7F"/>
    <w:rsid w:val="00BD41A9"/>
    <w:rsid w:val="00BD4455"/>
    <w:rsid w:val="00BD45C8"/>
    <w:rsid w:val="00BD4714"/>
    <w:rsid w:val="00BD479B"/>
    <w:rsid w:val="00BD47CB"/>
    <w:rsid w:val="00BD4C3C"/>
    <w:rsid w:val="00BD4C6D"/>
    <w:rsid w:val="00BD4DB1"/>
    <w:rsid w:val="00BD5177"/>
    <w:rsid w:val="00BD51AE"/>
    <w:rsid w:val="00BD5252"/>
    <w:rsid w:val="00BD5336"/>
    <w:rsid w:val="00BD5540"/>
    <w:rsid w:val="00BD55C7"/>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960"/>
    <w:rsid w:val="00BE0CE9"/>
    <w:rsid w:val="00BE0E0C"/>
    <w:rsid w:val="00BE0F93"/>
    <w:rsid w:val="00BE1449"/>
    <w:rsid w:val="00BE1477"/>
    <w:rsid w:val="00BE14D7"/>
    <w:rsid w:val="00BE1839"/>
    <w:rsid w:val="00BE1E8E"/>
    <w:rsid w:val="00BE1EBE"/>
    <w:rsid w:val="00BE2114"/>
    <w:rsid w:val="00BE2656"/>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B3"/>
    <w:rsid w:val="00BE5BEC"/>
    <w:rsid w:val="00BE5CE2"/>
    <w:rsid w:val="00BE5D4C"/>
    <w:rsid w:val="00BE6124"/>
    <w:rsid w:val="00BE6212"/>
    <w:rsid w:val="00BE632C"/>
    <w:rsid w:val="00BE6392"/>
    <w:rsid w:val="00BE683A"/>
    <w:rsid w:val="00BE68FA"/>
    <w:rsid w:val="00BE69F5"/>
    <w:rsid w:val="00BE6BA3"/>
    <w:rsid w:val="00BE6C81"/>
    <w:rsid w:val="00BE6D6E"/>
    <w:rsid w:val="00BE6E35"/>
    <w:rsid w:val="00BE6E7E"/>
    <w:rsid w:val="00BE753E"/>
    <w:rsid w:val="00BE756A"/>
    <w:rsid w:val="00BE7B9E"/>
    <w:rsid w:val="00BF047E"/>
    <w:rsid w:val="00BF04C9"/>
    <w:rsid w:val="00BF07AF"/>
    <w:rsid w:val="00BF07F5"/>
    <w:rsid w:val="00BF080F"/>
    <w:rsid w:val="00BF0974"/>
    <w:rsid w:val="00BF0A9F"/>
    <w:rsid w:val="00BF0DEB"/>
    <w:rsid w:val="00BF12B9"/>
    <w:rsid w:val="00BF16CC"/>
    <w:rsid w:val="00BF1D91"/>
    <w:rsid w:val="00BF1ED8"/>
    <w:rsid w:val="00BF25C2"/>
    <w:rsid w:val="00BF272D"/>
    <w:rsid w:val="00BF294B"/>
    <w:rsid w:val="00BF2960"/>
    <w:rsid w:val="00BF2B41"/>
    <w:rsid w:val="00BF2D38"/>
    <w:rsid w:val="00BF2DF0"/>
    <w:rsid w:val="00BF2FE3"/>
    <w:rsid w:val="00BF3005"/>
    <w:rsid w:val="00BF314D"/>
    <w:rsid w:val="00BF3A17"/>
    <w:rsid w:val="00BF3A9F"/>
    <w:rsid w:val="00BF3B37"/>
    <w:rsid w:val="00BF400D"/>
    <w:rsid w:val="00BF41E1"/>
    <w:rsid w:val="00BF4691"/>
    <w:rsid w:val="00BF47AF"/>
    <w:rsid w:val="00BF4A67"/>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676"/>
    <w:rsid w:val="00BF674F"/>
    <w:rsid w:val="00BF6A4B"/>
    <w:rsid w:val="00BF6E72"/>
    <w:rsid w:val="00BF70A6"/>
    <w:rsid w:val="00BF7770"/>
    <w:rsid w:val="00BF7900"/>
    <w:rsid w:val="00BF7B4F"/>
    <w:rsid w:val="00BF7E82"/>
    <w:rsid w:val="00C000E9"/>
    <w:rsid w:val="00C00425"/>
    <w:rsid w:val="00C00432"/>
    <w:rsid w:val="00C00754"/>
    <w:rsid w:val="00C007E0"/>
    <w:rsid w:val="00C0089E"/>
    <w:rsid w:val="00C008EA"/>
    <w:rsid w:val="00C012A1"/>
    <w:rsid w:val="00C0143A"/>
    <w:rsid w:val="00C014BC"/>
    <w:rsid w:val="00C017C7"/>
    <w:rsid w:val="00C01807"/>
    <w:rsid w:val="00C01D3D"/>
    <w:rsid w:val="00C01EC8"/>
    <w:rsid w:val="00C02114"/>
    <w:rsid w:val="00C02174"/>
    <w:rsid w:val="00C02315"/>
    <w:rsid w:val="00C023C7"/>
    <w:rsid w:val="00C029D5"/>
    <w:rsid w:val="00C02EE2"/>
    <w:rsid w:val="00C03249"/>
    <w:rsid w:val="00C03297"/>
    <w:rsid w:val="00C0363A"/>
    <w:rsid w:val="00C03779"/>
    <w:rsid w:val="00C037A3"/>
    <w:rsid w:val="00C03A06"/>
    <w:rsid w:val="00C03ACC"/>
    <w:rsid w:val="00C03CF5"/>
    <w:rsid w:val="00C03ECA"/>
    <w:rsid w:val="00C03FC0"/>
    <w:rsid w:val="00C04089"/>
    <w:rsid w:val="00C04093"/>
    <w:rsid w:val="00C042E1"/>
    <w:rsid w:val="00C04495"/>
    <w:rsid w:val="00C04AE5"/>
    <w:rsid w:val="00C04C1B"/>
    <w:rsid w:val="00C04E5D"/>
    <w:rsid w:val="00C04FF8"/>
    <w:rsid w:val="00C053A3"/>
    <w:rsid w:val="00C053F5"/>
    <w:rsid w:val="00C05570"/>
    <w:rsid w:val="00C05D66"/>
    <w:rsid w:val="00C0632B"/>
    <w:rsid w:val="00C06446"/>
    <w:rsid w:val="00C067A7"/>
    <w:rsid w:val="00C06AAB"/>
    <w:rsid w:val="00C06BA8"/>
    <w:rsid w:val="00C06C8F"/>
    <w:rsid w:val="00C06F50"/>
    <w:rsid w:val="00C06F79"/>
    <w:rsid w:val="00C07865"/>
    <w:rsid w:val="00C0787F"/>
    <w:rsid w:val="00C079F7"/>
    <w:rsid w:val="00C07ADA"/>
    <w:rsid w:val="00C07BAB"/>
    <w:rsid w:val="00C07C45"/>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207F"/>
    <w:rsid w:val="00C12179"/>
    <w:rsid w:val="00C1234E"/>
    <w:rsid w:val="00C12381"/>
    <w:rsid w:val="00C12670"/>
    <w:rsid w:val="00C126B6"/>
    <w:rsid w:val="00C13117"/>
    <w:rsid w:val="00C13541"/>
    <w:rsid w:val="00C1374A"/>
    <w:rsid w:val="00C138A8"/>
    <w:rsid w:val="00C138BE"/>
    <w:rsid w:val="00C13ABC"/>
    <w:rsid w:val="00C13C1A"/>
    <w:rsid w:val="00C13CE1"/>
    <w:rsid w:val="00C13D2A"/>
    <w:rsid w:val="00C13D3B"/>
    <w:rsid w:val="00C13D5B"/>
    <w:rsid w:val="00C13D7E"/>
    <w:rsid w:val="00C143F9"/>
    <w:rsid w:val="00C148EF"/>
    <w:rsid w:val="00C14940"/>
    <w:rsid w:val="00C14CAB"/>
    <w:rsid w:val="00C14F46"/>
    <w:rsid w:val="00C150E1"/>
    <w:rsid w:val="00C156C3"/>
    <w:rsid w:val="00C157C4"/>
    <w:rsid w:val="00C159A7"/>
    <w:rsid w:val="00C159BB"/>
    <w:rsid w:val="00C15AA3"/>
    <w:rsid w:val="00C15B3E"/>
    <w:rsid w:val="00C164B7"/>
    <w:rsid w:val="00C16697"/>
    <w:rsid w:val="00C166A1"/>
    <w:rsid w:val="00C16B50"/>
    <w:rsid w:val="00C16F82"/>
    <w:rsid w:val="00C1717F"/>
    <w:rsid w:val="00C172C3"/>
    <w:rsid w:val="00C17311"/>
    <w:rsid w:val="00C173BD"/>
    <w:rsid w:val="00C17596"/>
    <w:rsid w:val="00C177E5"/>
    <w:rsid w:val="00C1792A"/>
    <w:rsid w:val="00C17ADE"/>
    <w:rsid w:val="00C17F26"/>
    <w:rsid w:val="00C20287"/>
    <w:rsid w:val="00C202DF"/>
    <w:rsid w:val="00C204CF"/>
    <w:rsid w:val="00C20625"/>
    <w:rsid w:val="00C20706"/>
    <w:rsid w:val="00C209C9"/>
    <w:rsid w:val="00C20AAF"/>
    <w:rsid w:val="00C20B7F"/>
    <w:rsid w:val="00C20C9F"/>
    <w:rsid w:val="00C2105A"/>
    <w:rsid w:val="00C21185"/>
    <w:rsid w:val="00C214D0"/>
    <w:rsid w:val="00C21A31"/>
    <w:rsid w:val="00C21B7F"/>
    <w:rsid w:val="00C21EC6"/>
    <w:rsid w:val="00C21F0F"/>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62"/>
    <w:rsid w:val="00C24DA9"/>
    <w:rsid w:val="00C24DEA"/>
    <w:rsid w:val="00C25517"/>
    <w:rsid w:val="00C2556D"/>
    <w:rsid w:val="00C2557E"/>
    <w:rsid w:val="00C25660"/>
    <w:rsid w:val="00C259D5"/>
    <w:rsid w:val="00C25A3B"/>
    <w:rsid w:val="00C25A8B"/>
    <w:rsid w:val="00C25E26"/>
    <w:rsid w:val="00C25E35"/>
    <w:rsid w:val="00C26576"/>
    <w:rsid w:val="00C26600"/>
    <w:rsid w:val="00C268C3"/>
    <w:rsid w:val="00C26E13"/>
    <w:rsid w:val="00C26EA2"/>
    <w:rsid w:val="00C27293"/>
    <w:rsid w:val="00C27733"/>
    <w:rsid w:val="00C27766"/>
    <w:rsid w:val="00C27887"/>
    <w:rsid w:val="00C279DF"/>
    <w:rsid w:val="00C27BA0"/>
    <w:rsid w:val="00C27D7B"/>
    <w:rsid w:val="00C3004C"/>
    <w:rsid w:val="00C30246"/>
    <w:rsid w:val="00C302F7"/>
    <w:rsid w:val="00C3048F"/>
    <w:rsid w:val="00C30734"/>
    <w:rsid w:val="00C30849"/>
    <w:rsid w:val="00C30896"/>
    <w:rsid w:val="00C308FB"/>
    <w:rsid w:val="00C30AA0"/>
    <w:rsid w:val="00C30BD7"/>
    <w:rsid w:val="00C30C38"/>
    <w:rsid w:val="00C30CC0"/>
    <w:rsid w:val="00C30DF9"/>
    <w:rsid w:val="00C30F71"/>
    <w:rsid w:val="00C3105E"/>
    <w:rsid w:val="00C312A2"/>
    <w:rsid w:val="00C313BB"/>
    <w:rsid w:val="00C314EE"/>
    <w:rsid w:val="00C31980"/>
    <w:rsid w:val="00C31C06"/>
    <w:rsid w:val="00C31C91"/>
    <w:rsid w:val="00C31CA2"/>
    <w:rsid w:val="00C31D2A"/>
    <w:rsid w:val="00C31D6C"/>
    <w:rsid w:val="00C31DDF"/>
    <w:rsid w:val="00C31F6D"/>
    <w:rsid w:val="00C31FD9"/>
    <w:rsid w:val="00C320FD"/>
    <w:rsid w:val="00C3240F"/>
    <w:rsid w:val="00C3247F"/>
    <w:rsid w:val="00C3249F"/>
    <w:rsid w:val="00C324E1"/>
    <w:rsid w:val="00C3256E"/>
    <w:rsid w:val="00C329C7"/>
    <w:rsid w:val="00C329E4"/>
    <w:rsid w:val="00C32EF4"/>
    <w:rsid w:val="00C3370B"/>
    <w:rsid w:val="00C3372D"/>
    <w:rsid w:val="00C337A1"/>
    <w:rsid w:val="00C3384E"/>
    <w:rsid w:val="00C33A3B"/>
    <w:rsid w:val="00C33B44"/>
    <w:rsid w:val="00C33C08"/>
    <w:rsid w:val="00C33C96"/>
    <w:rsid w:val="00C33D8E"/>
    <w:rsid w:val="00C34510"/>
    <w:rsid w:val="00C349C7"/>
    <w:rsid w:val="00C34D7D"/>
    <w:rsid w:val="00C34E7E"/>
    <w:rsid w:val="00C35090"/>
    <w:rsid w:val="00C35134"/>
    <w:rsid w:val="00C35302"/>
    <w:rsid w:val="00C35693"/>
    <w:rsid w:val="00C3579B"/>
    <w:rsid w:val="00C35932"/>
    <w:rsid w:val="00C3595A"/>
    <w:rsid w:val="00C35CD8"/>
    <w:rsid w:val="00C35EC7"/>
    <w:rsid w:val="00C363FF"/>
    <w:rsid w:val="00C366CB"/>
    <w:rsid w:val="00C367A9"/>
    <w:rsid w:val="00C367E8"/>
    <w:rsid w:val="00C368ED"/>
    <w:rsid w:val="00C36CA3"/>
    <w:rsid w:val="00C3709F"/>
    <w:rsid w:val="00C3725A"/>
    <w:rsid w:val="00C37334"/>
    <w:rsid w:val="00C37600"/>
    <w:rsid w:val="00C377B6"/>
    <w:rsid w:val="00C377F4"/>
    <w:rsid w:val="00C37920"/>
    <w:rsid w:val="00C37997"/>
    <w:rsid w:val="00C37A70"/>
    <w:rsid w:val="00C37FDE"/>
    <w:rsid w:val="00C4003A"/>
    <w:rsid w:val="00C400F7"/>
    <w:rsid w:val="00C4012B"/>
    <w:rsid w:val="00C4023B"/>
    <w:rsid w:val="00C40851"/>
    <w:rsid w:val="00C4085D"/>
    <w:rsid w:val="00C4103E"/>
    <w:rsid w:val="00C415D1"/>
    <w:rsid w:val="00C41701"/>
    <w:rsid w:val="00C417CF"/>
    <w:rsid w:val="00C419B7"/>
    <w:rsid w:val="00C42185"/>
    <w:rsid w:val="00C421E8"/>
    <w:rsid w:val="00C424B5"/>
    <w:rsid w:val="00C4252E"/>
    <w:rsid w:val="00C4266F"/>
    <w:rsid w:val="00C426FB"/>
    <w:rsid w:val="00C42733"/>
    <w:rsid w:val="00C427F7"/>
    <w:rsid w:val="00C42915"/>
    <w:rsid w:val="00C42B0A"/>
    <w:rsid w:val="00C42B1C"/>
    <w:rsid w:val="00C4320B"/>
    <w:rsid w:val="00C435AB"/>
    <w:rsid w:val="00C437DD"/>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B6"/>
    <w:rsid w:val="00C503C3"/>
    <w:rsid w:val="00C50583"/>
    <w:rsid w:val="00C5080C"/>
    <w:rsid w:val="00C508F1"/>
    <w:rsid w:val="00C50DDD"/>
    <w:rsid w:val="00C514CB"/>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361"/>
    <w:rsid w:val="00C54719"/>
    <w:rsid w:val="00C54C1F"/>
    <w:rsid w:val="00C54E3A"/>
    <w:rsid w:val="00C552C3"/>
    <w:rsid w:val="00C5535C"/>
    <w:rsid w:val="00C5539C"/>
    <w:rsid w:val="00C5554D"/>
    <w:rsid w:val="00C5555A"/>
    <w:rsid w:val="00C555A3"/>
    <w:rsid w:val="00C55950"/>
    <w:rsid w:val="00C559EF"/>
    <w:rsid w:val="00C55A2A"/>
    <w:rsid w:val="00C55A92"/>
    <w:rsid w:val="00C55E33"/>
    <w:rsid w:val="00C55FED"/>
    <w:rsid w:val="00C56202"/>
    <w:rsid w:val="00C5633C"/>
    <w:rsid w:val="00C56932"/>
    <w:rsid w:val="00C56964"/>
    <w:rsid w:val="00C56BF4"/>
    <w:rsid w:val="00C56CCB"/>
    <w:rsid w:val="00C56CE7"/>
    <w:rsid w:val="00C56F4F"/>
    <w:rsid w:val="00C5707C"/>
    <w:rsid w:val="00C57150"/>
    <w:rsid w:val="00C57400"/>
    <w:rsid w:val="00C5746D"/>
    <w:rsid w:val="00C57608"/>
    <w:rsid w:val="00C5772F"/>
    <w:rsid w:val="00C57889"/>
    <w:rsid w:val="00C578DB"/>
    <w:rsid w:val="00C57D64"/>
    <w:rsid w:val="00C57DA1"/>
    <w:rsid w:val="00C57F79"/>
    <w:rsid w:val="00C57FEA"/>
    <w:rsid w:val="00C60479"/>
    <w:rsid w:val="00C60599"/>
    <w:rsid w:val="00C60722"/>
    <w:rsid w:val="00C60761"/>
    <w:rsid w:val="00C609F8"/>
    <w:rsid w:val="00C60C66"/>
    <w:rsid w:val="00C60DC5"/>
    <w:rsid w:val="00C60E85"/>
    <w:rsid w:val="00C61071"/>
    <w:rsid w:val="00C612B3"/>
    <w:rsid w:val="00C61901"/>
    <w:rsid w:val="00C619C4"/>
    <w:rsid w:val="00C61A4C"/>
    <w:rsid w:val="00C61D8F"/>
    <w:rsid w:val="00C6200C"/>
    <w:rsid w:val="00C6288C"/>
    <w:rsid w:val="00C62A19"/>
    <w:rsid w:val="00C62BF3"/>
    <w:rsid w:val="00C63168"/>
    <w:rsid w:val="00C633AA"/>
    <w:rsid w:val="00C6348C"/>
    <w:rsid w:val="00C638AE"/>
    <w:rsid w:val="00C63BAC"/>
    <w:rsid w:val="00C63C2C"/>
    <w:rsid w:val="00C63DA9"/>
    <w:rsid w:val="00C63DCB"/>
    <w:rsid w:val="00C63DD7"/>
    <w:rsid w:val="00C63ED5"/>
    <w:rsid w:val="00C640DC"/>
    <w:rsid w:val="00C6421E"/>
    <w:rsid w:val="00C643DE"/>
    <w:rsid w:val="00C644FF"/>
    <w:rsid w:val="00C645EE"/>
    <w:rsid w:val="00C6471E"/>
    <w:rsid w:val="00C64993"/>
    <w:rsid w:val="00C64A7B"/>
    <w:rsid w:val="00C64D87"/>
    <w:rsid w:val="00C64E91"/>
    <w:rsid w:val="00C6530B"/>
    <w:rsid w:val="00C6559C"/>
    <w:rsid w:val="00C658AB"/>
    <w:rsid w:val="00C65C79"/>
    <w:rsid w:val="00C65EA2"/>
    <w:rsid w:val="00C65FF2"/>
    <w:rsid w:val="00C663BF"/>
    <w:rsid w:val="00C66642"/>
    <w:rsid w:val="00C666F8"/>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412"/>
    <w:rsid w:val="00C7048E"/>
    <w:rsid w:val="00C7079F"/>
    <w:rsid w:val="00C70B06"/>
    <w:rsid w:val="00C71631"/>
    <w:rsid w:val="00C71906"/>
    <w:rsid w:val="00C71A00"/>
    <w:rsid w:val="00C71BFD"/>
    <w:rsid w:val="00C71E3B"/>
    <w:rsid w:val="00C72106"/>
    <w:rsid w:val="00C724E8"/>
    <w:rsid w:val="00C72BD6"/>
    <w:rsid w:val="00C72C86"/>
    <w:rsid w:val="00C72CAE"/>
    <w:rsid w:val="00C72D66"/>
    <w:rsid w:val="00C73008"/>
    <w:rsid w:val="00C7301F"/>
    <w:rsid w:val="00C73127"/>
    <w:rsid w:val="00C73551"/>
    <w:rsid w:val="00C73A4A"/>
    <w:rsid w:val="00C73F1D"/>
    <w:rsid w:val="00C74208"/>
    <w:rsid w:val="00C7463E"/>
    <w:rsid w:val="00C74995"/>
    <w:rsid w:val="00C749FA"/>
    <w:rsid w:val="00C74BB4"/>
    <w:rsid w:val="00C750BE"/>
    <w:rsid w:val="00C750FB"/>
    <w:rsid w:val="00C75386"/>
    <w:rsid w:val="00C753DC"/>
    <w:rsid w:val="00C75487"/>
    <w:rsid w:val="00C755B7"/>
    <w:rsid w:val="00C755FE"/>
    <w:rsid w:val="00C75861"/>
    <w:rsid w:val="00C759BE"/>
    <w:rsid w:val="00C75A33"/>
    <w:rsid w:val="00C75A92"/>
    <w:rsid w:val="00C75CA8"/>
    <w:rsid w:val="00C75E93"/>
    <w:rsid w:val="00C75F11"/>
    <w:rsid w:val="00C75FC0"/>
    <w:rsid w:val="00C76568"/>
    <w:rsid w:val="00C765A8"/>
    <w:rsid w:val="00C7677F"/>
    <w:rsid w:val="00C76BA2"/>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BEB"/>
    <w:rsid w:val="00C81E6F"/>
    <w:rsid w:val="00C81F93"/>
    <w:rsid w:val="00C82560"/>
    <w:rsid w:val="00C82753"/>
    <w:rsid w:val="00C827BB"/>
    <w:rsid w:val="00C8288F"/>
    <w:rsid w:val="00C828C5"/>
    <w:rsid w:val="00C828D2"/>
    <w:rsid w:val="00C8291E"/>
    <w:rsid w:val="00C8299B"/>
    <w:rsid w:val="00C82DB6"/>
    <w:rsid w:val="00C8308A"/>
    <w:rsid w:val="00C83223"/>
    <w:rsid w:val="00C8323A"/>
    <w:rsid w:val="00C832FD"/>
    <w:rsid w:val="00C83BB1"/>
    <w:rsid w:val="00C83C48"/>
    <w:rsid w:val="00C83C9E"/>
    <w:rsid w:val="00C83E0E"/>
    <w:rsid w:val="00C83E5E"/>
    <w:rsid w:val="00C83FB2"/>
    <w:rsid w:val="00C84039"/>
    <w:rsid w:val="00C84077"/>
    <w:rsid w:val="00C84AA0"/>
    <w:rsid w:val="00C84B81"/>
    <w:rsid w:val="00C84B8D"/>
    <w:rsid w:val="00C84E8B"/>
    <w:rsid w:val="00C84F67"/>
    <w:rsid w:val="00C84FF8"/>
    <w:rsid w:val="00C85834"/>
    <w:rsid w:val="00C85D29"/>
    <w:rsid w:val="00C85DB7"/>
    <w:rsid w:val="00C85EC0"/>
    <w:rsid w:val="00C867DD"/>
    <w:rsid w:val="00C86869"/>
    <w:rsid w:val="00C8687D"/>
    <w:rsid w:val="00C86893"/>
    <w:rsid w:val="00C86DD2"/>
    <w:rsid w:val="00C86E96"/>
    <w:rsid w:val="00C86F68"/>
    <w:rsid w:val="00C87402"/>
    <w:rsid w:val="00C878F1"/>
    <w:rsid w:val="00C87DF8"/>
    <w:rsid w:val="00C87EA0"/>
    <w:rsid w:val="00C9034E"/>
    <w:rsid w:val="00C9062A"/>
    <w:rsid w:val="00C90955"/>
    <w:rsid w:val="00C90B10"/>
    <w:rsid w:val="00C90DAD"/>
    <w:rsid w:val="00C90F67"/>
    <w:rsid w:val="00C90F8C"/>
    <w:rsid w:val="00C91198"/>
    <w:rsid w:val="00C911A1"/>
    <w:rsid w:val="00C912BE"/>
    <w:rsid w:val="00C913AC"/>
    <w:rsid w:val="00C9141D"/>
    <w:rsid w:val="00C91600"/>
    <w:rsid w:val="00C91995"/>
    <w:rsid w:val="00C91A3C"/>
    <w:rsid w:val="00C91FF9"/>
    <w:rsid w:val="00C92255"/>
    <w:rsid w:val="00C9239A"/>
    <w:rsid w:val="00C928BD"/>
    <w:rsid w:val="00C92B0B"/>
    <w:rsid w:val="00C92CF8"/>
    <w:rsid w:val="00C93092"/>
    <w:rsid w:val="00C93173"/>
    <w:rsid w:val="00C9322F"/>
    <w:rsid w:val="00C932AC"/>
    <w:rsid w:val="00C93537"/>
    <w:rsid w:val="00C93854"/>
    <w:rsid w:val="00C93A2E"/>
    <w:rsid w:val="00C93E2C"/>
    <w:rsid w:val="00C94217"/>
    <w:rsid w:val="00C942E9"/>
    <w:rsid w:val="00C948DD"/>
    <w:rsid w:val="00C9497A"/>
    <w:rsid w:val="00C94A8F"/>
    <w:rsid w:val="00C94DB9"/>
    <w:rsid w:val="00C94E6D"/>
    <w:rsid w:val="00C94FFC"/>
    <w:rsid w:val="00C95233"/>
    <w:rsid w:val="00C9527B"/>
    <w:rsid w:val="00C95568"/>
    <w:rsid w:val="00C95726"/>
    <w:rsid w:val="00C958BC"/>
    <w:rsid w:val="00C95DC2"/>
    <w:rsid w:val="00C95E1A"/>
    <w:rsid w:val="00C95ECE"/>
    <w:rsid w:val="00C96004"/>
    <w:rsid w:val="00C96044"/>
    <w:rsid w:val="00C960D5"/>
    <w:rsid w:val="00C96240"/>
    <w:rsid w:val="00C96296"/>
    <w:rsid w:val="00C96526"/>
    <w:rsid w:val="00C965EE"/>
    <w:rsid w:val="00C96688"/>
    <w:rsid w:val="00C97310"/>
    <w:rsid w:val="00C97426"/>
    <w:rsid w:val="00C9759C"/>
    <w:rsid w:val="00C977C3"/>
    <w:rsid w:val="00C978C2"/>
    <w:rsid w:val="00C9793C"/>
    <w:rsid w:val="00C97951"/>
    <w:rsid w:val="00C97A90"/>
    <w:rsid w:val="00CA000D"/>
    <w:rsid w:val="00CA00F0"/>
    <w:rsid w:val="00CA033C"/>
    <w:rsid w:val="00CA0716"/>
    <w:rsid w:val="00CA086F"/>
    <w:rsid w:val="00CA091C"/>
    <w:rsid w:val="00CA0AED"/>
    <w:rsid w:val="00CA0F79"/>
    <w:rsid w:val="00CA18F5"/>
    <w:rsid w:val="00CA1BC3"/>
    <w:rsid w:val="00CA1BC5"/>
    <w:rsid w:val="00CA1E3A"/>
    <w:rsid w:val="00CA21D4"/>
    <w:rsid w:val="00CA2256"/>
    <w:rsid w:val="00CA23F0"/>
    <w:rsid w:val="00CA2689"/>
    <w:rsid w:val="00CA27D6"/>
    <w:rsid w:val="00CA2893"/>
    <w:rsid w:val="00CA2E02"/>
    <w:rsid w:val="00CA2F3F"/>
    <w:rsid w:val="00CA34E3"/>
    <w:rsid w:val="00CA3721"/>
    <w:rsid w:val="00CA372C"/>
    <w:rsid w:val="00CA3947"/>
    <w:rsid w:val="00CA43C5"/>
    <w:rsid w:val="00CA43CA"/>
    <w:rsid w:val="00CA4491"/>
    <w:rsid w:val="00CA480E"/>
    <w:rsid w:val="00CA4883"/>
    <w:rsid w:val="00CA48E6"/>
    <w:rsid w:val="00CA4BFB"/>
    <w:rsid w:val="00CA4E1C"/>
    <w:rsid w:val="00CA4FC2"/>
    <w:rsid w:val="00CA531A"/>
    <w:rsid w:val="00CA54D4"/>
    <w:rsid w:val="00CA576F"/>
    <w:rsid w:val="00CA5770"/>
    <w:rsid w:val="00CA5834"/>
    <w:rsid w:val="00CA5B30"/>
    <w:rsid w:val="00CA5EB6"/>
    <w:rsid w:val="00CA5EE2"/>
    <w:rsid w:val="00CA651C"/>
    <w:rsid w:val="00CA699A"/>
    <w:rsid w:val="00CA6CF5"/>
    <w:rsid w:val="00CA7286"/>
    <w:rsid w:val="00CA752A"/>
    <w:rsid w:val="00CA76E1"/>
    <w:rsid w:val="00CA77BF"/>
    <w:rsid w:val="00CA7841"/>
    <w:rsid w:val="00CA7856"/>
    <w:rsid w:val="00CA798D"/>
    <w:rsid w:val="00CA79A5"/>
    <w:rsid w:val="00CB0067"/>
    <w:rsid w:val="00CB02BC"/>
    <w:rsid w:val="00CB0613"/>
    <w:rsid w:val="00CB071C"/>
    <w:rsid w:val="00CB09C7"/>
    <w:rsid w:val="00CB0D8C"/>
    <w:rsid w:val="00CB0E4E"/>
    <w:rsid w:val="00CB0F05"/>
    <w:rsid w:val="00CB1061"/>
    <w:rsid w:val="00CB11CB"/>
    <w:rsid w:val="00CB124E"/>
    <w:rsid w:val="00CB17BE"/>
    <w:rsid w:val="00CB1A15"/>
    <w:rsid w:val="00CB1A3A"/>
    <w:rsid w:val="00CB1B02"/>
    <w:rsid w:val="00CB1D3C"/>
    <w:rsid w:val="00CB2812"/>
    <w:rsid w:val="00CB2A8F"/>
    <w:rsid w:val="00CB2D45"/>
    <w:rsid w:val="00CB30D7"/>
    <w:rsid w:val="00CB31D0"/>
    <w:rsid w:val="00CB31E1"/>
    <w:rsid w:val="00CB33E1"/>
    <w:rsid w:val="00CB40DB"/>
    <w:rsid w:val="00CB41FF"/>
    <w:rsid w:val="00CB42D0"/>
    <w:rsid w:val="00CB442B"/>
    <w:rsid w:val="00CB4490"/>
    <w:rsid w:val="00CB46A3"/>
    <w:rsid w:val="00CB46B3"/>
    <w:rsid w:val="00CB46E3"/>
    <w:rsid w:val="00CB47FF"/>
    <w:rsid w:val="00CB4990"/>
    <w:rsid w:val="00CB4E01"/>
    <w:rsid w:val="00CB5087"/>
    <w:rsid w:val="00CB511E"/>
    <w:rsid w:val="00CB5302"/>
    <w:rsid w:val="00CB5671"/>
    <w:rsid w:val="00CB5CB9"/>
    <w:rsid w:val="00CB5D8F"/>
    <w:rsid w:val="00CB5FC2"/>
    <w:rsid w:val="00CB61D9"/>
    <w:rsid w:val="00CB63E9"/>
    <w:rsid w:val="00CB6598"/>
    <w:rsid w:val="00CB6B81"/>
    <w:rsid w:val="00CB6C4C"/>
    <w:rsid w:val="00CB6CF8"/>
    <w:rsid w:val="00CB6DFE"/>
    <w:rsid w:val="00CB7108"/>
    <w:rsid w:val="00CB711A"/>
    <w:rsid w:val="00CB7190"/>
    <w:rsid w:val="00CB7312"/>
    <w:rsid w:val="00CB7488"/>
    <w:rsid w:val="00CB76A8"/>
    <w:rsid w:val="00CB7D61"/>
    <w:rsid w:val="00CB7F6A"/>
    <w:rsid w:val="00CB7F96"/>
    <w:rsid w:val="00CC0125"/>
    <w:rsid w:val="00CC0899"/>
    <w:rsid w:val="00CC08AD"/>
    <w:rsid w:val="00CC08C7"/>
    <w:rsid w:val="00CC0B24"/>
    <w:rsid w:val="00CC0C3D"/>
    <w:rsid w:val="00CC0E3C"/>
    <w:rsid w:val="00CC13D3"/>
    <w:rsid w:val="00CC18AB"/>
    <w:rsid w:val="00CC1AD3"/>
    <w:rsid w:val="00CC1B05"/>
    <w:rsid w:val="00CC1E9E"/>
    <w:rsid w:val="00CC1EE8"/>
    <w:rsid w:val="00CC1FB1"/>
    <w:rsid w:val="00CC212F"/>
    <w:rsid w:val="00CC2130"/>
    <w:rsid w:val="00CC22B1"/>
    <w:rsid w:val="00CC243D"/>
    <w:rsid w:val="00CC2586"/>
    <w:rsid w:val="00CC2827"/>
    <w:rsid w:val="00CC2A97"/>
    <w:rsid w:val="00CC2ADA"/>
    <w:rsid w:val="00CC2CA6"/>
    <w:rsid w:val="00CC2CC2"/>
    <w:rsid w:val="00CC2D41"/>
    <w:rsid w:val="00CC3099"/>
    <w:rsid w:val="00CC332D"/>
    <w:rsid w:val="00CC3430"/>
    <w:rsid w:val="00CC3E48"/>
    <w:rsid w:val="00CC3F96"/>
    <w:rsid w:val="00CC4093"/>
    <w:rsid w:val="00CC41DD"/>
    <w:rsid w:val="00CC44F2"/>
    <w:rsid w:val="00CC4658"/>
    <w:rsid w:val="00CC47AD"/>
    <w:rsid w:val="00CC494F"/>
    <w:rsid w:val="00CC4BF1"/>
    <w:rsid w:val="00CC4D6F"/>
    <w:rsid w:val="00CC4DAA"/>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FC3"/>
    <w:rsid w:val="00CC7069"/>
    <w:rsid w:val="00CC7293"/>
    <w:rsid w:val="00CC7679"/>
    <w:rsid w:val="00CD0320"/>
    <w:rsid w:val="00CD033B"/>
    <w:rsid w:val="00CD0387"/>
    <w:rsid w:val="00CD0445"/>
    <w:rsid w:val="00CD060E"/>
    <w:rsid w:val="00CD0619"/>
    <w:rsid w:val="00CD065F"/>
    <w:rsid w:val="00CD07CB"/>
    <w:rsid w:val="00CD08FE"/>
    <w:rsid w:val="00CD0950"/>
    <w:rsid w:val="00CD1052"/>
    <w:rsid w:val="00CD107C"/>
    <w:rsid w:val="00CD10D5"/>
    <w:rsid w:val="00CD1166"/>
    <w:rsid w:val="00CD1633"/>
    <w:rsid w:val="00CD17A9"/>
    <w:rsid w:val="00CD17DE"/>
    <w:rsid w:val="00CD1B0F"/>
    <w:rsid w:val="00CD1E5B"/>
    <w:rsid w:val="00CD2188"/>
    <w:rsid w:val="00CD23DE"/>
    <w:rsid w:val="00CD23E3"/>
    <w:rsid w:val="00CD2464"/>
    <w:rsid w:val="00CD2712"/>
    <w:rsid w:val="00CD272F"/>
    <w:rsid w:val="00CD29EE"/>
    <w:rsid w:val="00CD2A89"/>
    <w:rsid w:val="00CD2AED"/>
    <w:rsid w:val="00CD2B2D"/>
    <w:rsid w:val="00CD2B8E"/>
    <w:rsid w:val="00CD2E42"/>
    <w:rsid w:val="00CD2EDD"/>
    <w:rsid w:val="00CD2F93"/>
    <w:rsid w:val="00CD3009"/>
    <w:rsid w:val="00CD31E9"/>
    <w:rsid w:val="00CD362C"/>
    <w:rsid w:val="00CD36E1"/>
    <w:rsid w:val="00CD3848"/>
    <w:rsid w:val="00CD3851"/>
    <w:rsid w:val="00CD38C9"/>
    <w:rsid w:val="00CD3964"/>
    <w:rsid w:val="00CD3A9F"/>
    <w:rsid w:val="00CD3C24"/>
    <w:rsid w:val="00CD3C4D"/>
    <w:rsid w:val="00CD3D4C"/>
    <w:rsid w:val="00CD3E3A"/>
    <w:rsid w:val="00CD3F6C"/>
    <w:rsid w:val="00CD40E1"/>
    <w:rsid w:val="00CD417F"/>
    <w:rsid w:val="00CD4233"/>
    <w:rsid w:val="00CD42AE"/>
    <w:rsid w:val="00CD43C4"/>
    <w:rsid w:val="00CD4447"/>
    <w:rsid w:val="00CD460F"/>
    <w:rsid w:val="00CD4819"/>
    <w:rsid w:val="00CD4A0C"/>
    <w:rsid w:val="00CD4A53"/>
    <w:rsid w:val="00CD4AF4"/>
    <w:rsid w:val="00CD4CAE"/>
    <w:rsid w:val="00CD58AC"/>
    <w:rsid w:val="00CD5976"/>
    <w:rsid w:val="00CD5E55"/>
    <w:rsid w:val="00CD5EB8"/>
    <w:rsid w:val="00CD5F0B"/>
    <w:rsid w:val="00CD5FBF"/>
    <w:rsid w:val="00CD6189"/>
    <w:rsid w:val="00CD63D8"/>
    <w:rsid w:val="00CD674F"/>
    <w:rsid w:val="00CD693E"/>
    <w:rsid w:val="00CD695B"/>
    <w:rsid w:val="00CD698C"/>
    <w:rsid w:val="00CD6E20"/>
    <w:rsid w:val="00CD6E3E"/>
    <w:rsid w:val="00CD71C9"/>
    <w:rsid w:val="00CD728D"/>
    <w:rsid w:val="00CD734D"/>
    <w:rsid w:val="00CD7460"/>
    <w:rsid w:val="00CD7E49"/>
    <w:rsid w:val="00CE00EB"/>
    <w:rsid w:val="00CE010F"/>
    <w:rsid w:val="00CE02FE"/>
    <w:rsid w:val="00CE0459"/>
    <w:rsid w:val="00CE054E"/>
    <w:rsid w:val="00CE05F2"/>
    <w:rsid w:val="00CE07AE"/>
    <w:rsid w:val="00CE0810"/>
    <w:rsid w:val="00CE09DA"/>
    <w:rsid w:val="00CE0BCA"/>
    <w:rsid w:val="00CE0CE7"/>
    <w:rsid w:val="00CE0D51"/>
    <w:rsid w:val="00CE0E62"/>
    <w:rsid w:val="00CE0F48"/>
    <w:rsid w:val="00CE0F85"/>
    <w:rsid w:val="00CE138D"/>
    <w:rsid w:val="00CE1692"/>
    <w:rsid w:val="00CE187C"/>
    <w:rsid w:val="00CE19D1"/>
    <w:rsid w:val="00CE1B94"/>
    <w:rsid w:val="00CE1BA7"/>
    <w:rsid w:val="00CE2085"/>
    <w:rsid w:val="00CE212D"/>
    <w:rsid w:val="00CE21B1"/>
    <w:rsid w:val="00CE21FE"/>
    <w:rsid w:val="00CE229B"/>
    <w:rsid w:val="00CE2539"/>
    <w:rsid w:val="00CE25B2"/>
    <w:rsid w:val="00CE281F"/>
    <w:rsid w:val="00CE2B79"/>
    <w:rsid w:val="00CE2C09"/>
    <w:rsid w:val="00CE2E71"/>
    <w:rsid w:val="00CE2F15"/>
    <w:rsid w:val="00CE31AF"/>
    <w:rsid w:val="00CE34DC"/>
    <w:rsid w:val="00CE35F2"/>
    <w:rsid w:val="00CE3625"/>
    <w:rsid w:val="00CE3771"/>
    <w:rsid w:val="00CE3843"/>
    <w:rsid w:val="00CE3BC0"/>
    <w:rsid w:val="00CE3C02"/>
    <w:rsid w:val="00CE41E1"/>
    <w:rsid w:val="00CE430A"/>
    <w:rsid w:val="00CE4B8A"/>
    <w:rsid w:val="00CE4D0E"/>
    <w:rsid w:val="00CE5173"/>
    <w:rsid w:val="00CE541C"/>
    <w:rsid w:val="00CE54BC"/>
    <w:rsid w:val="00CE54F0"/>
    <w:rsid w:val="00CE56FB"/>
    <w:rsid w:val="00CE5984"/>
    <w:rsid w:val="00CE599D"/>
    <w:rsid w:val="00CE5D17"/>
    <w:rsid w:val="00CE5D29"/>
    <w:rsid w:val="00CE5F66"/>
    <w:rsid w:val="00CE5F8F"/>
    <w:rsid w:val="00CE646B"/>
    <w:rsid w:val="00CE64D4"/>
    <w:rsid w:val="00CE660B"/>
    <w:rsid w:val="00CE6956"/>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2250"/>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DD"/>
    <w:rsid w:val="00CF47E2"/>
    <w:rsid w:val="00CF4871"/>
    <w:rsid w:val="00CF4946"/>
    <w:rsid w:val="00CF4AB5"/>
    <w:rsid w:val="00CF4B6B"/>
    <w:rsid w:val="00CF4EE2"/>
    <w:rsid w:val="00CF5004"/>
    <w:rsid w:val="00CF5398"/>
    <w:rsid w:val="00CF53B9"/>
    <w:rsid w:val="00CF5426"/>
    <w:rsid w:val="00CF5474"/>
    <w:rsid w:val="00CF547D"/>
    <w:rsid w:val="00CF5557"/>
    <w:rsid w:val="00CF5643"/>
    <w:rsid w:val="00CF583F"/>
    <w:rsid w:val="00CF58E5"/>
    <w:rsid w:val="00CF58FC"/>
    <w:rsid w:val="00CF5C50"/>
    <w:rsid w:val="00CF5D4D"/>
    <w:rsid w:val="00CF61A8"/>
    <w:rsid w:val="00CF6350"/>
    <w:rsid w:val="00CF6596"/>
    <w:rsid w:val="00CF6782"/>
    <w:rsid w:val="00CF67BC"/>
    <w:rsid w:val="00CF697C"/>
    <w:rsid w:val="00CF69FD"/>
    <w:rsid w:val="00CF6B56"/>
    <w:rsid w:val="00CF6CCB"/>
    <w:rsid w:val="00CF7028"/>
    <w:rsid w:val="00CF70A9"/>
    <w:rsid w:val="00CF73AF"/>
    <w:rsid w:val="00CF7452"/>
    <w:rsid w:val="00CF77B1"/>
    <w:rsid w:val="00CF7A50"/>
    <w:rsid w:val="00CF7BC2"/>
    <w:rsid w:val="00D007FC"/>
    <w:rsid w:val="00D008D7"/>
    <w:rsid w:val="00D0090A"/>
    <w:rsid w:val="00D00DBB"/>
    <w:rsid w:val="00D012A5"/>
    <w:rsid w:val="00D0138A"/>
    <w:rsid w:val="00D01515"/>
    <w:rsid w:val="00D01F76"/>
    <w:rsid w:val="00D02047"/>
    <w:rsid w:val="00D021ED"/>
    <w:rsid w:val="00D02230"/>
    <w:rsid w:val="00D026E8"/>
    <w:rsid w:val="00D02B09"/>
    <w:rsid w:val="00D02CE2"/>
    <w:rsid w:val="00D02F36"/>
    <w:rsid w:val="00D02F56"/>
    <w:rsid w:val="00D02FBE"/>
    <w:rsid w:val="00D03282"/>
    <w:rsid w:val="00D033DF"/>
    <w:rsid w:val="00D034DA"/>
    <w:rsid w:val="00D038CB"/>
    <w:rsid w:val="00D039ED"/>
    <w:rsid w:val="00D03C49"/>
    <w:rsid w:val="00D03C74"/>
    <w:rsid w:val="00D041CA"/>
    <w:rsid w:val="00D044C8"/>
    <w:rsid w:val="00D046F7"/>
    <w:rsid w:val="00D04700"/>
    <w:rsid w:val="00D0472C"/>
    <w:rsid w:val="00D04F99"/>
    <w:rsid w:val="00D0545F"/>
    <w:rsid w:val="00D05548"/>
    <w:rsid w:val="00D0560A"/>
    <w:rsid w:val="00D05672"/>
    <w:rsid w:val="00D058DE"/>
    <w:rsid w:val="00D05B67"/>
    <w:rsid w:val="00D05BC3"/>
    <w:rsid w:val="00D05CFE"/>
    <w:rsid w:val="00D05DFF"/>
    <w:rsid w:val="00D05E82"/>
    <w:rsid w:val="00D065B4"/>
    <w:rsid w:val="00D06B8A"/>
    <w:rsid w:val="00D06C62"/>
    <w:rsid w:val="00D06CC9"/>
    <w:rsid w:val="00D06F0D"/>
    <w:rsid w:val="00D06F33"/>
    <w:rsid w:val="00D0740D"/>
    <w:rsid w:val="00D07520"/>
    <w:rsid w:val="00D07A39"/>
    <w:rsid w:val="00D07A61"/>
    <w:rsid w:val="00D07B88"/>
    <w:rsid w:val="00D07CE6"/>
    <w:rsid w:val="00D07F0B"/>
    <w:rsid w:val="00D10299"/>
    <w:rsid w:val="00D1031E"/>
    <w:rsid w:val="00D10328"/>
    <w:rsid w:val="00D10473"/>
    <w:rsid w:val="00D106A2"/>
    <w:rsid w:val="00D10742"/>
    <w:rsid w:val="00D10A5E"/>
    <w:rsid w:val="00D10C79"/>
    <w:rsid w:val="00D1150A"/>
    <w:rsid w:val="00D11934"/>
    <w:rsid w:val="00D11A99"/>
    <w:rsid w:val="00D121EA"/>
    <w:rsid w:val="00D124B3"/>
    <w:rsid w:val="00D126E2"/>
    <w:rsid w:val="00D127EC"/>
    <w:rsid w:val="00D1295E"/>
    <w:rsid w:val="00D1296E"/>
    <w:rsid w:val="00D12D4C"/>
    <w:rsid w:val="00D12F51"/>
    <w:rsid w:val="00D1304A"/>
    <w:rsid w:val="00D130A5"/>
    <w:rsid w:val="00D130F3"/>
    <w:rsid w:val="00D1310E"/>
    <w:rsid w:val="00D13266"/>
    <w:rsid w:val="00D13364"/>
    <w:rsid w:val="00D1382C"/>
    <w:rsid w:val="00D13858"/>
    <w:rsid w:val="00D1385B"/>
    <w:rsid w:val="00D138C5"/>
    <w:rsid w:val="00D1394E"/>
    <w:rsid w:val="00D139F4"/>
    <w:rsid w:val="00D13A73"/>
    <w:rsid w:val="00D14735"/>
    <w:rsid w:val="00D147E7"/>
    <w:rsid w:val="00D14918"/>
    <w:rsid w:val="00D14E34"/>
    <w:rsid w:val="00D14EC2"/>
    <w:rsid w:val="00D151F7"/>
    <w:rsid w:val="00D15929"/>
    <w:rsid w:val="00D15BDB"/>
    <w:rsid w:val="00D15FDD"/>
    <w:rsid w:val="00D16644"/>
    <w:rsid w:val="00D1675E"/>
    <w:rsid w:val="00D16767"/>
    <w:rsid w:val="00D167EC"/>
    <w:rsid w:val="00D16847"/>
    <w:rsid w:val="00D16BDC"/>
    <w:rsid w:val="00D16ECA"/>
    <w:rsid w:val="00D17056"/>
    <w:rsid w:val="00D17295"/>
    <w:rsid w:val="00D173C9"/>
    <w:rsid w:val="00D1762F"/>
    <w:rsid w:val="00D17ABE"/>
    <w:rsid w:val="00D17E1B"/>
    <w:rsid w:val="00D17FD8"/>
    <w:rsid w:val="00D17FFA"/>
    <w:rsid w:val="00D20145"/>
    <w:rsid w:val="00D201FE"/>
    <w:rsid w:val="00D20201"/>
    <w:rsid w:val="00D20230"/>
    <w:rsid w:val="00D206AB"/>
    <w:rsid w:val="00D20829"/>
    <w:rsid w:val="00D20D56"/>
    <w:rsid w:val="00D21041"/>
    <w:rsid w:val="00D2112A"/>
    <w:rsid w:val="00D21333"/>
    <w:rsid w:val="00D219E3"/>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D92"/>
    <w:rsid w:val="00D2421C"/>
    <w:rsid w:val="00D2441A"/>
    <w:rsid w:val="00D24675"/>
    <w:rsid w:val="00D24818"/>
    <w:rsid w:val="00D248E4"/>
    <w:rsid w:val="00D24AAD"/>
    <w:rsid w:val="00D24BD2"/>
    <w:rsid w:val="00D24E68"/>
    <w:rsid w:val="00D253BE"/>
    <w:rsid w:val="00D2540B"/>
    <w:rsid w:val="00D258EA"/>
    <w:rsid w:val="00D25941"/>
    <w:rsid w:val="00D25CAC"/>
    <w:rsid w:val="00D25E43"/>
    <w:rsid w:val="00D264E1"/>
    <w:rsid w:val="00D2674D"/>
    <w:rsid w:val="00D2691D"/>
    <w:rsid w:val="00D26B83"/>
    <w:rsid w:val="00D27060"/>
    <w:rsid w:val="00D270DE"/>
    <w:rsid w:val="00D27167"/>
    <w:rsid w:val="00D271E5"/>
    <w:rsid w:val="00D27661"/>
    <w:rsid w:val="00D2787D"/>
    <w:rsid w:val="00D27B03"/>
    <w:rsid w:val="00D27D99"/>
    <w:rsid w:val="00D3058D"/>
    <w:rsid w:val="00D3085F"/>
    <w:rsid w:val="00D3097E"/>
    <w:rsid w:val="00D30E6D"/>
    <w:rsid w:val="00D313A0"/>
    <w:rsid w:val="00D3150A"/>
    <w:rsid w:val="00D31823"/>
    <w:rsid w:val="00D31914"/>
    <w:rsid w:val="00D31FA1"/>
    <w:rsid w:val="00D32190"/>
    <w:rsid w:val="00D32831"/>
    <w:rsid w:val="00D32A70"/>
    <w:rsid w:val="00D32AE0"/>
    <w:rsid w:val="00D32BED"/>
    <w:rsid w:val="00D33273"/>
    <w:rsid w:val="00D33308"/>
    <w:rsid w:val="00D333C9"/>
    <w:rsid w:val="00D3344B"/>
    <w:rsid w:val="00D3367D"/>
    <w:rsid w:val="00D33963"/>
    <w:rsid w:val="00D33B69"/>
    <w:rsid w:val="00D340B4"/>
    <w:rsid w:val="00D341CC"/>
    <w:rsid w:val="00D34830"/>
    <w:rsid w:val="00D349AB"/>
    <w:rsid w:val="00D34D79"/>
    <w:rsid w:val="00D34FD4"/>
    <w:rsid w:val="00D351AE"/>
    <w:rsid w:val="00D35201"/>
    <w:rsid w:val="00D3527E"/>
    <w:rsid w:val="00D357ED"/>
    <w:rsid w:val="00D357F1"/>
    <w:rsid w:val="00D35845"/>
    <w:rsid w:val="00D35CCF"/>
    <w:rsid w:val="00D36478"/>
    <w:rsid w:val="00D36625"/>
    <w:rsid w:val="00D36E7D"/>
    <w:rsid w:val="00D37407"/>
    <w:rsid w:val="00D37602"/>
    <w:rsid w:val="00D3762C"/>
    <w:rsid w:val="00D37A38"/>
    <w:rsid w:val="00D37E73"/>
    <w:rsid w:val="00D40065"/>
    <w:rsid w:val="00D400E6"/>
    <w:rsid w:val="00D40216"/>
    <w:rsid w:val="00D406BF"/>
    <w:rsid w:val="00D40762"/>
    <w:rsid w:val="00D40CCB"/>
    <w:rsid w:val="00D40E4B"/>
    <w:rsid w:val="00D41048"/>
    <w:rsid w:val="00D411FE"/>
    <w:rsid w:val="00D417F7"/>
    <w:rsid w:val="00D41E04"/>
    <w:rsid w:val="00D42078"/>
    <w:rsid w:val="00D42233"/>
    <w:rsid w:val="00D422FF"/>
    <w:rsid w:val="00D424E4"/>
    <w:rsid w:val="00D4283E"/>
    <w:rsid w:val="00D42D46"/>
    <w:rsid w:val="00D42D6A"/>
    <w:rsid w:val="00D430CE"/>
    <w:rsid w:val="00D431E1"/>
    <w:rsid w:val="00D43458"/>
    <w:rsid w:val="00D436D3"/>
    <w:rsid w:val="00D437EA"/>
    <w:rsid w:val="00D43850"/>
    <w:rsid w:val="00D43880"/>
    <w:rsid w:val="00D438E1"/>
    <w:rsid w:val="00D439E1"/>
    <w:rsid w:val="00D43A26"/>
    <w:rsid w:val="00D43A2C"/>
    <w:rsid w:val="00D43C15"/>
    <w:rsid w:val="00D43C2E"/>
    <w:rsid w:val="00D4423E"/>
    <w:rsid w:val="00D4426D"/>
    <w:rsid w:val="00D4478A"/>
    <w:rsid w:val="00D45016"/>
    <w:rsid w:val="00D4506E"/>
    <w:rsid w:val="00D450B1"/>
    <w:rsid w:val="00D45547"/>
    <w:rsid w:val="00D4564D"/>
    <w:rsid w:val="00D458F2"/>
    <w:rsid w:val="00D46008"/>
    <w:rsid w:val="00D460A8"/>
    <w:rsid w:val="00D461E4"/>
    <w:rsid w:val="00D462BA"/>
    <w:rsid w:val="00D463C8"/>
    <w:rsid w:val="00D46412"/>
    <w:rsid w:val="00D464A4"/>
    <w:rsid w:val="00D464C3"/>
    <w:rsid w:val="00D46B14"/>
    <w:rsid w:val="00D46B8C"/>
    <w:rsid w:val="00D46BE2"/>
    <w:rsid w:val="00D46C62"/>
    <w:rsid w:val="00D470FE"/>
    <w:rsid w:val="00D471DE"/>
    <w:rsid w:val="00D4723B"/>
    <w:rsid w:val="00D4756A"/>
    <w:rsid w:val="00D47651"/>
    <w:rsid w:val="00D4775B"/>
    <w:rsid w:val="00D47B05"/>
    <w:rsid w:val="00D47D7E"/>
    <w:rsid w:val="00D5012A"/>
    <w:rsid w:val="00D50471"/>
    <w:rsid w:val="00D5048A"/>
    <w:rsid w:val="00D504CD"/>
    <w:rsid w:val="00D50D98"/>
    <w:rsid w:val="00D50E65"/>
    <w:rsid w:val="00D50E71"/>
    <w:rsid w:val="00D5127D"/>
    <w:rsid w:val="00D51347"/>
    <w:rsid w:val="00D51DBE"/>
    <w:rsid w:val="00D51E6F"/>
    <w:rsid w:val="00D522D9"/>
    <w:rsid w:val="00D522FB"/>
    <w:rsid w:val="00D52356"/>
    <w:rsid w:val="00D5293B"/>
    <w:rsid w:val="00D52B7C"/>
    <w:rsid w:val="00D53348"/>
    <w:rsid w:val="00D5344C"/>
    <w:rsid w:val="00D53A22"/>
    <w:rsid w:val="00D53C83"/>
    <w:rsid w:val="00D53F07"/>
    <w:rsid w:val="00D5401A"/>
    <w:rsid w:val="00D541BE"/>
    <w:rsid w:val="00D543C0"/>
    <w:rsid w:val="00D545B5"/>
    <w:rsid w:val="00D547C5"/>
    <w:rsid w:val="00D54AA2"/>
    <w:rsid w:val="00D54B93"/>
    <w:rsid w:val="00D54C5B"/>
    <w:rsid w:val="00D5525E"/>
    <w:rsid w:val="00D552E6"/>
    <w:rsid w:val="00D55368"/>
    <w:rsid w:val="00D5588F"/>
    <w:rsid w:val="00D559CC"/>
    <w:rsid w:val="00D55B30"/>
    <w:rsid w:val="00D55BDD"/>
    <w:rsid w:val="00D55BDF"/>
    <w:rsid w:val="00D55C30"/>
    <w:rsid w:val="00D55D95"/>
    <w:rsid w:val="00D5625D"/>
    <w:rsid w:val="00D564A0"/>
    <w:rsid w:val="00D56C5E"/>
    <w:rsid w:val="00D56E40"/>
    <w:rsid w:val="00D56F52"/>
    <w:rsid w:val="00D572B9"/>
    <w:rsid w:val="00D572CC"/>
    <w:rsid w:val="00D5736C"/>
    <w:rsid w:val="00D57559"/>
    <w:rsid w:val="00D577DD"/>
    <w:rsid w:val="00D57B45"/>
    <w:rsid w:val="00D57EBD"/>
    <w:rsid w:val="00D600C2"/>
    <w:rsid w:val="00D603FF"/>
    <w:rsid w:val="00D60512"/>
    <w:rsid w:val="00D606BF"/>
    <w:rsid w:val="00D60866"/>
    <w:rsid w:val="00D60AA0"/>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356"/>
    <w:rsid w:val="00D626E1"/>
    <w:rsid w:val="00D62890"/>
    <w:rsid w:val="00D62D92"/>
    <w:rsid w:val="00D62D9C"/>
    <w:rsid w:val="00D62DBB"/>
    <w:rsid w:val="00D630C3"/>
    <w:rsid w:val="00D6326D"/>
    <w:rsid w:val="00D634F1"/>
    <w:rsid w:val="00D636E4"/>
    <w:rsid w:val="00D638E7"/>
    <w:rsid w:val="00D63988"/>
    <w:rsid w:val="00D63B59"/>
    <w:rsid w:val="00D63C3F"/>
    <w:rsid w:val="00D63D32"/>
    <w:rsid w:val="00D63DCF"/>
    <w:rsid w:val="00D63FF3"/>
    <w:rsid w:val="00D64160"/>
    <w:rsid w:val="00D641CF"/>
    <w:rsid w:val="00D64265"/>
    <w:rsid w:val="00D643D0"/>
    <w:rsid w:val="00D64544"/>
    <w:rsid w:val="00D64853"/>
    <w:rsid w:val="00D64A19"/>
    <w:rsid w:val="00D64AE1"/>
    <w:rsid w:val="00D64B3A"/>
    <w:rsid w:val="00D650BC"/>
    <w:rsid w:val="00D65271"/>
    <w:rsid w:val="00D65A00"/>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AE"/>
    <w:rsid w:val="00D676CB"/>
    <w:rsid w:val="00D67A52"/>
    <w:rsid w:val="00D67B3D"/>
    <w:rsid w:val="00D67C14"/>
    <w:rsid w:val="00D67DB1"/>
    <w:rsid w:val="00D7006F"/>
    <w:rsid w:val="00D703BE"/>
    <w:rsid w:val="00D705BD"/>
    <w:rsid w:val="00D707DD"/>
    <w:rsid w:val="00D7080B"/>
    <w:rsid w:val="00D70AAB"/>
    <w:rsid w:val="00D70AC9"/>
    <w:rsid w:val="00D71208"/>
    <w:rsid w:val="00D71400"/>
    <w:rsid w:val="00D7146F"/>
    <w:rsid w:val="00D71514"/>
    <w:rsid w:val="00D7178A"/>
    <w:rsid w:val="00D718B4"/>
    <w:rsid w:val="00D719C1"/>
    <w:rsid w:val="00D7210D"/>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B1"/>
    <w:rsid w:val="00D73EC4"/>
    <w:rsid w:val="00D73F8E"/>
    <w:rsid w:val="00D73FE1"/>
    <w:rsid w:val="00D73FF5"/>
    <w:rsid w:val="00D74062"/>
    <w:rsid w:val="00D7430D"/>
    <w:rsid w:val="00D74489"/>
    <w:rsid w:val="00D7459D"/>
    <w:rsid w:val="00D74B25"/>
    <w:rsid w:val="00D74B2A"/>
    <w:rsid w:val="00D74BED"/>
    <w:rsid w:val="00D74F41"/>
    <w:rsid w:val="00D751C0"/>
    <w:rsid w:val="00D75679"/>
    <w:rsid w:val="00D756D1"/>
    <w:rsid w:val="00D7576F"/>
    <w:rsid w:val="00D75AA0"/>
    <w:rsid w:val="00D75C1F"/>
    <w:rsid w:val="00D75D31"/>
    <w:rsid w:val="00D75E09"/>
    <w:rsid w:val="00D75E41"/>
    <w:rsid w:val="00D75E7B"/>
    <w:rsid w:val="00D75E85"/>
    <w:rsid w:val="00D75F1F"/>
    <w:rsid w:val="00D75FE1"/>
    <w:rsid w:val="00D76402"/>
    <w:rsid w:val="00D7640E"/>
    <w:rsid w:val="00D766BF"/>
    <w:rsid w:val="00D7738B"/>
    <w:rsid w:val="00D775AB"/>
    <w:rsid w:val="00D779AA"/>
    <w:rsid w:val="00D77C05"/>
    <w:rsid w:val="00D77D7B"/>
    <w:rsid w:val="00D77F66"/>
    <w:rsid w:val="00D77F97"/>
    <w:rsid w:val="00D80055"/>
    <w:rsid w:val="00D80310"/>
    <w:rsid w:val="00D804EB"/>
    <w:rsid w:val="00D80557"/>
    <w:rsid w:val="00D805F6"/>
    <w:rsid w:val="00D80767"/>
    <w:rsid w:val="00D807D3"/>
    <w:rsid w:val="00D80837"/>
    <w:rsid w:val="00D809AA"/>
    <w:rsid w:val="00D80D0A"/>
    <w:rsid w:val="00D80E07"/>
    <w:rsid w:val="00D80F6D"/>
    <w:rsid w:val="00D81519"/>
    <w:rsid w:val="00D81975"/>
    <w:rsid w:val="00D81978"/>
    <w:rsid w:val="00D81AD9"/>
    <w:rsid w:val="00D82032"/>
    <w:rsid w:val="00D8240A"/>
    <w:rsid w:val="00D82527"/>
    <w:rsid w:val="00D8264E"/>
    <w:rsid w:val="00D827FC"/>
    <w:rsid w:val="00D82BC7"/>
    <w:rsid w:val="00D82D71"/>
    <w:rsid w:val="00D83112"/>
    <w:rsid w:val="00D83476"/>
    <w:rsid w:val="00D835F7"/>
    <w:rsid w:val="00D83917"/>
    <w:rsid w:val="00D839DE"/>
    <w:rsid w:val="00D839E6"/>
    <w:rsid w:val="00D83C6D"/>
    <w:rsid w:val="00D83E40"/>
    <w:rsid w:val="00D83F3E"/>
    <w:rsid w:val="00D84139"/>
    <w:rsid w:val="00D84143"/>
    <w:rsid w:val="00D842B9"/>
    <w:rsid w:val="00D84543"/>
    <w:rsid w:val="00D8473A"/>
    <w:rsid w:val="00D8487A"/>
    <w:rsid w:val="00D848B3"/>
    <w:rsid w:val="00D848DD"/>
    <w:rsid w:val="00D84A66"/>
    <w:rsid w:val="00D84E4A"/>
    <w:rsid w:val="00D84EB7"/>
    <w:rsid w:val="00D85049"/>
    <w:rsid w:val="00D8544E"/>
    <w:rsid w:val="00D8591E"/>
    <w:rsid w:val="00D859E7"/>
    <w:rsid w:val="00D85B9E"/>
    <w:rsid w:val="00D85D7C"/>
    <w:rsid w:val="00D85E87"/>
    <w:rsid w:val="00D85EB8"/>
    <w:rsid w:val="00D85F70"/>
    <w:rsid w:val="00D860F9"/>
    <w:rsid w:val="00D8671F"/>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671"/>
    <w:rsid w:val="00D9068C"/>
    <w:rsid w:val="00D90C31"/>
    <w:rsid w:val="00D90DA4"/>
    <w:rsid w:val="00D90EB0"/>
    <w:rsid w:val="00D9103F"/>
    <w:rsid w:val="00D912ED"/>
    <w:rsid w:val="00D91303"/>
    <w:rsid w:val="00D9193A"/>
    <w:rsid w:val="00D920BB"/>
    <w:rsid w:val="00D92103"/>
    <w:rsid w:val="00D9229A"/>
    <w:rsid w:val="00D923CE"/>
    <w:rsid w:val="00D924BB"/>
    <w:rsid w:val="00D9251F"/>
    <w:rsid w:val="00D9258F"/>
    <w:rsid w:val="00D9270A"/>
    <w:rsid w:val="00D9270F"/>
    <w:rsid w:val="00D927FE"/>
    <w:rsid w:val="00D92895"/>
    <w:rsid w:val="00D92CAF"/>
    <w:rsid w:val="00D931B6"/>
    <w:rsid w:val="00D936AE"/>
    <w:rsid w:val="00D939CD"/>
    <w:rsid w:val="00D93A1F"/>
    <w:rsid w:val="00D93C80"/>
    <w:rsid w:val="00D93FFB"/>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A3C"/>
    <w:rsid w:val="00D95D7E"/>
    <w:rsid w:val="00D96C19"/>
    <w:rsid w:val="00D96EBC"/>
    <w:rsid w:val="00D97095"/>
    <w:rsid w:val="00D9733C"/>
    <w:rsid w:val="00D97377"/>
    <w:rsid w:val="00D97821"/>
    <w:rsid w:val="00D97A92"/>
    <w:rsid w:val="00D97ACE"/>
    <w:rsid w:val="00D97BCA"/>
    <w:rsid w:val="00D97CA4"/>
    <w:rsid w:val="00D97CB0"/>
    <w:rsid w:val="00D97EAB"/>
    <w:rsid w:val="00D97F40"/>
    <w:rsid w:val="00DA009B"/>
    <w:rsid w:val="00DA0383"/>
    <w:rsid w:val="00DA03FD"/>
    <w:rsid w:val="00DA0509"/>
    <w:rsid w:val="00DA07DE"/>
    <w:rsid w:val="00DA0BDD"/>
    <w:rsid w:val="00DA0DF7"/>
    <w:rsid w:val="00DA0F41"/>
    <w:rsid w:val="00DA1191"/>
    <w:rsid w:val="00DA14FA"/>
    <w:rsid w:val="00DA1756"/>
    <w:rsid w:val="00DA1BDC"/>
    <w:rsid w:val="00DA1C3D"/>
    <w:rsid w:val="00DA1E6F"/>
    <w:rsid w:val="00DA1FF8"/>
    <w:rsid w:val="00DA20D4"/>
    <w:rsid w:val="00DA2299"/>
    <w:rsid w:val="00DA25C8"/>
    <w:rsid w:val="00DA294D"/>
    <w:rsid w:val="00DA29E4"/>
    <w:rsid w:val="00DA300F"/>
    <w:rsid w:val="00DA3784"/>
    <w:rsid w:val="00DA3B0F"/>
    <w:rsid w:val="00DA3D78"/>
    <w:rsid w:val="00DA40D6"/>
    <w:rsid w:val="00DA41D6"/>
    <w:rsid w:val="00DA4509"/>
    <w:rsid w:val="00DA46F0"/>
    <w:rsid w:val="00DA4922"/>
    <w:rsid w:val="00DA4C18"/>
    <w:rsid w:val="00DA4D54"/>
    <w:rsid w:val="00DA5168"/>
    <w:rsid w:val="00DA5192"/>
    <w:rsid w:val="00DA53AC"/>
    <w:rsid w:val="00DA5758"/>
    <w:rsid w:val="00DA5911"/>
    <w:rsid w:val="00DA59F8"/>
    <w:rsid w:val="00DA5A12"/>
    <w:rsid w:val="00DA5AF6"/>
    <w:rsid w:val="00DA5B89"/>
    <w:rsid w:val="00DA5E79"/>
    <w:rsid w:val="00DA5EB7"/>
    <w:rsid w:val="00DA60F8"/>
    <w:rsid w:val="00DA667F"/>
    <w:rsid w:val="00DA6CA0"/>
    <w:rsid w:val="00DA70D0"/>
    <w:rsid w:val="00DA722E"/>
    <w:rsid w:val="00DA73C4"/>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492"/>
    <w:rsid w:val="00DB14BE"/>
    <w:rsid w:val="00DB198D"/>
    <w:rsid w:val="00DB1CF8"/>
    <w:rsid w:val="00DB1E02"/>
    <w:rsid w:val="00DB1FCB"/>
    <w:rsid w:val="00DB20CD"/>
    <w:rsid w:val="00DB228F"/>
    <w:rsid w:val="00DB230F"/>
    <w:rsid w:val="00DB23BC"/>
    <w:rsid w:val="00DB24B0"/>
    <w:rsid w:val="00DB2C4D"/>
    <w:rsid w:val="00DB2F31"/>
    <w:rsid w:val="00DB3200"/>
    <w:rsid w:val="00DB33A5"/>
    <w:rsid w:val="00DB398E"/>
    <w:rsid w:val="00DB39B4"/>
    <w:rsid w:val="00DB3A54"/>
    <w:rsid w:val="00DB3B36"/>
    <w:rsid w:val="00DB3D65"/>
    <w:rsid w:val="00DB400C"/>
    <w:rsid w:val="00DB4127"/>
    <w:rsid w:val="00DB4182"/>
    <w:rsid w:val="00DB418F"/>
    <w:rsid w:val="00DB42A1"/>
    <w:rsid w:val="00DB4451"/>
    <w:rsid w:val="00DB44A8"/>
    <w:rsid w:val="00DB4B45"/>
    <w:rsid w:val="00DB4C3E"/>
    <w:rsid w:val="00DB4F59"/>
    <w:rsid w:val="00DB51E9"/>
    <w:rsid w:val="00DB520C"/>
    <w:rsid w:val="00DB5314"/>
    <w:rsid w:val="00DB534D"/>
    <w:rsid w:val="00DB583C"/>
    <w:rsid w:val="00DB6007"/>
    <w:rsid w:val="00DB60E1"/>
    <w:rsid w:val="00DB631C"/>
    <w:rsid w:val="00DB6465"/>
    <w:rsid w:val="00DB653A"/>
    <w:rsid w:val="00DB65A2"/>
    <w:rsid w:val="00DB6611"/>
    <w:rsid w:val="00DB6886"/>
    <w:rsid w:val="00DB6B50"/>
    <w:rsid w:val="00DB6C5E"/>
    <w:rsid w:val="00DB7023"/>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AAB"/>
    <w:rsid w:val="00DC2BC9"/>
    <w:rsid w:val="00DC2F23"/>
    <w:rsid w:val="00DC3088"/>
    <w:rsid w:val="00DC363B"/>
    <w:rsid w:val="00DC37CD"/>
    <w:rsid w:val="00DC3961"/>
    <w:rsid w:val="00DC42AB"/>
    <w:rsid w:val="00DC44AC"/>
    <w:rsid w:val="00DC46E0"/>
    <w:rsid w:val="00DC4978"/>
    <w:rsid w:val="00DC4CB9"/>
    <w:rsid w:val="00DC4E15"/>
    <w:rsid w:val="00DC5B51"/>
    <w:rsid w:val="00DC5BE4"/>
    <w:rsid w:val="00DC5F70"/>
    <w:rsid w:val="00DC5FB7"/>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3A9"/>
    <w:rsid w:val="00DD03AC"/>
    <w:rsid w:val="00DD060B"/>
    <w:rsid w:val="00DD06BD"/>
    <w:rsid w:val="00DD0731"/>
    <w:rsid w:val="00DD0751"/>
    <w:rsid w:val="00DD0B69"/>
    <w:rsid w:val="00DD0C26"/>
    <w:rsid w:val="00DD0D88"/>
    <w:rsid w:val="00DD0F4B"/>
    <w:rsid w:val="00DD0FBB"/>
    <w:rsid w:val="00DD1035"/>
    <w:rsid w:val="00DD11F3"/>
    <w:rsid w:val="00DD1309"/>
    <w:rsid w:val="00DD152A"/>
    <w:rsid w:val="00DD1709"/>
    <w:rsid w:val="00DD1C14"/>
    <w:rsid w:val="00DD1D05"/>
    <w:rsid w:val="00DD206F"/>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E95"/>
    <w:rsid w:val="00DD3ED5"/>
    <w:rsid w:val="00DD4156"/>
    <w:rsid w:val="00DD43D0"/>
    <w:rsid w:val="00DD4452"/>
    <w:rsid w:val="00DD45DC"/>
    <w:rsid w:val="00DD4835"/>
    <w:rsid w:val="00DD4864"/>
    <w:rsid w:val="00DD48C0"/>
    <w:rsid w:val="00DD4B3A"/>
    <w:rsid w:val="00DD4F0A"/>
    <w:rsid w:val="00DD52A2"/>
    <w:rsid w:val="00DD53B4"/>
    <w:rsid w:val="00DD5429"/>
    <w:rsid w:val="00DD542B"/>
    <w:rsid w:val="00DD56A3"/>
    <w:rsid w:val="00DD58E4"/>
    <w:rsid w:val="00DD5BB0"/>
    <w:rsid w:val="00DD5C06"/>
    <w:rsid w:val="00DD5CB8"/>
    <w:rsid w:val="00DD5D9A"/>
    <w:rsid w:val="00DD5FD0"/>
    <w:rsid w:val="00DD6071"/>
    <w:rsid w:val="00DD60E7"/>
    <w:rsid w:val="00DD6129"/>
    <w:rsid w:val="00DD630F"/>
    <w:rsid w:val="00DD63A0"/>
    <w:rsid w:val="00DD63A9"/>
    <w:rsid w:val="00DD63DD"/>
    <w:rsid w:val="00DD645E"/>
    <w:rsid w:val="00DD6884"/>
    <w:rsid w:val="00DD692A"/>
    <w:rsid w:val="00DD6B03"/>
    <w:rsid w:val="00DD6D22"/>
    <w:rsid w:val="00DD6F4C"/>
    <w:rsid w:val="00DD7258"/>
    <w:rsid w:val="00DD73E6"/>
    <w:rsid w:val="00DD7464"/>
    <w:rsid w:val="00DD777A"/>
    <w:rsid w:val="00DD79D0"/>
    <w:rsid w:val="00DD7BAB"/>
    <w:rsid w:val="00DD7E07"/>
    <w:rsid w:val="00DD7E14"/>
    <w:rsid w:val="00DD7EC3"/>
    <w:rsid w:val="00DE003B"/>
    <w:rsid w:val="00DE0104"/>
    <w:rsid w:val="00DE0126"/>
    <w:rsid w:val="00DE053F"/>
    <w:rsid w:val="00DE0976"/>
    <w:rsid w:val="00DE0C49"/>
    <w:rsid w:val="00DE0F40"/>
    <w:rsid w:val="00DE1101"/>
    <w:rsid w:val="00DE177F"/>
    <w:rsid w:val="00DE1ACD"/>
    <w:rsid w:val="00DE1CA5"/>
    <w:rsid w:val="00DE1DF8"/>
    <w:rsid w:val="00DE1E3F"/>
    <w:rsid w:val="00DE1F95"/>
    <w:rsid w:val="00DE200D"/>
    <w:rsid w:val="00DE2104"/>
    <w:rsid w:val="00DE2272"/>
    <w:rsid w:val="00DE2411"/>
    <w:rsid w:val="00DE248D"/>
    <w:rsid w:val="00DE272B"/>
    <w:rsid w:val="00DE2AE4"/>
    <w:rsid w:val="00DE2C5C"/>
    <w:rsid w:val="00DE2F24"/>
    <w:rsid w:val="00DE3456"/>
    <w:rsid w:val="00DE3D4C"/>
    <w:rsid w:val="00DE4065"/>
    <w:rsid w:val="00DE40B5"/>
    <w:rsid w:val="00DE40FE"/>
    <w:rsid w:val="00DE4144"/>
    <w:rsid w:val="00DE4220"/>
    <w:rsid w:val="00DE427C"/>
    <w:rsid w:val="00DE4CDB"/>
    <w:rsid w:val="00DE4D7F"/>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960"/>
    <w:rsid w:val="00DF199A"/>
    <w:rsid w:val="00DF1A2B"/>
    <w:rsid w:val="00DF1A7D"/>
    <w:rsid w:val="00DF1BFC"/>
    <w:rsid w:val="00DF1C7F"/>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D64"/>
    <w:rsid w:val="00DF3DB7"/>
    <w:rsid w:val="00DF3FF6"/>
    <w:rsid w:val="00DF4195"/>
    <w:rsid w:val="00DF41DE"/>
    <w:rsid w:val="00DF4777"/>
    <w:rsid w:val="00DF4AE4"/>
    <w:rsid w:val="00DF4B7F"/>
    <w:rsid w:val="00DF4DF2"/>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9E"/>
    <w:rsid w:val="00DF7891"/>
    <w:rsid w:val="00DF7944"/>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EBE"/>
    <w:rsid w:val="00E02F03"/>
    <w:rsid w:val="00E03105"/>
    <w:rsid w:val="00E0314F"/>
    <w:rsid w:val="00E0378E"/>
    <w:rsid w:val="00E03823"/>
    <w:rsid w:val="00E03990"/>
    <w:rsid w:val="00E039C2"/>
    <w:rsid w:val="00E03A8A"/>
    <w:rsid w:val="00E03BB5"/>
    <w:rsid w:val="00E03DED"/>
    <w:rsid w:val="00E03DF0"/>
    <w:rsid w:val="00E040F8"/>
    <w:rsid w:val="00E04282"/>
    <w:rsid w:val="00E0442C"/>
    <w:rsid w:val="00E04A26"/>
    <w:rsid w:val="00E0525F"/>
    <w:rsid w:val="00E054F5"/>
    <w:rsid w:val="00E056B2"/>
    <w:rsid w:val="00E05840"/>
    <w:rsid w:val="00E05CF9"/>
    <w:rsid w:val="00E05D1F"/>
    <w:rsid w:val="00E05E33"/>
    <w:rsid w:val="00E05F7A"/>
    <w:rsid w:val="00E060D9"/>
    <w:rsid w:val="00E064C9"/>
    <w:rsid w:val="00E064F6"/>
    <w:rsid w:val="00E06502"/>
    <w:rsid w:val="00E06723"/>
    <w:rsid w:val="00E06973"/>
    <w:rsid w:val="00E06BCC"/>
    <w:rsid w:val="00E06C0A"/>
    <w:rsid w:val="00E07185"/>
    <w:rsid w:val="00E0753C"/>
    <w:rsid w:val="00E079E0"/>
    <w:rsid w:val="00E07B51"/>
    <w:rsid w:val="00E07C53"/>
    <w:rsid w:val="00E07D8A"/>
    <w:rsid w:val="00E07E6A"/>
    <w:rsid w:val="00E100E0"/>
    <w:rsid w:val="00E10153"/>
    <w:rsid w:val="00E10408"/>
    <w:rsid w:val="00E1048D"/>
    <w:rsid w:val="00E10584"/>
    <w:rsid w:val="00E10632"/>
    <w:rsid w:val="00E10643"/>
    <w:rsid w:val="00E1066C"/>
    <w:rsid w:val="00E106C0"/>
    <w:rsid w:val="00E107EC"/>
    <w:rsid w:val="00E10832"/>
    <w:rsid w:val="00E109BE"/>
    <w:rsid w:val="00E10E93"/>
    <w:rsid w:val="00E11094"/>
    <w:rsid w:val="00E111D8"/>
    <w:rsid w:val="00E113A1"/>
    <w:rsid w:val="00E11AC7"/>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403B"/>
    <w:rsid w:val="00E14055"/>
    <w:rsid w:val="00E142FE"/>
    <w:rsid w:val="00E147D5"/>
    <w:rsid w:val="00E1493F"/>
    <w:rsid w:val="00E14F3D"/>
    <w:rsid w:val="00E14FDB"/>
    <w:rsid w:val="00E15066"/>
    <w:rsid w:val="00E15797"/>
    <w:rsid w:val="00E15A7D"/>
    <w:rsid w:val="00E15CB0"/>
    <w:rsid w:val="00E15F03"/>
    <w:rsid w:val="00E16260"/>
    <w:rsid w:val="00E16307"/>
    <w:rsid w:val="00E16382"/>
    <w:rsid w:val="00E1692B"/>
    <w:rsid w:val="00E16A47"/>
    <w:rsid w:val="00E16A88"/>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7D9"/>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BDE"/>
    <w:rsid w:val="00E23BFB"/>
    <w:rsid w:val="00E23E1D"/>
    <w:rsid w:val="00E23F4D"/>
    <w:rsid w:val="00E240B5"/>
    <w:rsid w:val="00E24271"/>
    <w:rsid w:val="00E242F8"/>
    <w:rsid w:val="00E2433C"/>
    <w:rsid w:val="00E24700"/>
    <w:rsid w:val="00E24D2A"/>
    <w:rsid w:val="00E24F0C"/>
    <w:rsid w:val="00E25124"/>
    <w:rsid w:val="00E25270"/>
    <w:rsid w:val="00E253D9"/>
    <w:rsid w:val="00E2543E"/>
    <w:rsid w:val="00E25695"/>
    <w:rsid w:val="00E25700"/>
    <w:rsid w:val="00E259BE"/>
    <w:rsid w:val="00E25E77"/>
    <w:rsid w:val="00E25E85"/>
    <w:rsid w:val="00E25FAB"/>
    <w:rsid w:val="00E262E4"/>
    <w:rsid w:val="00E2630B"/>
    <w:rsid w:val="00E263BC"/>
    <w:rsid w:val="00E26569"/>
    <w:rsid w:val="00E265BD"/>
    <w:rsid w:val="00E26773"/>
    <w:rsid w:val="00E26915"/>
    <w:rsid w:val="00E26AB2"/>
    <w:rsid w:val="00E275CE"/>
    <w:rsid w:val="00E2762A"/>
    <w:rsid w:val="00E27748"/>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141"/>
    <w:rsid w:val="00E324FB"/>
    <w:rsid w:val="00E32585"/>
    <w:rsid w:val="00E326F1"/>
    <w:rsid w:val="00E3284E"/>
    <w:rsid w:val="00E329FB"/>
    <w:rsid w:val="00E32A31"/>
    <w:rsid w:val="00E32BCC"/>
    <w:rsid w:val="00E32C23"/>
    <w:rsid w:val="00E32F92"/>
    <w:rsid w:val="00E32FBC"/>
    <w:rsid w:val="00E331A2"/>
    <w:rsid w:val="00E331FE"/>
    <w:rsid w:val="00E3374C"/>
    <w:rsid w:val="00E337C8"/>
    <w:rsid w:val="00E33C7E"/>
    <w:rsid w:val="00E34105"/>
    <w:rsid w:val="00E34164"/>
    <w:rsid w:val="00E3437D"/>
    <w:rsid w:val="00E34991"/>
    <w:rsid w:val="00E34DA7"/>
    <w:rsid w:val="00E34EDA"/>
    <w:rsid w:val="00E34F6D"/>
    <w:rsid w:val="00E356CB"/>
    <w:rsid w:val="00E360B7"/>
    <w:rsid w:val="00E363A1"/>
    <w:rsid w:val="00E36430"/>
    <w:rsid w:val="00E364BC"/>
    <w:rsid w:val="00E3683F"/>
    <w:rsid w:val="00E36A9F"/>
    <w:rsid w:val="00E36EC4"/>
    <w:rsid w:val="00E37302"/>
    <w:rsid w:val="00E373D6"/>
    <w:rsid w:val="00E37424"/>
    <w:rsid w:val="00E37746"/>
    <w:rsid w:val="00E377D5"/>
    <w:rsid w:val="00E37A1A"/>
    <w:rsid w:val="00E37A8D"/>
    <w:rsid w:val="00E37B55"/>
    <w:rsid w:val="00E37B62"/>
    <w:rsid w:val="00E37E57"/>
    <w:rsid w:val="00E400ED"/>
    <w:rsid w:val="00E40468"/>
    <w:rsid w:val="00E406E5"/>
    <w:rsid w:val="00E40803"/>
    <w:rsid w:val="00E4085B"/>
    <w:rsid w:val="00E40933"/>
    <w:rsid w:val="00E40AF7"/>
    <w:rsid w:val="00E40BAA"/>
    <w:rsid w:val="00E40E98"/>
    <w:rsid w:val="00E41159"/>
    <w:rsid w:val="00E411C5"/>
    <w:rsid w:val="00E41AED"/>
    <w:rsid w:val="00E41D55"/>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75CE"/>
    <w:rsid w:val="00E47750"/>
    <w:rsid w:val="00E477EB"/>
    <w:rsid w:val="00E47870"/>
    <w:rsid w:val="00E47B28"/>
    <w:rsid w:val="00E47BD3"/>
    <w:rsid w:val="00E47D94"/>
    <w:rsid w:val="00E47DFE"/>
    <w:rsid w:val="00E50166"/>
    <w:rsid w:val="00E5027D"/>
    <w:rsid w:val="00E503AA"/>
    <w:rsid w:val="00E504EA"/>
    <w:rsid w:val="00E50A19"/>
    <w:rsid w:val="00E50BAD"/>
    <w:rsid w:val="00E50C8B"/>
    <w:rsid w:val="00E50E1F"/>
    <w:rsid w:val="00E510CE"/>
    <w:rsid w:val="00E510EC"/>
    <w:rsid w:val="00E5129D"/>
    <w:rsid w:val="00E512C7"/>
    <w:rsid w:val="00E51518"/>
    <w:rsid w:val="00E51543"/>
    <w:rsid w:val="00E51915"/>
    <w:rsid w:val="00E51A52"/>
    <w:rsid w:val="00E51A66"/>
    <w:rsid w:val="00E51A9A"/>
    <w:rsid w:val="00E5210C"/>
    <w:rsid w:val="00E523F1"/>
    <w:rsid w:val="00E52751"/>
    <w:rsid w:val="00E529CD"/>
    <w:rsid w:val="00E52A0D"/>
    <w:rsid w:val="00E52FA0"/>
    <w:rsid w:val="00E5306B"/>
    <w:rsid w:val="00E531AA"/>
    <w:rsid w:val="00E53226"/>
    <w:rsid w:val="00E53EFE"/>
    <w:rsid w:val="00E53F16"/>
    <w:rsid w:val="00E53FA1"/>
    <w:rsid w:val="00E54105"/>
    <w:rsid w:val="00E54141"/>
    <w:rsid w:val="00E54175"/>
    <w:rsid w:val="00E5431B"/>
    <w:rsid w:val="00E54586"/>
    <w:rsid w:val="00E54AAB"/>
    <w:rsid w:val="00E54DC3"/>
    <w:rsid w:val="00E54ED9"/>
    <w:rsid w:val="00E550F9"/>
    <w:rsid w:val="00E55388"/>
    <w:rsid w:val="00E55887"/>
    <w:rsid w:val="00E55AAB"/>
    <w:rsid w:val="00E55C1C"/>
    <w:rsid w:val="00E55D5A"/>
    <w:rsid w:val="00E55D8A"/>
    <w:rsid w:val="00E55FA8"/>
    <w:rsid w:val="00E561C6"/>
    <w:rsid w:val="00E5623E"/>
    <w:rsid w:val="00E56B10"/>
    <w:rsid w:val="00E56CC4"/>
    <w:rsid w:val="00E571B0"/>
    <w:rsid w:val="00E572B0"/>
    <w:rsid w:val="00E57307"/>
    <w:rsid w:val="00E5765A"/>
    <w:rsid w:val="00E57783"/>
    <w:rsid w:val="00E57887"/>
    <w:rsid w:val="00E57C7E"/>
    <w:rsid w:val="00E6010E"/>
    <w:rsid w:val="00E60111"/>
    <w:rsid w:val="00E602BD"/>
    <w:rsid w:val="00E60652"/>
    <w:rsid w:val="00E606EB"/>
    <w:rsid w:val="00E60A44"/>
    <w:rsid w:val="00E60B66"/>
    <w:rsid w:val="00E60CAC"/>
    <w:rsid w:val="00E60D47"/>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7ED"/>
    <w:rsid w:val="00E62A21"/>
    <w:rsid w:val="00E62A3F"/>
    <w:rsid w:val="00E62ABD"/>
    <w:rsid w:val="00E62DBD"/>
    <w:rsid w:val="00E62E3C"/>
    <w:rsid w:val="00E63110"/>
    <w:rsid w:val="00E6326A"/>
    <w:rsid w:val="00E636D2"/>
    <w:rsid w:val="00E63ADC"/>
    <w:rsid w:val="00E63DAA"/>
    <w:rsid w:val="00E63E35"/>
    <w:rsid w:val="00E63E6F"/>
    <w:rsid w:val="00E63EB9"/>
    <w:rsid w:val="00E64001"/>
    <w:rsid w:val="00E642D8"/>
    <w:rsid w:val="00E64406"/>
    <w:rsid w:val="00E6462C"/>
    <w:rsid w:val="00E646DE"/>
    <w:rsid w:val="00E64968"/>
    <w:rsid w:val="00E64DB2"/>
    <w:rsid w:val="00E64E32"/>
    <w:rsid w:val="00E65044"/>
    <w:rsid w:val="00E6516D"/>
    <w:rsid w:val="00E65190"/>
    <w:rsid w:val="00E6520C"/>
    <w:rsid w:val="00E65476"/>
    <w:rsid w:val="00E65589"/>
    <w:rsid w:val="00E657B9"/>
    <w:rsid w:val="00E65BEC"/>
    <w:rsid w:val="00E660A2"/>
    <w:rsid w:val="00E663CC"/>
    <w:rsid w:val="00E6643A"/>
    <w:rsid w:val="00E66632"/>
    <w:rsid w:val="00E666CC"/>
    <w:rsid w:val="00E66733"/>
    <w:rsid w:val="00E66B6C"/>
    <w:rsid w:val="00E66C5A"/>
    <w:rsid w:val="00E66D25"/>
    <w:rsid w:val="00E66D42"/>
    <w:rsid w:val="00E670CD"/>
    <w:rsid w:val="00E6714B"/>
    <w:rsid w:val="00E67177"/>
    <w:rsid w:val="00E672CB"/>
    <w:rsid w:val="00E67703"/>
    <w:rsid w:val="00E678FD"/>
    <w:rsid w:val="00E67C4A"/>
    <w:rsid w:val="00E67CA5"/>
    <w:rsid w:val="00E67ED5"/>
    <w:rsid w:val="00E67F1F"/>
    <w:rsid w:val="00E67FE3"/>
    <w:rsid w:val="00E70259"/>
    <w:rsid w:val="00E704CF"/>
    <w:rsid w:val="00E70810"/>
    <w:rsid w:val="00E70A44"/>
    <w:rsid w:val="00E70F08"/>
    <w:rsid w:val="00E70FD9"/>
    <w:rsid w:val="00E7187A"/>
    <w:rsid w:val="00E71A37"/>
    <w:rsid w:val="00E71B65"/>
    <w:rsid w:val="00E71DD3"/>
    <w:rsid w:val="00E720A4"/>
    <w:rsid w:val="00E72329"/>
    <w:rsid w:val="00E72364"/>
    <w:rsid w:val="00E726AD"/>
    <w:rsid w:val="00E72E30"/>
    <w:rsid w:val="00E73737"/>
    <w:rsid w:val="00E738C8"/>
    <w:rsid w:val="00E7392F"/>
    <w:rsid w:val="00E73A62"/>
    <w:rsid w:val="00E73C44"/>
    <w:rsid w:val="00E743FC"/>
    <w:rsid w:val="00E744FC"/>
    <w:rsid w:val="00E74684"/>
    <w:rsid w:val="00E746C6"/>
    <w:rsid w:val="00E74744"/>
    <w:rsid w:val="00E74814"/>
    <w:rsid w:val="00E74A1C"/>
    <w:rsid w:val="00E74F73"/>
    <w:rsid w:val="00E756C7"/>
    <w:rsid w:val="00E75707"/>
    <w:rsid w:val="00E7572F"/>
    <w:rsid w:val="00E75ABE"/>
    <w:rsid w:val="00E75D4C"/>
    <w:rsid w:val="00E75E08"/>
    <w:rsid w:val="00E75ECF"/>
    <w:rsid w:val="00E76066"/>
    <w:rsid w:val="00E762C6"/>
    <w:rsid w:val="00E76410"/>
    <w:rsid w:val="00E7654F"/>
    <w:rsid w:val="00E767A2"/>
    <w:rsid w:val="00E767A7"/>
    <w:rsid w:val="00E76978"/>
    <w:rsid w:val="00E76E60"/>
    <w:rsid w:val="00E77597"/>
    <w:rsid w:val="00E77877"/>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14A0"/>
    <w:rsid w:val="00E817C2"/>
    <w:rsid w:val="00E818B4"/>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53A"/>
    <w:rsid w:val="00E84576"/>
    <w:rsid w:val="00E8460E"/>
    <w:rsid w:val="00E8470B"/>
    <w:rsid w:val="00E847EF"/>
    <w:rsid w:val="00E847F4"/>
    <w:rsid w:val="00E8485E"/>
    <w:rsid w:val="00E84A8F"/>
    <w:rsid w:val="00E84AB6"/>
    <w:rsid w:val="00E84CDC"/>
    <w:rsid w:val="00E850A3"/>
    <w:rsid w:val="00E851A0"/>
    <w:rsid w:val="00E85369"/>
    <w:rsid w:val="00E8537F"/>
    <w:rsid w:val="00E853F0"/>
    <w:rsid w:val="00E8560B"/>
    <w:rsid w:val="00E856BA"/>
    <w:rsid w:val="00E85704"/>
    <w:rsid w:val="00E85D7C"/>
    <w:rsid w:val="00E86564"/>
    <w:rsid w:val="00E86816"/>
    <w:rsid w:val="00E8682A"/>
    <w:rsid w:val="00E86855"/>
    <w:rsid w:val="00E871E3"/>
    <w:rsid w:val="00E87402"/>
    <w:rsid w:val="00E87B67"/>
    <w:rsid w:val="00E87D16"/>
    <w:rsid w:val="00E87F29"/>
    <w:rsid w:val="00E90049"/>
    <w:rsid w:val="00E901E4"/>
    <w:rsid w:val="00E904BF"/>
    <w:rsid w:val="00E9068F"/>
    <w:rsid w:val="00E909E8"/>
    <w:rsid w:val="00E90C53"/>
    <w:rsid w:val="00E90D3F"/>
    <w:rsid w:val="00E90E05"/>
    <w:rsid w:val="00E90E6C"/>
    <w:rsid w:val="00E91068"/>
    <w:rsid w:val="00E911F1"/>
    <w:rsid w:val="00E913B1"/>
    <w:rsid w:val="00E9161E"/>
    <w:rsid w:val="00E9213A"/>
    <w:rsid w:val="00E92328"/>
    <w:rsid w:val="00E924CF"/>
    <w:rsid w:val="00E92557"/>
    <w:rsid w:val="00E92AAE"/>
    <w:rsid w:val="00E92C20"/>
    <w:rsid w:val="00E92C2F"/>
    <w:rsid w:val="00E92ECC"/>
    <w:rsid w:val="00E92F0F"/>
    <w:rsid w:val="00E92FDF"/>
    <w:rsid w:val="00E9306A"/>
    <w:rsid w:val="00E931E9"/>
    <w:rsid w:val="00E93302"/>
    <w:rsid w:val="00E93726"/>
    <w:rsid w:val="00E93755"/>
    <w:rsid w:val="00E93A51"/>
    <w:rsid w:val="00E93C53"/>
    <w:rsid w:val="00E93CB5"/>
    <w:rsid w:val="00E93DD4"/>
    <w:rsid w:val="00E93F44"/>
    <w:rsid w:val="00E93F55"/>
    <w:rsid w:val="00E940A6"/>
    <w:rsid w:val="00E94211"/>
    <w:rsid w:val="00E944A3"/>
    <w:rsid w:val="00E949FD"/>
    <w:rsid w:val="00E952ED"/>
    <w:rsid w:val="00E95375"/>
    <w:rsid w:val="00E95477"/>
    <w:rsid w:val="00E9571F"/>
    <w:rsid w:val="00E95B6C"/>
    <w:rsid w:val="00E95F4E"/>
    <w:rsid w:val="00E95F6E"/>
    <w:rsid w:val="00E960C9"/>
    <w:rsid w:val="00E962F8"/>
    <w:rsid w:val="00E963E4"/>
    <w:rsid w:val="00E96A54"/>
    <w:rsid w:val="00E96B3D"/>
    <w:rsid w:val="00E96C01"/>
    <w:rsid w:val="00E96D54"/>
    <w:rsid w:val="00E96DAC"/>
    <w:rsid w:val="00E96EBB"/>
    <w:rsid w:val="00E97321"/>
    <w:rsid w:val="00E978AD"/>
    <w:rsid w:val="00E97904"/>
    <w:rsid w:val="00E97C0B"/>
    <w:rsid w:val="00EA00F4"/>
    <w:rsid w:val="00EA0166"/>
    <w:rsid w:val="00EA01A1"/>
    <w:rsid w:val="00EA0225"/>
    <w:rsid w:val="00EA05E0"/>
    <w:rsid w:val="00EA064E"/>
    <w:rsid w:val="00EA0679"/>
    <w:rsid w:val="00EA0709"/>
    <w:rsid w:val="00EA0D0F"/>
    <w:rsid w:val="00EA0D8E"/>
    <w:rsid w:val="00EA0E72"/>
    <w:rsid w:val="00EA153A"/>
    <w:rsid w:val="00EA15E3"/>
    <w:rsid w:val="00EA1834"/>
    <w:rsid w:val="00EA18ED"/>
    <w:rsid w:val="00EA1911"/>
    <w:rsid w:val="00EA1C5E"/>
    <w:rsid w:val="00EA2031"/>
    <w:rsid w:val="00EA21C9"/>
    <w:rsid w:val="00EA21DD"/>
    <w:rsid w:val="00EA23F4"/>
    <w:rsid w:val="00EA2705"/>
    <w:rsid w:val="00EA2A7B"/>
    <w:rsid w:val="00EA2B0A"/>
    <w:rsid w:val="00EA2B79"/>
    <w:rsid w:val="00EA2B7A"/>
    <w:rsid w:val="00EA2B7D"/>
    <w:rsid w:val="00EA328B"/>
    <w:rsid w:val="00EA348B"/>
    <w:rsid w:val="00EA370A"/>
    <w:rsid w:val="00EA38CC"/>
    <w:rsid w:val="00EA391F"/>
    <w:rsid w:val="00EA3928"/>
    <w:rsid w:val="00EA396B"/>
    <w:rsid w:val="00EA3BA8"/>
    <w:rsid w:val="00EA4009"/>
    <w:rsid w:val="00EA40B8"/>
    <w:rsid w:val="00EA459C"/>
    <w:rsid w:val="00EA4907"/>
    <w:rsid w:val="00EA494A"/>
    <w:rsid w:val="00EA4CA2"/>
    <w:rsid w:val="00EA51B7"/>
    <w:rsid w:val="00EA5292"/>
    <w:rsid w:val="00EA5343"/>
    <w:rsid w:val="00EA5D05"/>
    <w:rsid w:val="00EA5D82"/>
    <w:rsid w:val="00EA64B3"/>
    <w:rsid w:val="00EA661F"/>
    <w:rsid w:val="00EA6630"/>
    <w:rsid w:val="00EA68C2"/>
    <w:rsid w:val="00EA6FA8"/>
    <w:rsid w:val="00EA70B6"/>
    <w:rsid w:val="00EA70C5"/>
    <w:rsid w:val="00EA723D"/>
    <w:rsid w:val="00EA7333"/>
    <w:rsid w:val="00EA73DF"/>
    <w:rsid w:val="00EA74AB"/>
    <w:rsid w:val="00EA7926"/>
    <w:rsid w:val="00EA7AF6"/>
    <w:rsid w:val="00EA7EA9"/>
    <w:rsid w:val="00EA7F17"/>
    <w:rsid w:val="00EB0250"/>
    <w:rsid w:val="00EB0279"/>
    <w:rsid w:val="00EB0469"/>
    <w:rsid w:val="00EB05D1"/>
    <w:rsid w:val="00EB0869"/>
    <w:rsid w:val="00EB0AAA"/>
    <w:rsid w:val="00EB0F39"/>
    <w:rsid w:val="00EB109A"/>
    <w:rsid w:val="00EB1338"/>
    <w:rsid w:val="00EB1533"/>
    <w:rsid w:val="00EB1549"/>
    <w:rsid w:val="00EB15BF"/>
    <w:rsid w:val="00EB1752"/>
    <w:rsid w:val="00EB1A9A"/>
    <w:rsid w:val="00EB1AC4"/>
    <w:rsid w:val="00EB1B47"/>
    <w:rsid w:val="00EB1B93"/>
    <w:rsid w:val="00EB1DC8"/>
    <w:rsid w:val="00EB2024"/>
    <w:rsid w:val="00EB207F"/>
    <w:rsid w:val="00EB20F6"/>
    <w:rsid w:val="00EB2111"/>
    <w:rsid w:val="00EB290B"/>
    <w:rsid w:val="00EB2AB2"/>
    <w:rsid w:val="00EB2C0C"/>
    <w:rsid w:val="00EB30AC"/>
    <w:rsid w:val="00EB3158"/>
    <w:rsid w:val="00EB3408"/>
    <w:rsid w:val="00EB36C9"/>
    <w:rsid w:val="00EB37F2"/>
    <w:rsid w:val="00EB3831"/>
    <w:rsid w:val="00EB3E93"/>
    <w:rsid w:val="00EB3F92"/>
    <w:rsid w:val="00EB40BF"/>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ED4"/>
    <w:rsid w:val="00EB5F6F"/>
    <w:rsid w:val="00EB644D"/>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626"/>
    <w:rsid w:val="00EB78A1"/>
    <w:rsid w:val="00EB79AE"/>
    <w:rsid w:val="00EB7D06"/>
    <w:rsid w:val="00EB7D3F"/>
    <w:rsid w:val="00EB7E63"/>
    <w:rsid w:val="00EC00B7"/>
    <w:rsid w:val="00EC04A4"/>
    <w:rsid w:val="00EC04E2"/>
    <w:rsid w:val="00EC075E"/>
    <w:rsid w:val="00EC0973"/>
    <w:rsid w:val="00EC0D51"/>
    <w:rsid w:val="00EC0EC0"/>
    <w:rsid w:val="00EC10F0"/>
    <w:rsid w:val="00EC121C"/>
    <w:rsid w:val="00EC12BC"/>
    <w:rsid w:val="00EC16DE"/>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3114"/>
    <w:rsid w:val="00EC3292"/>
    <w:rsid w:val="00EC3316"/>
    <w:rsid w:val="00EC33A0"/>
    <w:rsid w:val="00EC33B6"/>
    <w:rsid w:val="00EC3B4E"/>
    <w:rsid w:val="00EC3CA0"/>
    <w:rsid w:val="00EC4156"/>
    <w:rsid w:val="00EC4495"/>
    <w:rsid w:val="00EC46F2"/>
    <w:rsid w:val="00EC4735"/>
    <w:rsid w:val="00EC47A9"/>
    <w:rsid w:val="00EC47FC"/>
    <w:rsid w:val="00EC4948"/>
    <w:rsid w:val="00EC4D96"/>
    <w:rsid w:val="00EC5347"/>
    <w:rsid w:val="00EC5370"/>
    <w:rsid w:val="00EC537D"/>
    <w:rsid w:val="00EC5501"/>
    <w:rsid w:val="00EC5509"/>
    <w:rsid w:val="00EC574F"/>
    <w:rsid w:val="00EC57B9"/>
    <w:rsid w:val="00EC5933"/>
    <w:rsid w:val="00EC5AB9"/>
    <w:rsid w:val="00EC5ACB"/>
    <w:rsid w:val="00EC5D45"/>
    <w:rsid w:val="00EC6097"/>
    <w:rsid w:val="00EC60B2"/>
    <w:rsid w:val="00EC6132"/>
    <w:rsid w:val="00EC6272"/>
    <w:rsid w:val="00EC6398"/>
    <w:rsid w:val="00EC662A"/>
    <w:rsid w:val="00EC690E"/>
    <w:rsid w:val="00EC6A34"/>
    <w:rsid w:val="00EC6C0B"/>
    <w:rsid w:val="00EC6CCD"/>
    <w:rsid w:val="00EC6F72"/>
    <w:rsid w:val="00EC705A"/>
    <w:rsid w:val="00EC7113"/>
    <w:rsid w:val="00EC71B1"/>
    <w:rsid w:val="00EC7544"/>
    <w:rsid w:val="00EC76C8"/>
    <w:rsid w:val="00EC76F7"/>
    <w:rsid w:val="00EC7C36"/>
    <w:rsid w:val="00EC7E4B"/>
    <w:rsid w:val="00ED0040"/>
    <w:rsid w:val="00ED0131"/>
    <w:rsid w:val="00ED01B2"/>
    <w:rsid w:val="00ED025A"/>
    <w:rsid w:val="00ED067F"/>
    <w:rsid w:val="00ED0685"/>
    <w:rsid w:val="00ED075E"/>
    <w:rsid w:val="00ED0A1E"/>
    <w:rsid w:val="00ED0A65"/>
    <w:rsid w:val="00ED0DEA"/>
    <w:rsid w:val="00ED1010"/>
    <w:rsid w:val="00ED108B"/>
    <w:rsid w:val="00ED19A9"/>
    <w:rsid w:val="00ED1A71"/>
    <w:rsid w:val="00ED1B41"/>
    <w:rsid w:val="00ED2215"/>
    <w:rsid w:val="00ED2991"/>
    <w:rsid w:val="00ED29E9"/>
    <w:rsid w:val="00ED2A59"/>
    <w:rsid w:val="00ED2ABA"/>
    <w:rsid w:val="00ED2CC6"/>
    <w:rsid w:val="00ED3BAB"/>
    <w:rsid w:val="00ED3DF8"/>
    <w:rsid w:val="00ED42AC"/>
    <w:rsid w:val="00ED43DA"/>
    <w:rsid w:val="00ED44BB"/>
    <w:rsid w:val="00ED44C2"/>
    <w:rsid w:val="00ED4AAF"/>
    <w:rsid w:val="00ED4B93"/>
    <w:rsid w:val="00ED4DE2"/>
    <w:rsid w:val="00ED4DF7"/>
    <w:rsid w:val="00ED4EC6"/>
    <w:rsid w:val="00ED501C"/>
    <w:rsid w:val="00ED5218"/>
    <w:rsid w:val="00ED5306"/>
    <w:rsid w:val="00ED55E5"/>
    <w:rsid w:val="00ED59A1"/>
    <w:rsid w:val="00ED5C48"/>
    <w:rsid w:val="00ED5C4B"/>
    <w:rsid w:val="00ED654C"/>
    <w:rsid w:val="00ED6812"/>
    <w:rsid w:val="00ED6955"/>
    <w:rsid w:val="00ED6FDD"/>
    <w:rsid w:val="00ED731C"/>
    <w:rsid w:val="00ED7375"/>
    <w:rsid w:val="00ED738E"/>
    <w:rsid w:val="00ED73C5"/>
    <w:rsid w:val="00ED7998"/>
    <w:rsid w:val="00ED79E6"/>
    <w:rsid w:val="00ED7D10"/>
    <w:rsid w:val="00ED7E2C"/>
    <w:rsid w:val="00ED7EC4"/>
    <w:rsid w:val="00ED7F46"/>
    <w:rsid w:val="00EE0558"/>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A25"/>
    <w:rsid w:val="00EE2DE1"/>
    <w:rsid w:val="00EE2F54"/>
    <w:rsid w:val="00EE323B"/>
    <w:rsid w:val="00EE331F"/>
    <w:rsid w:val="00EE33DA"/>
    <w:rsid w:val="00EE33E7"/>
    <w:rsid w:val="00EE346D"/>
    <w:rsid w:val="00EE3566"/>
    <w:rsid w:val="00EE3B8A"/>
    <w:rsid w:val="00EE3BC1"/>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46"/>
    <w:rsid w:val="00EE5B91"/>
    <w:rsid w:val="00EE6165"/>
    <w:rsid w:val="00EE6189"/>
    <w:rsid w:val="00EE628A"/>
    <w:rsid w:val="00EE644C"/>
    <w:rsid w:val="00EE659A"/>
    <w:rsid w:val="00EE66F6"/>
    <w:rsid w:val="00EE6831"/>
    <w:rsid w:val="00EE6AB2"/>
    <w:rsid w:val="00EE6D20"/>
    <w:rsid w:val="00EE6E39"/>
    <w:rsid w:val="00EE712F"/>
    <w:rsid w:val="00EE7199"/>
    <w:rsid w:val="00EE7235"/>
    <w:rsid w:val="00EE737E"/>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E77"/>
    <w:rsid w:val="00EF2FEA"/>
    <w:rsid w:val="00EF303C"/>
    <w:rsid w:val="00EF30FC"/>
    <w:rsid w:val="00EF3148"/>
    <w:rsid w:val="00EF3221"/>
    <w:rsid w:val="00EF3814"/>
    <w:rsid w:val="00EF38BD"/>
    <w:rsid w:val="00EF3D5C"/>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FF"/>
    <w:rsid w:val="00EF6AB7"/>
    <w:rsid w:val="00EF6BBE"/>
    <w:rsid w:val="00EF6EE8"/>
    <w:rsid w:val="00EF725C"/>
    <w:rsid w:val="00EF7481"/>
    <w:rsid w:val="00EF74B1"/>
    <w:rsid w:val="00EF7646"/>
    <w:rsid w:val="00EF769D"/>
    <w:rsid w:val="00EF771B"/>
    <w:rsid w:val="00EF79FB"/>
    <w:rsid w:val="00F00080"/>
    <w:rsid w:val="00F0014B"/>
    <w:rsid w:val="00F00159"/>
    <w:rsid w:val="00F001C1"/>
    <w:rsid w:val="00F00270"/>
    <w:rsid w:val="00F008DE"/>
    <w:rsid w:val="00F00B73"/>
    <w:rsid w:val="00F00C09"/>
    <w:rsid w:val="00F00F3E"/>
    <w:rsid w:val="00F012E6"/>
    <w:rsid w:val="00F0140A"/>
    <w:rsid w:val="00F019DD"/>
    <w:rsid w:val="00F01C16"/>
    <w:rsid w:val="00F020CA"/>
    <w:rsid w:val="00F026C0"/>
    <w:rsid w:val="00F026E3"/>
    <w:rsid w:val="00F028BC"/>
    <w:rsid w:val="00F02C54"/>
    <w:rsid w:val="00F02C79"/>
    <w:rsid w:val="00F03085"/>
    <w:rsid w:val="00F03753"/>
    <w:rsid w:val="00F0378E"/>
    <w:rsid w:val="00F037E9"/>
    <w:rsid w:val="00F039FB"/>
    <w:rsid w:val="00F03CA4"/>
    <w:rsid w:val="00F03EAD"/>
    <w:rsid w:val="00F03FA5"/>
    <w:rsid w:val="00F03FC1"/>
    <w:rsid w:val="00F0400F"/>
    <w:rsid w:val="00F0449C"/>
    <w:rsid w:val="00F047C1"/>
    <w:rsid w:val="00F047D4"/>
    <w:rsid w:val="00F04983"/>
    <w:rsid w:val="00F04D2B"/>
    <w:rsid w:val="00F04EA8"/>
    <w:rsid w:val="00F052BB"/>
    <w:rsid w:val="00F052E3"/>
    <w:rsid w:val="00F0536A"/>
    <w:rsid w:val="00F056AB"/>
    <w:rsid w:val="00F05996"/>
    <w:rsid w:val="00F05A19"/>
    <w:rsid w:val="00F05A26"/>
    <w:rsid w:val="00F05AA5"/>
    <w:rsid w:val="00F0605F"/>
    <w:rsid w:val="00F064F9"/>
    <w:rsid w:val="00F065B1"/>
    <w:rsid w:val="00F06B5D"/>
    <w:rsid w:val="00F06B72"/>
    <w:rsid w:val="00F07167"/>
    <w:rsid w:val="00F07258"/>
    <w:rsid w:val="00F0728F"/>
    <w:rsid w:val="00F073D2"/>
    <w:rsid w:val="00F07587"/>
    <w:rsid w:val="00F076DE"/>
    <w:rsid w:val="00F0791A"/>
    <w:rsid w:val="00F07CD4"/>
    <w:rsid w:val="00F07D34"/>
    <w:rsid w:val="00F07E6C"/>
    <w:rsid w:val="00F07EBC"/>
    <w:rsid w:val="00F07FE5"/>
    <w:rsid w:val="00F101F5"/>
    <w:rsid w:val="00F1026B"/>
    <w:rsid w:val="00F10441"/>
    <w:rsid w:val="00F10972"/>
    <w:rsid w:val="00F10A42"/>
    <w:rsid w:val="00F10E94"/>
    <w:rsid w:val="00F110E3"/>
    <w:rsid w:val="00F1111A"/>
    <w:rsid w:val="00F1126D"/>
    <w:rsid w:val="00F112B8"/>
    <w:rsid w:val="00F112F1"/>
    <w:rsid w:val="00F11445"/>
    <w:rsid w:val="00F117C2"/>
    <w:rsid w:val="00F117E2"/>
    <w:rsid w:val="00F11A8E"/>
    <w:rsid w:val="00F11F41"/>
    <w:rsid w:val="00F11F78"/>
    <w:rsid w:val="00F12000"/>
    <w:rsid w:val="00F123DA"/>
    <w:rsid w:val="00F1248B"/>
    <w:rsid w:val="00F1252A"/>
    <w:rsid w:val="00F12562"/>
    <w:rsid w:val="00F129CC"/>
    <w:rsid w:val="00F12A41"/>
    <w:rsid w:val="00F13382"/>
    <w:rsid w:val="00F1375A"/>
    <w:rsid w:val="00F13813"/>
    <w:rsid w:val="00F13941"/>
    <w:rsid w:val="00F13CD2"/>
    <w:rsid w:val="00F14405"/>
    <w:rsid w:val="00F1445F"/>
    <w:rsid w:val="00F145DF"/>
    <w:rsid w:val="00F146D5"/>
    <w:rsid w:val="00F14721"/>
    <w:rsid w:val="00F1521E"/>
    <w:rsid w:val="00F1553E"/>
    <w:rsid w:val="00F15557"/>
    <w:rsid w:val="00F156FD"/>
    <w:rsid w:val="00F15BFC"/>
    <w:rsid w:val="00F15DAF"/>
    <w:rsid w:val="00F1613C"/>
    <w:rsid w:val="00F164D0"/>
    <w:rsid w:val="00F16B9C"/>
    <w:rsid w:val="00F16D0B"/>
    <w:rsid w:val="00F16FC7"/>
    <w:rsid w:val="00F1723B"/>
    <w:rsid w:val="00F176B7"/>
    <w:rsid w:val="00F17B9F"/>
    <w:rsid w:val="00F17BB4"/>
    <w:rsid w:val="00F17D32"/>
    <w:rsid w:val="00F20053"/>
    <w:rsid w:val="00F200C3"/>
    <w:rsid w:val="00F200F9"/>
    <w:rsid w:val="00F201A9"/>
    <w:rsid w:val="00F203FC"/>
    <w:rsid w:val="00F20417"/>
    <w:rsid w:val="00F20442"/>
    <w:rsid w:val="00F20579"/>
    <w:rsid w:val="00F205C2"/>
    <w:rsid w:val="00F20859"/>
    <w:rsid w:val="00F20A58"/>
    <w:rsid w:val="00F20C2F"/>
    <w:rsid w:val="00F20F66"/>
    <w:rsid w:val="00F21129"/>
    <w:rsid w:val="00F21828"/>
    <w:rsid w:val="00F21940"/>
    <w:rsid w:val="00F2197E"/>
    <w:rsid w:val="00F21F0D"/>
    <w:rsid w:val="00F22185"/>
    <w:rsid w:val="00F222BB"/>
    <w:rsid w:val="00F22396"/>
    <w:rsid w:val="00F2269C"/>
    <w:rsid w:val="00F2286E"/>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50D8"/>
    <w:rsid w:val="00F251D8"/>
    <w:rsid w:val="00F252E3"/>
    <w:rsid w:val="00F25303"/>
    <w:rsid w:val="00F2541B"/>
    <w:rsid w:val="00F257BA"/>
    <w:rsid w:val="00F258B8"/>
    <w:rsid w:val="00F25C21"/>
    <w:rsid w:val="00F26065"/>
    <w:rsid w:val="00F2626C"/>
    <w:rsid w:val="00F26571"/>
    <w:rsid w:val="00F266B3"/>
    <w:rsid w:val="00F267E1"/>
    <w:rsid w:val="00F26B90"/>
    <w:rsid w:val="00F26CE7"/>
    <w:rsid w:val="00F270C3"/>
    <w:rsid w:val="00F27357"/>
    <w:rsid w:val="00F2757C"/>
    <w:rsid w:val="00F275AD"/>
    <w:rsid w:val="00F2774D"/>
    <w:rsid w:val="00F277DA"/>
    <w:rsid w:val="00F27959"/>
    <w:rsid w:val="00F2798A"/>
    <w:rsid w:val="00F300C5"/>
    <w:rsid w:val="00F300C6"/>
    <w:rsid w:val="00F30417"/>
    <w:rsid w:val="00F304F0"/>
    <w:rsid w:val="00F30A31"/>
    <w:rsid w:val="00F30BF5"/>
    <w:rsid w:val="00F30DC9"/>
    <w:rsid w:val="00F314EC"/>
    <w:rsid w:val="00F315B1"/>
    <w:rsid w:val="00F315FA"/>
    <w:rsid w:val="00F316F5"/>
    <w:rsid w:val="00F3176E"/>
    <w:rsid w:val="00F31772"/>
    <w:rsid w:val="00F31E61"/>
    <w:rsid w:val="00F31FFA"/>
    <w:rsid w:val="00F31FFD"/>
    <w:rsid w:val="00F320A8"/>
    <w:rsid w:val="00F3214D"/>
    <w:rsid w:val="00F32323"/>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626"/>
    <w:rsid w:val="00F3469D"/>
    <w:rsid w:val="00F349F7"/>
    <w:rsid w:val="00F3503B"/>
    <w:rsid w:val="00F3510C"/>
    <w:rsid w:val="00F351E9"/>
    <w:rsid w:val="00F35241"/>
    <w:rsid w:val="00F353FE"/>
    <w:rsid w:val="00F3576C"/>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40"/>
    <w:rsid w:val="00F37361"/>
    <w:rsid w:val="00F3736F"/>
    <w:rsid w:val="00F37471"/>
    <w:rsid w:val="00F3773D"/>
    <w:rsid w:val="00F37764"/>
    <w:rsid w:val="00F37A77"/>
    <w:rsid w:val="00F37C7B"/>
    <w:rsid w:val="00F403DF"/>
    <w:rsid w:val="00F404B2"/>
    <w:rsid w:val="00F405BA"/>
    <w:rsid w:val="00F40629"/>
    <w:rsid w:val="00F40715"/>
    <w:rsid w:val="00F40836"/>
    <w:rsid w:val="00F4087C"/>
    <w:rsid w:val="00F40C58"/>
    <w:rsid w:val="00F40C73"/>
    <w:rsid w:val="00F40F33"/>
    <w:rsid w:val="00F4129E"/>
    <w:rsid w:val="00F4129F"/>
    <w:rsid w:val="00F41311"/>
    <w:rsid w:val="00F41751"/>
    <w:rsid w:val="00F41C1F"/>
    <w:rsid w:val="00F41D29"/>
    <w:rsid w:val="00F41DE7"/>
    <w:rsid w:val="00F41E6C"/>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65A"/>
    <w:rsid w:val="00F439EE"/>
    <w:rsid w:val="00F43F8A"/>
    <w:rsid w:val="00F44676"/>
    <w:rsid w:val="00F44772"/>
    <w:rsid w:val="00F447FB"/>
    <w:rsid w:val="00F44BBA"/>
    <w:rsid w:val="00F44C6C"/>
    <w:rsid w:val="00F44E77"/>
    <w:rsid w:val="00F44F6E"/>
    <w:rsid w:val="00F4549A"/>
    <w:rsid w:val="00F458A5"/>
    <w:rsid w:val="00F458E6"/>
    <w:rsid w:val="00F45A96"/>
    <w:rsid w:val="00F45AAD"/>
    <w:rsid w:val="00F45ACC"/>
    <w:rsid w:val="00F45ADF"/>
    <w:rsid w:val="00F45DA4"/>
    <w:rsid w:val="00F45DA8"/>
    <w:rsid w:val="00F46249"/>
    <w:rsid w:val="00F4648A"/>
    <w:rsid w:val="00F467F7"/>
    <w:rsid w:val="00F46890"/>
    <w:rsid w:val="00F47CD4"/>
    <w:rsid w:val="00F47E1E"/>
    <w:rsid w:val="00F47EF9"/>
    <w:rsid w:val="00F500DA"/>
    <w:rsid w:val="00F5029F"/>
    <w:rsid w:val="00F506BD"/>
    <w:rsid w:val="00F50965"/>
    <w:rsid w:val="00F50CCD"/>
    <w:rsid w:val="00F50F72"/>
    <w:rsid w:val="00F50FC2"/>
    <w:rsid w:val="00F5106F"/>
    <w:rsid w:val="00F51386"/>
    <w:rsid w:val="00F51C2D"/>
    <w:rsid w:val="00F51C40"/>
    <w:rsid w:val="00F51FC6"/>
    <w:rsid w:val="00F5239E"/>
    <w:rsid w:val="00F5249D"/>
    <w:rsid w:val="00F5271B"/>
    <w:rsid w:val="00F5279A"/>
    <w:rsid w:val="00F52868"/>
    <w:rsid w:val="00F52E66"/>
    <w:rsid w:val="00F52F46"/>
    <w:rsid w:val="00F5309A"/>
    <w:rsid w:val="00F53290"/>
    <w:rsid w:val="00F53420"/>
    <w:rsid w:val="00F536A7"/>
    <w:rsid w:val="00F53BE5"/>
    <w:rsid w:val="00F54133"/>
    <w:rsid w:val="00F541E4"/>
    <w:rsid w:val="00F54294"/>
    <w:rsid w:val="00F545D0"/>
    <w:rsid w:val="00F5468E"/>
    <w:rsid w:val="00F54826"/>
    <w:rsid w:val="00F54AD7"/>
    <w:rsid w:val="00F54B6C"/>
    <w:rsid w:val="00F54C12"/>
    <w:rsid w:val="00F54F5C"/>
    <w:rsid w:val="00F55323"/>
    <w:rsid w:val="00F55349"/>
    <w:rsid w:val="00F5542B"/>
    <w:rsid w:val="00F5549E"/>
    <w:rsid w:val="00F55954"/>
    <w:rsid w:val="00F55A8D"/>
    <w:rsid w:val="00F55CB3"/>
    <w:rsid w:val="00F55D43"/>
    <w:rsid w:val="00F56022"/>
    <w:rsid w:val="00F5611E"/>
    <w:rsid w:val="00F56B44"/>
    <w:rsid w:val="00F56B8A"/>
    <w:rsid w:val="00F56C09"/>
    <w:rsid w:val="00F56D3E"/>
    <w:rsid w:val="00F57101"/>
    <w:rsid w:val="00F5718D"/>
    <w:rsid w:val="00F573CC"/>
    <w:rsid w:val="00F573FB"/>
    <w:rsid w:val="00F576C4"/>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FF"/>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23D"/>
    <w:rsid w:val="00F6347B"/>
    <w:rsid w:val="00F63648"/>
    <w:rsid w:val="00F6364D"/>
    <w:rsid w:val="00F63730"/>
    <w:rsid w:val="00F63942"/>
    <w:rsid w:val="00F63B73"/>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F95"/>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B"/>
    <w:rsid w:val="00F70006"/>
    <w:rsid w:val="00F702C1"/>
    <w:rsid w:val="00F7034F"/>
    <w:rsid w:val="00F70857"/>
    <w:rsid w:val="00F708AF"/>
    <w:rsid w:val="00F708C5"/>
    <w:rsid w:val="00F7095B"/>
    <w:rsid w:val="00F70B18"/>
    <w:rsid w:val="00F70D31"/>
    <w:rsid w:val="00F70F2C"/>
    <w:rsid w:val="00F7127E"/>
    <w:rsid w:val="00F71347"/>
    <w:rsid w:val="00F7157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CF"/>
    <w:rsid w:val="00F72F9A"/>
    <w:rsid w:val="00F73175"/>
    <w:rsid w:val="00F7347E"/>
    <w:rsid w:val="00F7352A"/>
    <w:rsid w:val="00F73588"/>
    <w:rsid w:val="00F73619"/>
    <w:rsid w:val="00F7378A"/>
    <w:rsid w:val="00F737C0"/>
    <w:rsid w:val="00F73BBD"/>
    <w:rsid w:val="00F74096"/>
    <w:rsid w:val="00F74475"/>
    <w:rsid w:val="00F749EC"/>
    <w:rsid w:val="00F758AE"/>
    <w:rsid w:val="00F759D7"/>
    <w:rsid w:val="00F75FD1"/>
    <w:rsid w:val="00F76789"/>
    <w:rsid w:val="00F7682E"/>
    <w:rsid w:val="00F76F89"/>
    <w:rsid w:val="00F770CE"/>
    <w:rsid w:val="00F77167"/>
    <w:rsid w:val="00F77195"/>
    <w:rsid w:val="00F773FA"/>
    <w:rsid w:val="00F77AE5"/>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53E"/>
    <w:rsid w:val="00F82737"/>
    <w:rsid w:val="00F82C08"/>
    <w:rsid w:val="00F82C50"/>
    <w:rsid w:val="00F82CA3"/>
    <w:rsid w:val="00F82EB3"/>
    <w:rsid w:val="00F8319A"/>
    <w:rsid w:val="00F838C9"/>
    <w:rsid w:val="00F839F6"/>
    <w:rsid w:val="00F840E1"/>
    <w:rsid w:val="00F8416D"/>
    <w:rsid w:val="00F8418A"/>
    <w:rsid w:val="00F8463D"/>
    <w:rsid w:val="00F848A3"/>
    <w:rsid w:val="00F84B72"/>
    <w:rsid w:val="00F84F42"/>
    <w:rsid w:val="00F85233"/>
    <w:rsid w:val="00F852E6"/>
    <w:rsid w:val="00F85A97"/>
    <w:rsid w:val="00F85E2C"/>
    <w:rsid w:val="00F85E90"/>
    <w:rsid w:val="00F85F06"/>
    <w:rsid w:val="00F85F9B"/>
    <w:rsid w:val="00F861A5"/>
    <w:rsid w:val="00F86380"/>
    <w:rsid w:val="00F86429"/>
    <w:rsid w:val="00F8682B"/>
    <w:rsid w:val="00F86A2D"/>
    <w:rsid w:val="00F86DEC"/>
    <w:rsid w:val="00F86E4C"/>
    <w:rsid w:val="00F87011"/>
    <w:rsid w:val="00F871DE"/>
    <w:rsid w:val="00F873FA"/>
    <w:rsid w:val="00F8774A"/>
    <w:rsid w:val="00F87875"/>
    <w:rsid w:val="00F87A09"/>
    <w:rsid w:val="00F87AD3"/>
    <w:rsid w:val="00F87B0D"/>
    <w:rsid w:val="00F87E27"/>
    <w:rsid w:val="00F87EE7"/>
    <w:rsid w:val="00F90594"/>
    <w:rsid w:val="00F90ACB"/>
    <w:rsid w:val="00F90ECE"/>
    <w:rsid w:val="00F91165"/>
    <w:rsid w:val="00F911D4"/>
    <w:rsid w:val="00F91301"/>
    <w:rsid w:val="00F915D1"/>
    <w:rsid w:val="00F915FC"/>
    <w:rsid w:val="00F918AC"/>
    <w:rsid w:val="00F918B8"/>
    <w:rsid w:val="00F91BD2"/>
    <w:rsid w:val="00F91D33"/>
    <w:rsid w:val="00F91EA3"/>
    <w:rsid w:val="00F92081"/>
    <w:rsid w:val="00F92102"/>
    <w:rsid w:val="00F922CE"/>
    <w:rsid w:val="00F923BD"/>
    <w:rsid w:val="00F92774"/>
    <w:rsid w:val="00F9280B"/>
    <w:rsid w:val="00F92ECE"/>
    <w:rsid w:val="00F9315E"/>
    <w:rsid w:val="00F9340C"/>
    <w:rsid w:val="00F93471"/>
    <w:rsid w:val="00F93547"/>
    <w:rsid w:val="00F9363F"/>
    <w:rsid w:val="00F93656"/>
    <w:rsid w:val="00F93ACE"/>
    <w:rsid w:val="00F93C6F"/>
    <w:rsid w:val="00F94049"/>
    <w:rsid w:val="00F9412A"/>
    <w:rsid w:val="00F946D7"/>
    <w:rsid w:val="00F94968"/>
    <w:rsid w:val="00F94C9A"/>
    <w:rsid w:val="00F94CBD"/>
    <w:rsid w:val="00F94D0D"/>
    <w:rsid w:val="00F94F9D"/>
    <w:rsid w:val="00F9532D"/>
    <w:rsid w:val="00F954E7"/>
    <w:rsid w:val="00F956ED"/>
    <w:rsid w:val="00F95846"/>
    <w:rsid w:val="00F959FA"/>
    <w:rsid w:val="00F95B32"/>
    <w:rsid w:val="00F9620D"/>
    <w:rsid w:val="00F9644D"/>
    <w:rsid w:val="00F96793"/>
    <w:rsid w:val="00F968E6"/>
    <w:rsid w:val="00F96B5A"/>
    <w:rsid w:val="00F96CC5"/>
    <w:rsid w:val="00F96D06"/>
    <w:rsid w:val="00F972F2"/>
    <w:rsid w:val="00F9757F"/>
    <w:rsid w:val="00F976CC"/>
    <w:rsid w:val="00F97731"/>
    <w:rsid w:val="00F97856"/>
    <w:rsid w:val="00F97944"/>
    <w:rsid w:val="00F97CB2"/>
    <w:rsid w:val="00F97F68"/>
    <w:rsid w:val="00FA0031"/>
    <w:rsid w:val="00FA0568"/>
    <w:rsid w:val="00FA0631"/>
    <w:rsid w:val="00FA07F0"/>
    <w:rsid w:val="00FA099B"/>
    <w:rsid w:val="00FA0B25"/>
    <w:rsid w:val="00FA0B60"/>
    <w:rsid w:val="00FA0C0F"/>
    <w:rsid w:val="00FA12F7"/>
    <w:rsid w:val="00FA1646"/>
    <w:rsid w:val="00FA1678"/>
    <w:rsid w:val="00FA16B1"/>
    <w:rsid w:val="00FA181A"/>
    <w:rsid w:val="00FA1989"/>
    <w:rsid w:val="00FA1A32"/>
    <w:rsid w:val="00FA1BF9"/>
    <w:rsid w:val="00FA1E9B"/>
    <w:rsid w:val="00FA2011"/>
    <w:rsid w:val="00FA2259"/>
    <w:rsid w:val="00FA2416"/>
    <w:rsid w:val="00FA24CD"/>
    <w:rsid w:val="00FA2543"/>
    <w:rsid w:val="00FA27F7"/>
    <w:rsid w:val="00FA2823"/>
    <w:rsid w:val="00FA2942"/>
    <w:rsid w:val="00FA2B0F"/>
    <w:rsid w:val="00FA2B60"/>
    <w:rsid w:val="00FA2C04"/>
    <w:rsid w:val="00FA2E95"/>
    <w:rsid w:val="00FA324A"/>
    <w:rsid w:val="00FA33FA"/>
    <w:rsid w:val="00FA3536"/>
    <w:rsid w:val="00FA3784"/>
    <w:rsid w:val="00FA38F0"/>
    <w:rsid w:val="00FA3959"/>
    <w:rsid w:val="00FA3C90"/>
    <w:rsid w:val="00FA3FDB"/>
    <w:rsid w:val="00FA3FF4"/>
    <w:rsid w:val="00FA4123"/>
    <w:rsid w:val="00FA4298"/>
    <w:rsid w:val="00FA46CA"/>
    <w:rsid w:val="00FA49B8"/>
    <w:rsid w:val="00FA4A50"/>
    <w:rsid w:val="00FA4EB5"/>
    <w:rsid w:val="00FA5095"/>
    <w:rsid w:val="00FA51AF"/>
    <w:rsid w:val="00FA548F"/>
    <w:rsid w:val="00FA564E"/>
    <w:rsid w:val="00FA56D6"/>
    <w:rsid w:val="00FA5AB4"/>
    <w:rsid w:val="00FA5BCB"/>
    <w:rsid w:val="00FA5BCC"/>
    <w:rsid w:val="00FA5E91"/>
    <w:rsid w:val="00FA6229"/>
    <w:rsid w:val="00FA62D7"/>
    <w:rsid w:val="00FA637E"/>
    <w:rsid w:val="00FA651F"/>
    <w:rsid w:val="00FA681C"/>
    <w:rsid w:val="00FA6B25"/>
    <w:rsid w:val="00FA6BE0"/>
    <w:rsid w:val="00FA6CE3"/>
    <w:rsid w:val="00FA6E11"/>
    <w:rsid w:val="00FA6E92"/>
    <w:rsid w:val="00FA733D"/>
    <w:rsid w:val="00FA7A60"/>
    <w:rsid w:val="00FA7EA4"/>
    <w:rsid w:val="00FB00C9"/>
    <w:rsid w:val="00FB0207"/>
    <w:rsid w:val="00FB042B"/>
    <w:rsid w:val="00FB06DE"/>
    <w:rsid w:val="00FB0807"/>
    <w:rsid w:val="00FB084B"/>
    <w:rsid w:val="00FB0C32"/>
    <w:rsid w:val="00FB0E87"/>
    <w:rsid w:val="00FB11B5"/>
    <w:rsid w:val="00FB1203"/>
    <w:rsid w:val="00FB133A"/>
    <w:rsid w:val="00FB1561"/>
    <w:rsid w:val="00FB160A"/>
    <w:rsid w:val="00FB1B98"/>
    <w:rsid w:val="00FB2032"/>
    <w:rsid w:val="00FB2181"/>
    <w:rsid w:val="00FB21F4"/>
    <w:rsid w:val="00FB23AC"/>
    <w:rsid w:val="00FB23E1"/>
    <w:rsid w:val="00FB23EB"/>
    <w:rsid w:val="00FB245D"/>
    <w:rsid w:val="00FB2522"/>
    <w:rsid w:val="00FB2611"/>
    <w:rsid w:val="00FB2686"/>
    <w:rsid w:val="00FB26CE"/>
    <w:rsid w:val="00FB2B91"/>
    <w:rsid w:val="00FB2B99"/>
    <w:rsid w:val="00FB2D9C"/>
    <w:rsid w:val="00FB2F33"/>
    <w:rsid w:val="00FB2F82"/>
    <w:rsid w:val="00FB32C6"/>
    <w:rsid w:val="00FB363D"/>
    <w:rsid w:val="00FB36F0"/>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C50"/>
    <w:rsid w:val="00FB5DA9"/>
    <w:rsid w:val="00FB5E2D"/>
    <w:rsid w:val="00FB5F36"/>
    <w:rsid w:val="00FB5F96"/>
    <w:rsid w:val="00FB6646"/>
    <w:rsid w:val="00FB6866"/>
    <w:rsid w:val="00FB6918"/>
    <w:rsid w:val="00FB6AF0"/>
    <w:rsid w:val="00FB6B30"/>
    <w:rsid w:val="00FB6B37"/>
    <w:rsid w:val="00FB7161"/>
    <w:rsid w:val="00FB7393"/>
    <w:rsid w:val="00FB740C"/>
    <w:rsid w:val="00FB78B7"/>
    <w:rsid w:val="00FB7AE5"/>
    <w:rsid w:val="00FB7C57"/>
    <w:rsid w:val="00FB7F54"/>
    <w:rsid w:val="00FC0262"/>
    <w:rsid w:val="00FC02B1"/>
    <w:rsid w:val="00FC0429"/>
    <w:rsid w:val="00FC093D"/>
    <w:rsid w:val="00FC0953"/>
    <w:rsid w:val="00FC0990"/>
    <w:rsid w:val="00FC09CE"/>
    <w:rsid w:val="00FC0E4D"/>
    <w:rsid w:val="00FC0FE7"/>
    <w:rsid w:val="00FC1084"/>
    <w:rsid w:val="00FC10AB"/>
    <w:rsid w:val="00FC1136"/>
    <w:rsid w:val="00FC1259"/>
    <w:rsid w:val="00FC130A"/>
    <w:rsid w:val="00FC165F"/>
    <w:rsid w:val="00FC19E0"/>
    <w:rsid w:val="00FC1B29"/>
    <w:rsid w:val="00FC1BED"/>
    <w:rsid w:val="00FC1CEA"/>
    <w:rsid w:val="00FC1D09"/>
    <w:rsid w:val="00FC1F0F"/>
    <w:rsid w:val="00FC238B"/>
    <w:rsid w:val="00FC2568"/>
    <w:rsid w:val="00FC275C"/>
    <w:rsid w:val="00FC27AF"/>
    <w:rsid w:val="00FC28C6"/>
    <w:rsid w:val="00FC29AE"/>
    <w:rsid w:val="00FC29D4"/>
    <w:rsid w:val="00FC2A0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50CD"/>
    <w:rsid w:val="00FC52A8"/>
    <w:rsid w:val="00FC54C0"/>
    <w:rsid w:val="00FC5522"/>
    <w:rsid w:val="00FC556B"/>
    <w:rsid w:val="00FC5724"/>
    <w:rsid w:val="00FC57A3"/>
    <w:rsid w:val="00FC591E"/>
    <w:rsid w:val="00FC5F9C"/>
    <w:rsid w:val="00FC6368"/>
    <w:rsid w:val="00FC64EB"/>
    <w:rsid w:val="00FC6604"/>
    <w:rsid w:val="00FC66DE"/>
    <w:rsid w:val="00FC67D6"/>
    <w:rsid w:val="00FC67F7"/>
    <w:rsid w:val="00FC6A30"/>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F6F"/>
    <w:rsid w:val="00FD00FB"/>
    <w:rsid w:val="00FD0107"/>
    <w:rsid w:val="00FD01E2"/>
    <w:rsid w:val="00FD047D"/>
    <w:rsid w:val="00FD04BB"/>
    <w:rsid w:val="00FD04F7"/>
    <w:rsid w:val="00FD07F7"/>
    <w:rsid w:val="00FD0811"/>
    <w:rsid w:val="00FD0C8F"/>
    <w:rsid w:val="00FD12D6"/>
    <w:rsid w:val="00FD148B"/>
    <w:rsid w:val="00FD1490"/>
    <w:rsid w:val="00FD16D4"/>
    <w:rsid w:val="00FD173E"/>
    <w:rsid w:val="00FD1A86"/>
    <w:rsid w:val="00FD1B3B"/>
    <w:rsid w:val="00FD1BE0"/>
    <w:rsid w:val="00FD1E61"/>
    <w:rsid w:val="00FD248D"/>
    <w:rsid w:val="00FD2534"/>
    <w:rsid w:val="00FD2B5E"/>
    <w:rsid w:val="00FD2EC3"/>
    <w:rsid w:val="00FD2F40"/>
    <w:rsid w:val="00FD3495"/>
    <w:rsid w:val="00FD3880"/>
    <w:rsid w:val="00FD3914"/>
    <w:rsid w:val="00FD3B12"/>
    <w:rsid w:val="00FD3BC6"/>
    <w:rsid w:val="00FD3D2A"/>
    <w:rsid w:val="00FD40F1"/>
    <w:rsid w:val="00FD425B"/>
    <w:rsid w:val="00FD4624"/>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633"/>
    <w:rsid w:val="00FD7653"/>
    <w:rsid w:val="00FD76A6"/>
    <w:rsid w:val="00FD7760"/>
    <w:rsid w:val="00FD7878"/>
    <w:rsid w:val="00FD7947"/>
    <w:rsid w:val="00FD7977"/>
    <w:rsid w:val="00FD79A6"/>
    <w:rsid w:val="00FD7A18"/>
    <w:rsid w:val="00FD7AE5"/>
    <w:rsid w:val="00FD7B5A"/>
    <w:rsid w:val="00FD7FA0"/>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2116"/>
    <w:rsid w:val="00FE237D"/>
    <w:rsid w:val="00FE24F2"/>
    <w:rsid w:val="00FE270A"/>
    <w:rsid w:val="00FE2C2D"/>
    <w:rsid w:val="00FE2E42"/>
    <w:rsid w:val="00FE32EC"/>
    <w:rsid w:val="00FE330B"/>
    <w:rsid w:val="00FE3413"/>
    <w:rsid w:val="00FE3452"/>
    <w:rsid w:val="00FE3798"/>
    <w:rsid w:val="00FE3D17"/>
    <w:rsid w:val="00FE3D94"/>
    <w:rsid w:val="00FE42E7"/>
    <w:rsid w:val="00FE4589"/>
    <w:rsid w:val="00FE4674"/>
    <w:rsid w:val="00FE481D"/>
    <w:rsid w:val="00FE4922"/>
    <w:rsid w:val="00FE53B5"/>
    <w:rsid w:val="00FE54C1"/>
    <w:rsid w:val="00FE54F0"/>
    <w:rsid w:val="00FE568F"/>
    <w:rsid w:val="00FE5A5B"/>
    <w:rsid w:val="00FE5EF4"/>
    <w:rsid w:val="00FE5F32"/>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8E6"/>
    <w:rsid w:val="00FF0AF1"/>
    <w:rsid w:val="00FF0C84"/>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419"/>
    <w:rsid w:val="00FF38D3"/>
    <w:rsid w:val="00FF38FD"/>
    <w:rsid w:val="00FF3AA1"/>
    <w:rsid w:val="00FF3C67"/>
    <w:rsid w:val="00FF3EC4"/>
    <w:rsid w:val="00FF4015"/>
    <w:rsid w:val="00FF4467"/>
    <w:rsid w:val="00FF46DC"/>
    <w:rsid w:val="00FF472B"/>
    <w:rsid w:val="00FF47D4"/>
    <w:rsid w:val="00FF48EC"/>
    <w:rsid w:val="00FF49A6"/>
    <w:rsid w:val="00FF4D58"/>
    <w:rsid w:val="00FF4D76"/>
    <w:rsid w:val="00FF4F95"/>
    <w:rsid w:val="00FF506F"/>
    <w:rsid w:val="00FF51AF"/>
    <w:rsid w:val="00FF5BAA"/>
    <w:rsid w:val="00FF5E1F"/>
    <w:rsid w:val="00FF5F2C"/>
    <w:rsid w:val="00FF6150"/>
    <w:rsid w:val="00FF6158"/>
    <w:rsid w:val="00FF6692"/>
    <w:rsid w:val="00FF6B58"/>
    <w:rsid w:val="00FF6C95"/>
    <w:rsid w:val="00FF6F20"/>
    <w:rsid w:val="00FF6F24"/>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99"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22A52"/>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出段落 字符"/>
    <w:aliases w:val="—ñ弌’i—Ž 字符,列表段落11 字符,Task Body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uiPriority w:val="99"/>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13">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4">
    <w:name w:val="列表段落1"/>
    <w:basedOn w:val="a0"/>
    <w:pPr>
      <w:spacing w:before="100" w:beforeAutospacing="1" w:after="180"/>
      <w:ind w:left="720"/>
    </w:pPr>
    <w:rPr>
      <w:rFonts w:eastAsia="PMingLiU"/>
      <w:sz w:val="24"/>
      <w:lang w:eastAsia="zh-CN"/>
    </w:rPr>
  </w:style>
  <w:style w:type="paragraph" w:styleId="af0">
    <w:name w:val="annotation text"/>
    <w:basedOn w:val="a0"/>
    <w:link w:val="af"/>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81">
    <w:name w:val="toc 8"/>
    <w:basedOn w:val="13"/>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23"/>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28"/>
      </w:numPr>
      <w:overflowPunct w:val="0"/>
      <w:autoSpaceDE w:val="0"/>
      <w:autoSpaceDN w:val="0"/>
      <w:adjustRightInd w:val="0"/>
      <w:spacing w:after="120"/>
      <w:jc w:val="both"/>
      <w:textAlignment w:val="baseline"/>
    </w:pPr>
    <w:rPr>
      <w:rFonts w:eastAsia="MS Mincho"/>
      <w:sz w:val="24"/>
      <w:szCs w:val="20"/>
      <w:lang w:eastAsia="en-GB"/>
    </w:rPr>
  </w:style>
  <w:style w:type="paragraph" w:styleId="91">
    <w:name w:val="toc 9"/>
    <w:basedOn w:val="81"/>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uiPriority w:val="39"/>
    <w:rsid w:val="00426B23"/>
    <w:pPr>
      <w:ind w:left="1701" w:hanging="1701"/>
    </w:pPr>
  </w:style>
  <w:style w:type="paragraph" w:styleId="41">
    <w:name w:val="toc 4"/>
    <w:basedOn w:val="32"/>
    <w:uiPriority w:val="39"/>
    <w:rsid w:val="00426B23"/>
    <w:pPr>
      <w:ind w:left="1418" w:hanging="1418"/>
    </w:pPr>
  </w:style>
  <w:style w:type="paragraph" w:styleId="32">
    <w:name w:val="toc 3"/>
    <w:basedOn w:val="23"/>
    <w:uiPriority w:val="39"/>
    <w:rsid w:val="00426B23"/>
    <w:pPr>
      <w:ind w:left="1134" w:hanging="1134"/>
    </w:pPr>
  </w:style>
  <w:style w:type="paragraph" w:styleId="23">
    <w:name w:val="toc 2"/>
    <w:basedOn w:val="13"/>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61">
    <w:name w:val="toc 6"/>
    <w:basedOn w:val="51"/>
    <w:next w:val="a0"/>
    <w:uiPriority w:val="39"/>
    <w:rsid w:val="00426B23"/>
    <w:pPr>
      <w:ind w:left="1985" w:hanging="1985"/>
    </w:pPr>
  </w:style>
  <w:style w:type="paragraph" w:styleId="71">
    <w:name w:val="toc 7"/>
    <w:basedOn w:val="61"/>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5">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4">
    <w:name w:val="index 2"/>
    <w:basedOn w:val="15"/>
    <w:rsid w:val="00426B23"/>
    <w:pPr>
      <w:ind w:left="284"/>
    </w:pPr>
  </w:style>
  <w:style w:type="paragraph" w:styleId="25">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6">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3">
    <w:name w:val="List Bullet 3"/>
    <w:basedOn w:val="26"/>
    <w:rsid w:val="00426B23"/>
    <w:pPr>
      <w:ind w:left="1135"/>
    </w:pPr>
  </w:style>
  <w:style w:type="paragraph" w:styleId="34">
    <w:name w:val="List 3"/>
    <w:basedOn w:val="2"/>
    <w:link w:val="35"/>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2">
    <w:name w:val="List 4"/>
    <w:basedOn w:val="34"/>
    <w:rsid w:val="00426B23"/>
    <w:pPr>
      <w:ind w:left="1418"/>
    </w:pPr>
  </w:style>
  <w:style w:type="paragraph" w:styleId="52">
    <w:name w:val="List 5"/>
    <w:basedOn w:val="42"/>
    <w:rsid w:val="00426B23"/>
    <w:pPr>
      <w:ind w:left="1702"/>
    </w:pPr>
  </w:style>
  <w:style w:type="paragraph" w:styleId="43">
    <w:name w:val="List Bullet 4"/>
    <w:basedOn w:val="33"/>
    <w:rsid w:val="00426B23"/>
    <w:pPr>
      <w:ind w:left="1418"/>
    </w:pPr>
  </w:style>
  <w:style w:type="paragraph" w:styleId="53">
    <w:name w:val="List Bullet 5"/>
    <w:basedOn w:val="43"/>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7">
    <w:name w:val="Body Text 2"/>
    <w:basedOn w:val="a0"/>
    <w:link w:val="28"/>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8">
    <w:name w:val="正文文本 2 字符"/>
    <w:basedOn w:val="a2"/>
    <w:link w:val="27"/>
    <w:rsid w:val="00426B23"/>
    <w:rPr>
      <w:rFonts w:eastAsiaTheme="minorEastAsia"/>
      <w:kern w:val="2"/>
      <w:sz w:val="21"/>
      <w:lang w:val="x-none" w:eastAsia="x-none"/>
    </w:rPr>
  </w:style>
  <w:style w:type="paragraph" w:styleId="29">
    <w:name w:val="Body Text Indent 2"/>
    <w:basedOn w:val="a0"/>
    <w:link w:val="2a"/>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a">
    <w:name w:val="正文文本缩进 2 字符"/>
    <w:basedOn w:val="a2"/>
    <w:link w:val="29"/>
    <w:rsid w:val="00426B23"/>
    <w:rPr>
      <w:rFonts w:eastAsiaTheme="minorEastAsia"/>
      <w:kern w:val="2"/>
      <w:lang w:val="x-none" w:eastAsia="x-none"/>
    </w:rPr>
  </w:style>
  <w:style w:type="paragraph" w:styleId="36">
    <w:name w:val="Body Text Indent 3"/>
    <w:basedOn w:val="a0"/>
    <w:link w:val="37"/>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7">
    <w:name w:val="正文文本缩进 3 字符"/>
    <w:basedOn w:val="a2"/>
    <w:link w:val="36"/>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3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29"/>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30"/>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33"/>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5">
    <w:name w:val="列表 3 字符"/>
    <w:link w:val="34"/>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34"/>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35"/>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36"/>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37"/>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38"/>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39"/>
      </w:numPr>
      <w:overflowPunct w:val="0"/>
      <w:autoSpaceDE w:val="0"/>
      <w:autoSpaceDN w:val="0"/>
      <w:adjustRightInd w:val="0"/>
      <w:spacing w:after="180"/>
      <w:textAlignment w:val="baseline"/>
    </w:pPr>
    <w:rPr>
      <w:rFonts w:eastAsiaTheme="minorEastAsia"/>
      <w:szCs w:val="20"/>
      <w:lang w:val="en-GB"/>
    </w:rPr>
  </w:style>
  <w:style w:type="table" w:customStyle="1" w:styleId="16">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b">
    <w:name w:val="List Continue 2"/>
    <w:basedOn w:val="a0"/>
    <w:rsid w:val="00426B23"/>
    <w:pPr>
      <w:spacing w:after="180"/>
      <w:ind w:leftChars="400" w:left="850"/>
    </w:pPr>
    <w:rPr>
      <w:rFonts w:eastAsia="MS Mincho"/>
      <w:szCs w:val="20"/>
      <w:lang w:val="en-GB" w:eastAsia="ja-JP"/>
    </w:rPr>
  </w:style>
  <w:style w:type="paragraph" w:styleId="2c">
    <w:name w:val="Body Text First Indent 2"/>
    <w:basedOn w:val="afff"/>
    <w:link w:val="2d"/>
    <w:rsid w:val="00426B23"/>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0"/>
    <w:link w:val="2c"/>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rsid w:val="00426B23"/>
    <w:rPr>
      <w:rFonts w:eastAsiaTheme="minorEastAsia"/>
      <w:lang w:val="en-GB" w:eastAsia="en-US"/>
    </w:rPr>
  </w:style>
  <w:style w:type="table" w:styleId="2e">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40"/>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41"/>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42"/>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9">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43"/>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426B23"/>
    <w:pPr>
      <w:jc w:val="both"/>
    </w:pPr>
    <w:rPr>
      <w:rFonts w:eastAsia="MS Gothic"/>
      <w:sz w:val="24"/>
      <w:szCs w:val="20"/>
      <w:lang w:val="en-GB" w:eastAsia="ja-JP"/>
    </w:rPr>
  </w:style>
  <w:style w:type="character" w:customStyle="1" w:styleId="3a">
    <w:name w:val="正文文本 3 字符"/>
    <w:basedOn w:val="a2"/>
    <w:link w:val="39"/>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4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image" Target="media/image17.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package" Target="embeddings/Microsoft_Visio___1.vsdx"/><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vsdx"/><Relationship Id="rId23" Type="http://schemas.openxmlformats.org/officeDocument/2006/relationships/oleObject" Target="embeddings/oleObject4.bin"/><Relationship Id="rId28" Type="http://schemas.openxmlformats.org/officeDocument/2006/relationships/image" Target="media/image14.wmf"/><Relationship Id="rId36" Type="http://schemas.openxmlformats.org/officeDocument/2006/relationships/image" Target="media/image18.emf"/><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image" Target="media/image15.wmf"/><Relationship Id="rId35" Type="http://schemas.openxmlformats.org/officeDocument/2006/relationships/oleObject" Target="embeddings/oleObject10.bin"/><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E7B55-5EFA-4913-9285-D4C5DAE1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9A34FB9C</Template>
  <TotalTime>4132</TotalTime>
  <Pages>17</Pages>
  <Words>7718</Words>
  <Characters>40781</Characters>
  <Application>Microsoft Office Word</Application>
  <DocSecurity>0</DocSecurity>
  <Lines>339</Lines>
  <Paragraphs>96</Paragraphs>
  <ScaleCrop>false</ScaleCrop>
  <Company>Vivo</Company>
  <LinksUpToDate>false</LinksUpToDate>
  <CharactersWithSpaces>48403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刘思綦</cp:lastModifiedBy>
  <cp:revision>1673</cp:revision>
  <cp:lastPrinted>2011-08-02T21:36:00Z</cp:lastPrinted>
  <dcterms:created xsi:type="dcterms:W3CDTF">2019-11-07T05:11:00Z</dcterms:created>
  <dcterms:modified xsi:type="dcterms:W3CDTF">2020-02-14T11:49:00Z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